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FF527" w14:textId="77777777" w:rsidR="005C7C20" w:rsidRPr="005764E7" w:rsidRDefault="005C7C20" w:rsidP="00E02510">
      <w:pPr>
        <w:pStyle w:val="Heading1"/>
        <w:rPr>
          <w:rFonts w:ascii="Angsana New" w:hAnsi="Angsana New"/>
          <w:sz w:val="28"/>
          <w:szCs w:val="28"/>
          <w:u w:val="none"/>
          <w:lang w:val="en-GB"/>
        </w:rPr>
      </w:pPr>
      <w:r w:rsidRPr="00656B26">
        <w:rPr>
          <w:rFonts w:ascii="Angsana New" w:hAnsi="Angsana New"/>
          <w:sz w:val="28"/>
          <w:szCs w:val="28"/>
          <w:u w:val="none"/>
          <w:cs/>
        </w:rPr>
        <w:t>ข้อมูลทั่วไป</w:t>
      </w:r>
      <w:r w:rsidR="007F796D" w:rsidRPr="00656B26">
        <w:rPr>
          <w:rFonts w:ascii="Angsana New" w:hAnsi="Angsana New"/>
          <w:sz w:val="28"/>
          <w:szCs w:val="28"/>
          <w:u w:val="none"/>
          <w:cs/>
        </w:rPr>
        <w:t xml:space="preserve">  </w:t>
      </w:r>
    </w:p>
    <w:p w14:paraId="6D6CCFC7" w14:textId="060CAD23" w:rsidR="005C7C20" w:rsidRPr="00656B26" w:rsidRDefault="002966A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>บริษัท นิวซิตี้ (กรุงเทพฯ</w:t>
      </w:r>
      <w:r w:rsidRPr="00656B26">
        <w:rPr>
          <w:rFonts w:ascii="Angsana New" w:hAnsi="Angsana New"/>
          <w:spacing w:val="6"/>
          <w:sz w:val="28"/>
          <w:szCs w:val="28"/>
          <w:cs/>
        </w:rPr>
        <w:t>) จำกัด (มหาชน)</w:t>
      </w:r>
      <w:r w:rsidR="007305F8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656B26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</w:t>
      </w:r>
      <w:r w:rsidR="00802E30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เมื่อวันที่ </w:t>
      </w:r>
      <w:r w:rsidR="00DC30A2">
        <w:rPr>
          <w:rFonts w:ascii="Angsana New" w:hAnsi="Angsana New"/>
          <w:spacing w:val="6"/>
          <w:sz w:val="28"/>
          <w:szCs w:val="28"/>
        </w:rPr>
        <w:t>31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 พฤ</w:t>
      </w:r>
      <w:r w:rsidR="00DC30A2" w:rsidRPr="00656B26">
        <w:rPr>
          <w:rFonts w:ascii="Angsana New" w:hAnsi="Angsana New" w:hint="cs"/>
          <w:spacing w:val="6"/>
          <w:sz w:val="28"/>
          <w:szCs w:val="28"/>
          <w:cs/>
        </w:rPr>
        <w:t>ษภาคม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DC30A2">
        <w:rPr>
          <w:rFonts w:ascii="Angsana New" w:hAnsi="Angsana New"/>
          <w:spacing w:val="6"/>
          <w:sz w:val="28"/>
          <w:szCs w:val="28"/>
        </w:rPr>
        <w:t>2537</w:t>
      </w:r>
      <w:r w:rsidR="00802E30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656B26">
        <w:rPr>
          <w:rFonts w:ascii="Angsana New" w:hAnsi="Angsana New"/>
          <w:spacing w:val="6"/>
          <w:sz w:val="28"/>
          <w:szCs w:val="28"/>
          <w:cs/>
        </w:rPr>
        <w:t>และที่อยู่จดทะเบียน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5764E7">
        <w:rPr>
          <w:rFonts w:ascii="Angsana New" w:hAnsi="Angsana New"/>
          <w:spacing w:val="4"/>
          <w:sz w:val="28"/>
          <w:szCs w:val="28"/>
        </w:rPr>
        <w:t>666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5764E7">
        <w:rPr>
          <w:rFonts w:ascii="Angsana New" w:hAnsi="Angsana New"/>
          <w:spacing w:val="4"/>
          <w:sz w:val="28"/>
          <w:szCs w:val="28"/>
        </w:rPr>
        <w:t>3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14:paraId="026BF3BE" w14:textId="77777777" w:rsidR="000F6A55" w:rsidRPr="005764E7" w:rsidRDefault="000F6A5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56B26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764E7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5764E7">
        <w:rPr>
          <w:rFonts w:ascii="Angsana New" w:hAnsi="Angsana New"/>
          <w:spacing w:val="4"/>
          <w:sz w:val="28"/>
          <w:szCs w:val="28"/>
        </w:rPr>
        <w:t>30</w:t>
      </w:r>
      <w:r w:rsidR="003C4A17" w:rsidRPr="00656B26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5764E7">
        <w:rPr>
          <w:rFonts w:ascii="Angsana New" w:hAnsi="Angsana New"/>
          <w:spacing w:val="4"/>
          <w:sz w:val="28"/>
          <w:szCs w:val="28"/>
        </w:rPr>
        <w:t>2520</w:t>
      </w:r>
      <w:r w:rsidRPr="00625007">
        <w:rPr>
          <w:rFonts w:ascii="Angsana New" w:hAnsi="Angsana New"/>
          <w:spacing w:val="4"/>
          <w:sz w:val="28"/>
          <w:szCs w:val="28"/>
        </w:rPr>
        <w:t xml:space="preserve"> </w:t>
      </w:r>
    </w:p>
    <w:p w14:paraId="0272699D" w14:textId="23048C10" w:rsidR="00832175" w:rsidRPr="005764E7" w:rsidRDefault="00071E32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56B26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656B2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14:paraId="7A4A583E" w14:textId="4E4E87C9" w:rsidR="00832175" w:rsidRPr="00C43A16" w:rsidRDefault="0046354E" w:rsidP="00ED709E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hanging="1495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เกณฑ์ในการจัดทำ</w:t>
      </w:r>
      <w:r w:rsidR="00D54B61" w:rsidRPr="00656B26">
        <w:rPr>
          <w:rFonts w:ascii="Angsana New" w:hAnsi="Angsana New" w:hint="cs"/>
          <w:sz w:val="28"/>
          <w:szCs w:val="28"/>
          <w:cs/>
        </w:rPr>
        <w:t>งบการเงิน</w:t>
      </w:r>
      <w:r w:rsidR="00907C82" w:rsidRPr="00656B26">
        <w:rPr>
          <w:rFonts w:ascii="Angsana New" w:hAnsi="Angsana New" w:hint="cs"/>
          <w:sz w:val="28"/>
          <w:szCs w:val="28"/>
          <w:cs/>
        </w:rPr>
        <w:t>และการนำเสนอ</w:t>
      </w:r>
      <w:r w:rsidR="003B09A9" w:rsidRPr="00656B26">
        <w:rPr>
          <w:rFonts w:ascii="Angsana New" w:hAnsi="Angsana New" w:hint="cs"/>
          <w:sz w:val="28"/>
          <w:szCs w:val="28"/>
          <w:cs/>
        </w:rPr>
        <w:t>งบการเงิน</w:t>
      </w:r>
    </w:p>
    <w:p w14:paraId="60C473F5" w14:textId="4DD17D65" w:rsidR="00C9012A" w:rsidRPr="00D33890" w:rsidRDefault="00C9012A" w:rsidP="00C9012A">
      <w:pPr>
        <w:pStyle w:val="ListParagraph"/>
        <w:numPr>
          <w:ilvl w:val="1"/>
          <w:numId w:val="19"/>
        </w:numPr>
        <w:spacing w:before="120"/>
        <w:ind w:left="2631" w:hanging="2347"/>
        <w:rPr>
          <w:b/>
          <w:bCs/>
          <w:sz w:val="28"/>
          <w:szCs w:val="28"/>
          <w:lang w:val="en-GB"/>
        </w:rPr>
      </w:pPr>
      <w:r w:rsidRPr="00D33890">
        <w:rPr>
          <w:b/>
          <w:bCs/>
          <w:sz w:val="28"/>
          <w:szCs w:val="28"/>
          <w:cs/>
          <w:lang w:val="en-GB"/>
        </w:rPr>
        <w:t>การแพร่ระบาดของโรคติดเชื้อไวรัส</w:t>
      </w:r>
      <w:r w:rsidRPr="00D33890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โคโรนา </w:t>
      </w:r>
      <w:r w:rsidRPr="00D33890">
        <w:rPr>
          <w:rFonts w:ascii="Angsana New" w:hAnsi="Angsana New"/>
          <w:b/>
          <w:bCs/>
          <w:sz w:val="28"/>
          <w:szCs w:val="28"/>
        </w:rPr>
        <w:t>2019</w:t>
      </w:r>
    </w:p>
    <w:p w14:paraId="1D35EA56" w14:textId="7F0ABC3B" w:rsidR="00C9012A" w:rsidRPr="00C9012A" w:rsidRDefault="00C9012A" w:rsidP="00C901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D33890">
        <w:rPr>
          <w:rFonts w:ascii="Angsana New" w:hAnsi="Angsana New"/>
          <w:sz w:val="28"/>
          <w:szCs w:val="28"/>
          <w:cs/>
          <w:lang w:val="en-GB"/>
        </w:rPr>
        <w:t xml:space="preserve">สถานการณ์การแพร่ระบาดของโรคติดเชื้อไวรัสโคโรนา </w:t>
      </w:r>
      <w:r w:rsidRPr="00D33890">
        <w:rPr>
          <w:rFonts w:ascii="Angsana New" w:hAnsi="Angsana New"/>
          <w:sz w:val="28"/>
          <w:szCs w:val="28"/>
          <w:lang w:val="en-GB"/>
        </w:rPr>
        <w:t xml:space="preserve">2019 </w:t>
      </w:r>
      <w:r w:rsidRPr="00D33890">
        <w:rPr>
          <w:rFonts w:ascii="Angsana New" w:hAnsi="Angsana New"/>
          <w:sz w:val="28"/>
          <w:szCs w:val="28"/>
          <w:cs/>
          <w:lang w:val="en-GB"/>
        </w:rPr>
        <w:t>ที่ปัจจุบันได้ขยายวงกว้างขึ้นอย่างต่อเนื่อง ทำให้เกิดการชะลอตัวของเศรษฐกิจ และยังมีผลกระทบต่อธุรกิจและอุตสาหกรรมส่วนใหญ่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</w:t>
      </w:r>
      <w:r w:rsidRPr="00D33890">
        <w:rPr>
          <w:rFonts w:ascii="Angsana New" w:hAnsi="Angsana New" w:hint="cs"/>
          <w:sz w:val="28"/>
          <w:szCs w:val="28"/>
          <w:cs/>
          <w:lang w:val="en-GB"/>
        </w:rPr>
        <w:t>ง</w:t>
      </w:r>
      <w:r w:rsidRPr="00D33890">
        <w:rPr>
          <w:rFonts w:ascii="Angsana New" w:hAnsi="Angsana New"/>
          <w:sz w:val="28"/>
          <w:szCs w:val="28"/>
          <w:cs/>
          <w:lang w:val="en-GB"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ฝ่ายบริหารของบริษัทได้ใช้ประมาณการและดุลยพินิจในประเด็นต่าง ๆ เมื่อสถานการณ์มีการเปลี่ยนแปลง</w:t>
      </w:r>
    </w:p>
    <w:p w14:paraId="290AAE71" w14:textId="334030D7" w:rsidR="00905204" w:rsidRDefault="00BD3750" w:rsidP="00905204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420"/>
        <w:contextualSpacing/>
        <w:jc w:val="thaiDistribute"/>
        <w:rPr>
          <w:b/>
          <w:bCs/>
          <w:sz w:val="28"/>
          <w:szCs w:val="28"/>
          <w:lang w:val="en-GB"/>
        </w:rPr>
      </w:pPr>
      <w:r w:rsidRPr="00656B26">
        <w:rPr>
          <w:rFonts w:hint="cs"/>
          <w:b/>
          <w:bCs/>
          <w:sz w:val="28"/>
          <w:szCs w:val="28"/>
          <w:cs/>
        </w:rPr>
        <w:t>เกณฑ์</w:t>
      </w:r>
      <w:r w:rsidR="001F5375" w:rsidRPr="00656B26">
        <w:rPr>
          <w:b/>
          <w:bCs/>
          <w:sz w:val="28"/>
          <w:szCs w:val="28"/>
          <w:cs/>
        </w:rPr>
        <w:t>ในการจัดทำ</w:t>
      </w:r>
      <w:r w:rsidR="00D54B61" w:rsidRPr="00656B26">
        <w:rPr>
          <w:rFonts w:hint="cs"/>
          <w:b/>
          <w:bCs/>
          <w:sz w:val="28"/>
          <w:szCs w:val="28"/>
          <w:cs/>
        </w:rPr>
        <w:t>งบการเงิน</w:t>
      </w:r>
    </w:p>
    <w:p w14:paraId="409E72F6" w14:textId="77777777" w:rsidR="00905204" w:rsidRPr="00905204" w:rsidRDefault="00905204" w:rsidP="00905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60" w:lineRule="auto"/>
        <w:ind w:left="709"/>
        <w:contextualSpacing/>
        <w:jc w:val="thaiDistribute"/>
        <w:rPr>
          <w:b/>
          <w:bCs/>
          <w:sz w:val="6"/>
          <w:szCs w:val="6"/>
          <w:lang w:val="en-GB"/>
        </w:rPr>
      </w:pPr>
    </w:p>
    <w:p w14:paraId="70484339" w14:textId="70CFCAF9" w:rsidR="007F25C2" w:rsidRPr="0069131D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905204">
        <w:rPr>
          <w:rFonts w:ascii="Angsana New" w:hAnsi="Angsana New" w:hint="cs"/>
          <w:sz w:val="28"/>
          <w:szCs w:val="28"/>
          <w:cs/>
          <w:lang w:val="en-GB"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905204">
        <w:rPr>
          <w:rFonts w:ascii="Angsana New" w:hAnsi="Angsana New" w:hint="cs"/>
          <w:sz w:val="28"/>
          <w:szCs w:val="28"/>
          <w:lang w:val="en-GB"/>
        </w:rPr>
        <w:t>2543</w:t>
      </w:r>
      <w:r w:rsidRPr="00905204">
        <w:rPr>
          <w:rFonts w:ascii="Angsana New" w:hAnsi="Angsana New" w:hint="cs"/>
          <w:sz w:val="28"/>
          <w:szCs w:val="28"/>
          <w:cs/>
          <w:lang w:val="en-GB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905204">
        <w:rPr>
          <w:rFonts w:ascii="Angsana New" w:hAnsi="Angsana New" w:hint="cs"/>
          <w:sz w:val="28"/>
          <w:szCs w:val="28"/>
          <w:lang w:val="en-GB"/>
        </w:rPr>
        <w:t xml:space="preserve">2547 </w:t>
      </w:r>
      <w:r w:rsidRPr="00905204">
        <w:rPr>
          <w:rFonts w:ascii="Angsana New" w:hAnsi="Angsana New" w:hint="cs"/>
          <w:sz w:val="28"/>
          <w:szCs w:val="28"/>
          <w:cs/>
          <w:lang w:val="en-GB"/>
        </w:rPr>
        <w:t xml:space="preserve"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6EAA9B0E" w14:textId="0867A0D9" w:rsidR="001375FF" w:rsidRPr="00905204" w:rsidRDefault="001375FF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1375FF">
        <w:rPr>
          <w:rFonts w:ascii="Angsana New" w:hAnsi="Angsana New"/>
          <w:sz w:val="28"/>
          <w:szCs w:val="28"/>
          <w:cs/>
          <w:lang w:val="en-GB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1F47C48A" w14:textId="123A48E5" w:rsidR="007F25C2" w:rsidRPr="007F25C2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7F25C2">
        <w:rPr>
          <w:rFonts w:ascii="Angsana New" w:hAnsi="Angsana New" w:hint="cs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7F25C2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7F25C2">
        <w:rPr>
          <w:rFonts w:ascii="Angsana New" w:hAnsi="Angsana New" w:hint="cs"/>
          <w:sz w:val="28"/>
          <w:szCs w:val="28"/>
          <w:cs/>
          <w:lang w:val="en-GB"/>
        </w:rPr>
        <w:t>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</w:t>
      </w:r>
      <w:r w:rsidR="0069131D">
        <w:rPr>
          <w:rFonts w:ascii="Angsana New" w:hAnsi="Angsana New" w:hint="cs"/>
          <w:sz w:val="28"/>
          <w:szCs w:val="28"/>
          <w:cs/>
          <w:lang w:val="en-GB"/>
        </w:rPr>
        <w:t>รายการที่มี</w:t>
      </w:r>
      <w:r w:rsidRPr="007F25C2">
        <w:rPr>
          <w:rFonts w:ascii="Angsana New" w:hAnsi="Angsana New" w:hint="cs"/>
          <w:sz w:val="28"/>
          <w:szCs w:val="28"/>
          <w:cs/>
          <w:lang w:val="en-GB"/>
        </w:rPr>
        <w:t xml:space="preserve">ความซับซ้อน </w:t>
      </w:r>
      <w:r w:rsidR="0069131D">
        <w:rPr>
          <w:rFonts w:ascii="Angsana New" w:hAnsi="Angsana New" w:hint="cs"/>
          <w:sz w:val="28"/>
          <w:szCs w:val="28"/>
          <w:cs/>
          <w:lang w:val="en-GB"/>
        </w:rPr>
        <w:t>และรายการ</w:t>
      </w:r>
      <w:r w:rsidRPr="007F25C2">
        <w:rPr>
          <w:rFonts w:ascii="Angsana New" w:hAnsi="Angsana New" w:hint="cs"/>
          <w:sz w:val="28"/>
          <w:szCs w:val="28"/>
          <w:cs/>
          <w:lang w:val="en-GB"/>
        </w:rPr>
        <w:t xml:space="preserve">เกี่ยวกับข้อสมมติฐานและประมาณการที่มีนัยสำคัญต่องบการเงินในหมายเหตุ </w:t>
      </w:r>
      <w:r w:rsidR="0069131D">
        <w:rPr>
          <w:rFonts w:ascii="Angsana New" w:hAnsi="Angsana New"/>
          <w:sz w:val="28"/>
          <w:szCs w:val="28"/>
          <w:lang w:val="en-GB"/>
        </w:rPr>
        <w:t>2.3</w:t>
      </w:r>
    </w:p>
    <w:p w14:paraId="1F4BAC17" w14:textId="77777777" w:rsidR="007F25C2" w:rsidRPr="007F25C2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7F25C2">
        <w:rPr>
          <w:rFonts w:ascii="Angsana New" w:hAnsi="Angsana New" w:hint="cs"/>
          <w:sz w:val="28"/>
          <w:szCs w:val="28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217C58D" w14:textId="40A6C67E" w:rsidR="00F33E57" w:rsidRPr="005764E7" w:rsidRDefault="00F33E57" w:rsidP="00ED709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851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การ</w:t>
      </w:r>
      <w:r w:rsidR="009C626A">
        <w:rPr>
          <w:rFonts w:ascii="Angsana New" w:hAnsi="Angsana New" w:hint="cs"/>
          <w:b/>
          <w:bCs/>
          <w:sz w:val="28"/>
          <w:szCs w:val="28"/>
          <w:cs/>
        </w:rPr>
        <w:t>ใช้ดุลยพินิจและการประมาณการ</w:t>
      </w:r>
    </w:p>
    <w:p w14:paraId="7034793F" w14:textId="5E86B7A4" w:rsidR="00630ED3" w:rsidRPr="00630ED3" w:rsidRDefault="00630ED3" w:rsidP="00630ED3">
      <w:pPr>
        <w:pStyle w:val="ListParagraph"/>
        <w:tabs>
          <w:tab w:val="clear" w:pos="454"/>
          <w:tab w:val="left" w:pos="709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630ED3">
        <w:rPr>
          <w:rFonts w:ascii="Angsana New" w:hAnsi="Angsana New"/>
          <w:sz w:val="28"/>
          <w:szCs w:val="28"/>
          <w:cs/>
        </w:rPr>
        <w:t>ในการจัดทำงบการเงิน</w:t>
      </w:r>
      <w:r>
        <w:rPr>
          <w:rFonts w:ascii="Angsana New" w:hAnsi="Angsana New" w:hint="cs"/>
          <w:sz w:val="28"/>
          <w:szCs w:val="28"/>
          <w:cs/>
        </w:rPr>
        <w:t>นี้เป็นไป</w:t>
      </w:r>
      <w:r w:rsidRPr="00630ED3">
        <w:rPr>
          <w:rFonts w:ascii="Angsana New" w:hAnsi="Angsana New"/>
          <w:sz w:val="28"/>
          <w:szCs w:val="28"/>
          <w:cs/>
        </w:rPr>
        <w:t>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</w:p>
    <w:p w14:paraId="765DC43E" w14:textId="77777777" w:rsidR="007F25C2" w:rsidRPr="007F25C2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7F25C2">
        <w:rPr>
          <w:rFonts w:ascii="Angsana New" w:hAnsi="Angsana New"/>
          <w:sz w:val="28"/>
          <w:szCs w:val="28"/>
          <w:cs/>
          <w:lang w:val="en-GB"/>
        </w:rPr>
        <w:lastRenderedPageBreak/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 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14:paraId="063E7BF5" w14:textId="226A6820" w:rsidR="007F25C2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3521E">
        <w:rPr>
          <w:rFonts w:ascii="Angsana New" w:hAnsi="Angsana New"/>
          <w:b/>
          <w:bCs/>
          <w:sz w:val="28"/>
          <w:szCs w:val="28"/>
          <w:cs/>
          <w:lang w:val="en-GB"/>
        </w:rPr>
        <w:t>การ</w:t>
      </w:r>
      <w:r w:rsidR="00B3521E" w:rsidRPr="00B3521E">
        <w:rPr>
          <w:rFonts w:ascii="Angsana New" w:hAnsi="Angsana New" w:hint="cs"/>
          <w:b/>
          <w:bCs/>
          <w:sz w:val="28"/>
          <w:szCs w:val="28"/>
          <w:cs/>
          <w:lang w:val="en-GB"/>
        </w:rPr>
        <w:t>ด้อยค่าของสินทรัพย์ทางการเงิน</w:t>
      </w:r>
    </w:p>
    <w:p w14:paraId="67295C27" w14:textId="7DB6019A" w:rsidR="00B3521E" w:rsidRPr="00B3521E" w:rsidRDefault="00B3521E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B3521E">
        <w:rPr>
          <w:rFonts w:ascii="Angsana New" w:hAnsi="Angsana New" w:hint="cs"/>
          <w:sz w:val="28"/>
          <w:szCs w:val="28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6261C2E" w14:textId="7959E6F4" w:rsidR="007F25C2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75C6D">
        <w:rPr>
          <w:rFonts w:ascii="Angsana New" w:hAnsi="Angsana New"/>
          <w:b/>
          <w:bCs/>
          <w:sz w:val="28"/>
          <w:szCs w:val="28"/>
          <w:cs/>
          <w:lang w:val="en-GB"/>
        </w:rPr>
        <w:t>มูลค่ายุติธรรมของสินทรัพย์ทางการเงิน</w:t>
      </w:r>
    </w:p>
    <w:p w14:paraId="61BCE6C2" w14:textId="66071F7A" w:rsidR="00CB0018" w:rsidRPr="002475CC" w:rsidRDefault="00CB0018" w:rsidP="002475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AC595F">
        <w:rPr>
          <w:rFonts w:ascii="Angsana New" w:hAnsi="Angsana New"/>
          <w:sz w:val="28"/>
          <w:szCs w:val="28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</w:t>
      </w:r>
      <w:r w:rsidRPr="002475CC">
        <w:rPr>
          <w:rFonts w:ascii="Angsana New" w:hAnsi="Angsana New"/>
          <w:sz w:val="28"/>
          <w:szCs w:val="28"/>
          <w:cs/>
        </w:rPr>
        <w:t>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25ADBF3" w14:textId="77777777" w:rsidR="00CB0018" w:rsidRPr="00B3521E" w:rsidRDefault="00CB0018" w:rsidP="00CB0018">
      <w:pPr>
        <w:tabs>
          <w:tab w:val="clear" w:pos="227"/>
          <w:tab w:val="left" w:pos="709"/>
        </w:tabs>
        <w:spacing w:before="120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B3521E">
        <w:rPr>
          <w:rFonts w:ascii="Angsana New" w:hAnsi="Angsana New"/>
          <w:b/>
          <w:bCs/>
          <w:sz w:val="28"/>
          <w:szCs w:val="28"/>
          <w:cs/>
        </w:rPr>
        <w:t>ค่าเสื่อมราคาของอสังหาริมทรัพย์เพื่อการลงทุน ที่ดิน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22B4F80F" w14:textId="77777777" w:rsidR="00CB0018" w:rsidRPr="00AC595F" w:rsidRDefault="00CB0018" w:rsidP="00CB0018">
      <w:pPr>
        <w:tabs>
          <w:tab w:val="clear" w:pos="227"/>
          <w:tab w:val="left" w:pos="709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A311ED">
        <w:rPr>
          <w:rFonts w:ascii="Angsana New" w:hAnsi="Angsana New"/>
          <w:sz w:val="28"/>
          <w:szCs w:val="28"/>
          <w:cs/>
        </w:rPr>
        <w:t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</w:t>
      </w:r>
      <w:r w:rsidRPr="00AC595F">
        <w:rPr>
          <w:rFonts w:ascii="Angsana New" w:hAnsi="Angsana New"/>
          <w:sz w:val="28"/>
          <w:szCs w:val="28"/>
          <w:cs/>
        </w:rPr>
        <w:t xml:space="preserve">ทำการประมาณอายุการให้ประโยชน์และมูลค่าคงเหลือเมื่อเลิก       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139D17D1" w14:textId="77777777" w:rsidR="00CB0018" w:rsidRPr="00AC595F" w:rsidRDefault="00CB0018" w:rsidP="00CB0018">
      <w:pPr>
        <w:tabs>
          <w:tab w:val="clear" w:pos="227"/>
          <w:tab w:val="left" w:pos="709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AC595F">
        <w:rPr>
          <w:rFonts w:ascii="Angsana New" w:hAnsi="Angsana New"/>
          <w:sz w:val="28"/>
          <w:szCs w:val="28"/>
          <w:cs/>
        </w:rPr>
        <w:t>นอกจากนี้ ฝ่ายบริหารจะต้องพิจารณาการด้อยค่า</w:t>
      </w:r>
      <w:r w:rsidRPr="00A311ED">
        <w:rPr>
          <w:rFonts w:ascii="Angsana New" w:hAnsi="Angsana New"/>
          <w:sz w:val="28"/>
          <w:szCs w:val="28"/>
          <w:cs/>
        </w:rPr>
        <w:t>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และสินทรัพย์ไม่มีตัวตนหากมีข้อบ่งชี้ แล</w:t>
      </w:r>
      <w:r w:rsidRPr="00AC595F">
        <w:rPr>
          <w:rFonts w:ascii="Angsana New" w:hAnsi="Angsana New"/>
          <w:sz w:val="28"/>
          <w:szCs w:val="28"/>
          <w:cs/>
        </w:rPr>
        <w:t xml:space="preserve">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0CA76187" w14:textId="77777777" w:rsidR="00CB0018" w:rsidRPr="00AC595F" w:rsidRDefault="00CB0018" w:rsidP="00CB0018">
      <w:pPr>
        <w:tabs>
          <w:tab w:val="clear" w:pos="227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AC595F">
        <w:rPr>
          <w:rFonts w:ascii="Angsana New" w:hAnsi="Angsana New"/>
          <w:sz w:val="28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7C94C7CE" w14:textId="0C553F27" w:rsidR="00CB0018" w:rsidRPr="00CB0018" w:rsidRDefault="00CB0018" w:rsidP="00CB0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AC595F">
        <w:rPr>
          <w:rFonts w:ascii="Angsana New" w:hAnsi="Angsana New"/>
          <w:sz w:val="28"/>
          <w:szCs w:val="28"/>
          <w:cs/>
        </w:rPr>
        <w:t>การทดสอบการด้อยค่า</w:t>
      </w:r>
      <w:r w:rsidRPr="00A311ED">
        <w:rPr>
          <w:rFonts w:ascii="Angsana New" w:hAnsi="Angsana New"/>
          <w:sz w:val="28"/>
          <w:szCs w:val="28"/>
          <w:cs/>
        </w:rPr>
        <w:t>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และสินทรัพย์ไม่มีตัวตนฝ่ายบริหารจำเป็นต้อง</w:t>
      </w:r>
      <w:r w:rsidRPr="00AC595F">
        <w:rPr>
          <w:rFonts w:ascii="Angsana New" w:hAnsi="Angsana New"/>
          <w:sz w:val="28"/>
          <w:szCs w:val="28"/>
          <w:cs/>
        </w:rPr>
        <w:t>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</w:t>
      </w:r>
      <w:r w:rsidRPr="00AC595F">
        <w:rPr>
          <w:rFonts w:ascii="Angsana New" w:hAnsi="Angsana New"/>
          <w:sz w:val="28"/>
          <w:szCs w:val="28"/>
          <w:cs/>
        </w:rPr>
        <w:lastRenderedPageBreak/>
        <w:t>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7D2DE265" w14:textId="77777777" w:rsidR="007F25C2" w:rsidRPr="00975C6D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75C6D">
        <w:rPr>
          <w:rFonts w:ascii="Angsana New" w:hAnsi="Angsana New"/>
          <w:b/>
          <w:bCs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14:paraId="64534881" w14:textId="77777777" w:rsidR="007F25C2" w:rsidRPr="007F25C2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7F25C2">
        <w:rPr>
          <w:rFonts w:ascii="Angsana New" w:hAnsi="Angsana New"/>
          <w:sz w:val="28"/>
          <w:szCs w:val="28"/>
          <w:cs/>
          <w:lang w:val="en-GB"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6A117AF7" w14:textId="77777777" w:rsidR="007F25C2" w:rsidRPr="00975C6D" w:rsidRDefault="007F25C2" w:rsidP="007F25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75C6D">
        <w:rPr>
          <w:rFonts w:ascii="Angsana New" w:hAnsi="Angsana New"/>
          <w:b/>
          <w:bCs/>
          <w:sz w:val="28"/>
          <w:szCs w:val="28"/>
          <w:cs/>
          <w:lang w:val="en-GB"/>
        </w:rPr>
        <w:t>ผลประโยชน์หลังออกจากงานของพนักงานตามโครงการผลประโยชน์</w:t>
      </w:r>
    </w:p>
    <w:p w14:paraId="1E14CCD3" w14:textId="77777777" w:rsidR="00B3521E" w:rsidRDefault="007F25C2" w:rsidP="00B352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7F25C2">
        <w:rPr>
          <w:rFonts w:ascii="Angsana New" w:hAnsi="Angsana New"/>
          <w:sz w:val="28"/>
          <w:szCs w:val="28"/>
          <w:cs/>
          <w:lang w:val="en-GB"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</w:t>
      </w:r>
      <w:r w:rsidR="00B3521E">
        <w:rPr>
          <w:rFonts w:ascii="Angsana New" w:hAnsi="Angsana New" w:hint="cs"/>
          <w:sz w:val="28"/>
          <w:szCs w:val="28"/>
          <w:cs/>
          <w:lang w:val="en-GB"/>
        </w:rPr>
        <w:t>อัตราการขึ้นเงินเดือนในอนาคต</w:t>
      </w:r>
      <w:r w:rsidRPr="007F25C2">
        <w:rPr>
          <w:rFonts w:ascii="Angsana New" w:hAnsi="Angsana New"/>
          <w:sz w:val="28"/>
          <w:szCs w:val="28"/>
          <w:cs/>
          <w:lang w:val="en-GB"/>
        </w:rPr>
        <w:t xml:space="preserve"> อัตรามรณะและปัจจัยที่เกี่ยวข้องในเชิงประชากรศาสตร์ เป็นต้น </w:t>
      </w:r>
      <w:bookmarkStart w:id="0" w:name="_Hlk39318019"/>
    </w:p>
    <w:p w14:paraId="3E347B22" w14:textId="329BCD03" w:rsidR="00BB31E9" w:rsidRPr="005764E7" w:rsidRDefault="00BB31E9" w:rsidP="00B352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7186A27A" w14:textId="1F02813D" w:rsidR="00975C6D" w:rsidRPr="00B3521E" w:rsidRDefault="00D54B61" w:rsidP="00F838F7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  <w:lang w:val="en-ZW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</w:t>
      </w:r>
      <w:r w:rsidR="00BB31E9" w:rsidRPr="00656B26">
        <w:rPr>
          <w:rFonts w:ascii="Angsana New" w:hAnsi="Angsana New"/>
          <w:sz w:val="28"/>
          <w:szCs w:val="28"/>
          <w:cs/>
        </w:rPr>
        <w:t>นี้จัดทำและแสดงหน่วยเงินตราเป็น</w:t>
      </w:r>
      <w:r w:rsidR="007F580A">
        <w:rPr>
          <w:rFonts w:ascii="Angsana New" w:hAnsi="Angsana New" w:hint="cs"/>
          <w:sz w:val="28"/>
          <w:szCs w:val="28"/>
          <w:cs/>
        </w:rPr>
        <w:t>สกลุเงิน</w:t>
      </w:r>
      <w:r w:rsidR="00BB31E9" w:rsidRPr="00656B26">
        <w:rPr>
          <w:rFonts w:ascii="Angsana New" w:hAnsi="Angsana New"/>
          <w:sz w:val="28"/>
          <w:szCs w:val="28"/>
          <w:cs/>
        </w:rPr>
        <w:t>บาท ซึ่งเป็นสกุลเงินที่ใช้ในการดำเนินงานของบริษัท</w:t>
      </w:r>
      <w:r w:rsidR="007F580A">
        <w:rPr>
          <w:rFonts w:ascii="Angsana New" w:hAnsi="Angsana New" w:hint="cs"/>
          <w:sz w:val="28"/>
          <w:szCs w:val="28"/>
          <w:cs/>
        </w:rPr>
        <w:t>และเป็นสกุลเงินที่ใช้นำเสนองบการเงินของบริษัท</w:t>
      </w:r>
      <w:r w:rsidR="00BB31E9" w:rsidRPr="00656B26">
        <w:rPr>
          <w:rFonts w:ascii="Angsana New" w:hAnsi="Angsana New"/>
          <w:sz w:val="28"/>
          <w:szCs w:val="28"/>
          <w:cs/>
        </w:rPr>
        <w:t xml:space="preserve"> </w:t>
      </w:r>
      <w:r w:rsidR="00B54B28">
        <w:rPr>
          <w:rFonts w:ascii="Angsana New" w:hAnsi="Angsana New" w:hint="cs"/>
          <w:sz w:val="28"/>
          <w:szCs w:val="28"/>
          <w:cs/>
        </w:rPr>
        <w:t>งบ</w:t>
      </w:r>
      <w:r w:rsidR="00BB31E9" w:rsidRPr="00656B26">
        <w:rPr>
          <w:rFonts w:ascii="Angsana New" w:hAnsi="Angsana New"/>
          <w:sz w:val="28"/>
          <w:szCs w:val="28"/>
          <w:cs/>
        </w:rPr>
        <w:t>การเงินทั้งหมดมีการปัดเศษในหมายเหตุประกอบ</w:t>
      </w:r>
      <w:r w:rsidRPr="00656B26">
        <w:rPr>
          <w:rFonts w:ascii="Angsana New" w:hAnsi="Angsana New" w:hint="cs"/>
          <w:sz w:val="28"/>
          <w:szCs w:val="28"/>
          <w:cs/>
        </w:rPr>
        <w:t>งบการเงิน</w:t>
      </w:r>
      <w:r w:rsidR="00BB31E9" w:rsidRPr="00656B26">
        <w:rPr>
          <w:rFonts w:ascii="Angsana New" w:hAnsi="Angsana New"/>
          <w:sz w:val="28"/>
          <w:szCs w:val="28"/>
          <w:cs/>
        </w:rPr>
        <w:t xml:space="preserve"> เพื่อให้แสดงเป็นหลักพันบาทและหลักล้านบาท ยกเว้นที่ระบุไว้เป็นอย่างอื่น</w:t>
      </w:r>
      <w:bookmarkStart w:id="1" w:name="_Hlk39318080"/>
    </w:p>
    <w:p w14:paraId="00917425" w14:textId="2FCF3617" w:rsidR="007F25C2" w:rsidRPr="00083A24" w:rsidRDefault="007F25C2" w:rsidP="00975C6D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851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BA5817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67216623" w14:textId="77777777" w:rsidR="007F25C2" w:rsidRPr="00083A24" w:rsidRDefault="007F25C2" w:rsidP="007C37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29" w:hanging="11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083A24">
        <w:rPr>
          <w:rFonts w:ascii="Angsana New" w:hAnsi="Angsana New" w:hint="cs"/>
          <w:b/>
          <w:bCs/>
          <w:sz w:val="28"/>
          <w:szCs w:val="28"/>
          <w:cs/>
          <w:lang w:val="en-GB"/>
        </w:rPr>
        <w:t>ก</w:t>
      </w:r>
      <w:r w:rsidRPr="00083A24">
        <w:rPr>
          <w:rFonts w:ascii="Angsana New" w:hAnsi="Angsana New"/>
          <w:b/>
          <w:bCs/>
          <w:sz w:val="28"/>
          <w:szCs w:val="28"/>
        </w:rPr>
        <w:t xml:space="preserve">.  </w:t>
      </w:r>
      <w:r w:rsidRPr="00083A24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03AF5E3" w14:textId="4D289180" w:rsidR="00B3521E" w:rsidRDefault="002475CC" w:rsidP="00B3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2475CC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 w:rsidR="007F25C2" w:rsidRPr="00083A2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7F25C2" w:rsidRPr="00083A24">
        <w:rPr>
          <w:rFonts w:asciiTheme="majorBidi" w:hAnsiTheme="majorBidi" w:cstheme="majorBidi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F25C2" w:rsidRPr="00083A24">
        <w:rPr>
          <w:rFonts w:asciiTheme="majorBidi" w:hAnsiTheme="majorBidi" w:cstheme="majorBidi"/>
          <w:sz w:val="28"/>
          <w:szCs w:val="28"/>
        </w:rPr>
        <w:t>1</w:t>
      </w:r>
      <w:r w:rsidR="007F25C2" w:rsidRPr="00083A2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7F25C2" w:rsidRPr="00083A24">
        <w:rPr>
          <w:rFonts w:asciiTheme="majorBidi" w:hAnsiTheme="majorBidi" w:cstheme="majorBidi"/>
          <w:sz w:val="28"/>
          <w:szCs w:val="28"/>
        </w:rPr>
        <w:t>256</w:t>
      </w:r>
      <w:r w:rsidR="00975C6D">
        <w:rPr>
          <w:rFonts w:asciiTheme="majorBidi" w:hAnsiTheme="majorBidi" w:cstheme="majorBidi"/>
          <w:sz w:val="28"/>
          <w:szCs w:val="28"/>
        </w:rPr>
        <w:t>4</w:t>
      </w:r>
      <w:r w:rsidR="007F25C2" w:rsidRPr="00083A24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5AFCC30" w14:textId="77777777" w:rsidR="00B57DFF" w:rsidRDefault="00B57DFF" w:rsidP="00B57DFF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D306C4">
        <w:rPr>
          <w:rFonts w:ascii="Angsana New" w:hAnsi="Angsana New"/>
          <w:sz w:val="28"/>
          <w:szCs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315EA5B5" w14:textId="77777777" w:rsidR="00B3521E" w:rsidRDefault="00B3521E" w:rsidP="00B3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Theme="majorBidi" w:hAnsiTheme="majorBidi" w:cstheme="majorBidi"/>
          <w:sz w:val="28"/>
          <w:szCs w:val="28"/>
        </w:rPr>
      </w:pPr>
    </w:p>
    <w:p w14:paraId="2518E265" w14:textId="77777777" w:rsidR="00B3521E" w:rsidRDefault="00B3521E" w:rsidP="00B3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Theme="majorBidi" w:hAnsiTheme="majorBidi" w:cstheme="majorBidi"/>
          <w:sz w:val="28"/>
          <w:szCs w:val="28"/>
        </w:rPr>
      </w:pPr>
    </w:p>
    <w:p w14:paraId="241C9B27" w14:textId="77777777" w:rsidR="00B3521E" w:rsidRDefault="00B3521E" w:rsidP="00B3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Theme="majorBidi" w:hAnsiTheme="majorBidi" w:cstheme="majorBidi"/>
          <w:sz w:val="28"/>
          <w:szCs w:val="28"/>
        </w:rPr>
      </w:pPr>
    </w:p>
    <w:p w14:paraId="4A188E6D" w14:textId="30AE4E24" w:rsidR="007C37D5" w:rsidRDefault="007F25C2" w:rsidP="00F3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43CBC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ข.</w:t>
      </w:r>
      <w:bookmarkStart w:id="2" w:name="_Hlk61364499"/>
      <w:r w:rsidRPr="00543CBC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543CBC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Pr="00543CBC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43CBC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Pr="00543CBC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มกราคม </w:t>
      </w:r>
      <w:r w:rsidRPr="00543CBC">
        <w:rPr>
          <w:rFonts w:ascii="Angsana New" w:hAnsi="Angsana New"/>
          <w:b/>
          <w:bCs/>
          <w:sz w:val="28"/>
          <w:szCs w:val="28"/>
          <w:lang w:val="en-GB"/>
        </w:rPr>
        <w:t>256</w:t>
      </w:r>
      <w:bookmarkEnd w:id="2"/>
      <w:r w:rsidR="00975C6D">
        <w:rPr>
          <w:rFonts w:ascii="Angsana New" w:hAnsi="Angsana New"/>
          <w:b/>
          <w:bCs/>
          <w:sz w:val="28"/>
          <w:szCs w:val="28"/>
          <w:lang w:val="en-GB"/>
        </w:rPr>
        <w:t>5</w:t>
      </w:r>
      <w:bookmarkStart w:id="3" w:name="_Hlk61364524"/>
    </w:p>
    <w:bookmarkEnd w:id="3"/>
    <w:p w14:paraId="12CD9CC2" w14:textId="77777777" w:rsidR="00B57DFF" w:rsidRPr="00D306C4" w:rsidRDefault="00B57DFF" w:rsidP="00F3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D306C4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306C4">
        <w:rPr>
          <w:rFonts w:ascii="Angsana New" w:hAnsi="Angsana New"/>
          <w:sz w:val="28"/>
          <w:szCs w:val="28"/>
        </w:rPr>
        <w:t xml:space="preserve">1 </w:t>
      </w:r>
      <w:r w:rsidRPr="00D306C4">
        <w:rPr>
          <w:rFonts w:ascii="Angsana New" w:hAnsi="Angsana New"/>
          <w:sz w:val="28"/>
          <w:szCs w:val="28"/>
          <w:cs/>
        </w:rPr>
        <w:t xml:space="preserve">มกราคม </w:t>
      </w:r>
      <w:r w:rsidRPr="00D306C4">
        <w:rPr>
          <w:rFonts w:ascii="Angsana New" w:hAnsi="Angsana New"/>
          <w:sz w:val="28"/>
          <w:szCs w:val="28"/>
        </w:rPr>
        <w:t xml:space="preserve">2565 </w:t>
      </w:r>
      <w:r w:rsidRPr="00D306C4">
        <w:rPr>
          <w:rFonts w:ascii="Angsana New" w:hAnsi="Angsana New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AC04F38" w14:textId="599D51F3" w:rsidR="007F4DB5" w:rsidRPr="00B57DFF" w:rsidRDefault="00B57DFF" w:rsidP="00F32A82">
      <w:pPr>
        <w:tabs>
          <w:tab w:val="clear" w:pos="227"/>
          <w:tab w:val="clear" w:pos="454"/>
          <w:tab w:val="clear" w:pos="680"/>
          <w:tab w:val="clear" w:pos="907"/>
          <w:tab w:val="left" w:pos="1276"/>
        </w:tabs>
        <w:spacing w:before="120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D306C4">
        <w:rPr>
          <w:rFonts w:ascii="Angsana New" w:hAnsi="Angsana New"/>
          <w:sz w:val="28"/>
          <w:szCs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bookmarkEnd w:id="0"/>
    <w:bookmarkEnd w:id="1"/>
    <w:p w14:paraId="4B69B957" w14:textId="77777777" w:rsidR="00975C6D" w:rsidRPr="00975C6D" w:rsidRDefault="002069D0" w:rsidP="00975C6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6FEB42FA" w14:textId="026A2C75" w:rsidR="007F25C2" w:rsidRPr="00975C6D" w:rsidRDefault="00975C6D" w:rsidP="00975C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/>
          <w:b/>
          <w:bCs/>
          <w:sz w:val="28"/>
          <w:szCs w:val="28"/>
        </w:rPr>
        <w:t>3.1</w:t>
      </w:r>
      <w:r w:rsidR="00B57DFF">
        <w:rPr>
          <w:rFonts w:ascii="Angsana New" w:hAnsi="Angsana New"/>
          <w:b/>
          <w:bCs/>
          <w:sz w:val="28"/>
          <w:szCs w:val="28"/>
          <w:lang w:val="en-ZW"/>
        </w:rPr>
        <w:t>.</w:t>
      </w:r>
      <w:r>
        <w:rPr>
          <w:rFonts w:ascii="Angsana New" w:hAnsi="Angsana New"/>
          <w:b/>
          <w:bCs/>
          <w:sz w:val="28"/>
          <w:szCs w:val="28"/>
        </w:rPr>
        <w:tab/>
      </w:r>
      <w:r w:rsidR="007F25C2" w:rsidRPr="00975C6D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เกณฑ์ในการจัดทำงบการเงินที่แสดงเงินลงทุนตามวิธีส่วนได้เสีย</w:t>
      </w:r>
    </w:p>
    <w:p w14:paraId="70CDE0F2" w14:textId="7CD12D4F" w:rsidR="007F25C2" w:rsidRPr="00291338" w:rsidRDefault="007F25C2" w:rsidP="00291338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2E395D">
        <w:rPr>
          <w:rFonts w:ascii="Angsana New" w:hAnsi="Angsana New"/>
          <w:sz w:val="28"/>
          <w:szCs w:val="28"/>
          <w:cs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งบการเงินของบริษัทได้รวม 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เมื่อผลขาดทุนที่บริษัทได้รับปันจากบริษัทร่วมมีจำนวนเกินกว่าเงินลงทุนในบริษัทร่วม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14:paraId="253B99DA" w14:textId="3E3830B6"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142" w:right="45" w:firstLine="14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3.2</w:t>
      </w:r>
      <w:r w:rsidR="00B57DFF">
        <w:rPr>
          <w:rFonts w:ascii="Angsana New" w:hAnsi="Angsana New"/>
          <w:b/>
          <w:bCs/>
          <w:sz w:val="28"/>
          <w:szCs w:val="28"/>
        </w:rPr>
        <w:t>.</w:t>
      </w:r>
      <w:r>
        <w:rPr>
          <w:rFonts w:ascii="Angsana New" w:hAnsi="Angsana New"/>
          <w:b/>
          <w:bCs/>
          <w:sz w:val="28"/>
          <w:szCs w:val="28"/>
        </w:rPr>
        <w:t xml:space="preserve">    </w:t>
      </w:r>
      <w:r w:rsidRPr="002B05D0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Pr="008577CE">
        <w:rPr>
          <w:rFonts w:ascii="Angsana New" w:hAnsi="Angsana New"/>
          <w:b/>
          <w:bCs/>
          <w:sz w:val="28"/>
          <w:szCs w:val="28"/>
          <w:cs/>
        </w:rPr>
        <w:t>บัญชีที่เป็น</w:t>
      </w:r>
      <w:r w:rsidRPr="00697C40">
        <w:rPr>
          <w:rFonts w:ascii="Angsana New" w:hAnsi="Angsana New"/>
          <w:b/>
          <w:bCs/>
          <w:sz w:val="28"/>
          <w:szCs w:val="28"/>
          <w:cs/>
        </w:rPr>
        <w:t>เงินตราต่างประเทศ</w:t>
      </w:r>
    </w:p>
    <w:p w14:paraId="7A8A166F" w14:textId="77777777"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7F580A">
        <w:rPr>
          <w:rFonts w:ascii="Angsana New" w:hAnsi="Angsana New"/>
          <w:sz w:val="28"/>
          <w:szCs w:val="28"/>
          <w:cs/>
        </w:rPr>
        <w:t>รายการ</w:t>
      </w:r>
      <w:r w:rsidRPr="00697C40">
        <w:rPr>
          <w:rFonts w:ascii="Angsana New" w:hAnsi="Angsana New"/>
          <w:sz w:val="28"/>
          <w:szCs w:val="28"/>
          <w:cs/>
        </w:rPr>
        <w:t>บัญชีที่เป็นเงินตราต่างประเทศแปลงค่าเป็นเงินบาท โดยใช้อัตราแลกเปลี่ยน ณ วันที่เกิดรายการสินทรัพย์และหนี้สินที่เป็นตัวเงินและเป็นเงินตราต่างประเทศ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14:paraId="1E8BA327" w14:textId="0CB19668"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6DFEC856" w14:textId="13E3C78F" w:rsidR="007F25C2" w:rsidRPr="00BB6D65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851" w:right="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lang w:val="en-GB"/>
        </w:rPr>
        <w:t>3.3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>
        <w:rPr>
          <w:rFonts w:ascii="Angsana New" w:hAnsi="Angsana New"/>
          <w:b/>
          <w:bCs/>
          <w:sz w:val="28"/>
          <w:szCs w:val="28"/>
          <w:lang w:val="en-GB"/>
        </w:rPr>
        <w:t xml:space="preserve">    </w:t>
      </w: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ข้อมูลจำแนก</w:t>
      </w:r>
      <w:r w:rsidRPr="00BB6D65">
        <w:rPr>
          <w:rFonts w:ascii="Angsana New" w:hAnsi="Angsana New"/>
          <w:b/>
          <w:bCs/>
          <w:sz w:val="28"/>
          <w:szCs w:val="28"/>
          <w:cs/>
        </w:rPr>
        <w:t>ตามส่วนงาน</w:t>
      </w:r>
    </w:p>
    <w:p w14:paraId="52386BE4" w14:textId="2BF7D744" w:rsidR="007F4DB5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B6D65">
        <w:rPr>
          <w:rFonts w:ascii="Angsana New" w:hAnsi="Angsan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ซึ่งพิจารณาว่าคือกรรมการผู้จัดการใหญ่ ที่ทำการตัดสินใจเชิงกลยุทธ์</w:t>
      </w:r>
    </w:p>
    <w:p w14:paraId="7791A143" w14:textId="468E18F4"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C71117">
        <w:rPr>
          <w:rFonts w:ascii="Angsana New" w:hAnsi="Angsana New" w:hint="cs"/>
          <w:sz w:val="28"/>
          <w:szCs w:val="28"/>
          <w:cs/>
        </w:rPr>
        <w:t>ส่วนงานทางธุรกิจแสดงให้เห็นถึงผลิตภัณฑ์หรือบริการของแต่ละส่วนงานทางธุรกิจซึ่งมีความเสี่ยงและผลตอบแทนที่แตกต่างกัน ส่วนงานทางภูมิศาสตร์แสดงให้เห็นถึงผลิตภัณฑ์หรือบริการภายใต้สภาพแวดล้อมเศรษฐกิจที่เฉพาะเจาะจงซึ่งก่อให้เกิดความเสี่ยงและผลตอบแทนที่แตกต่างของส่วนที่ดำเนินงานภายใต้สภาพแวดล้อมทางเศรษฐกิจอื่น</w:t>
      </w:r>
    </w:p>
    <w:p w14:paraId="54602D1E" w14:textId="77777777" w:rsidR="005B0FC9" w:rsidRDefault="005B0FC9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28E47FFA" w14:textId="77777777"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C71117">
        <w:rPr>
          <w:rFonts w:ascii="Angsana New" w:hAnsi="Angsana New" w:hint="cs"/>
          <w:sz w:val="28"/>
          <w:szCs w:val="28"/>
          <w:cs/>
        </w:rPr>
        <w:lastRenderedPageBreak/>
        <w:t>ข้อมูลจำแนกตามส่วนงานแสดงโดยแบ่งตามส่วนงานธุรกิจของบริษัท</w:t>
      </w:r>
    </w:p>
    <w:p w14:paraId="610E5E61" w14:textId="117E69D1"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B6D65">
        <w:rPr>
          <w:rFonts w:ascii="Angsana New" w:hAnsi="Angsana New"/>
          <w:sz w:val="28"/>
          <w:szCs w:val="28"/>
          <w:cs/>
        </w:rPr>
        <w:t>บริษัทนำเสนอข้อมูลทางการเงินจำแนกตามส่วนงานโดยแสดงส่วนงานธุรกิจเป็นรูปแบบหลักในการรายงาน โดยพิจารณาจากโครงสร้างการบริหารและการรายงานทางการเงินภายในของบ</w:t>
      </w:r>
      <w:r>
        <w:rPr>
          <w:rFonts w:ascii="Angsana New" w:hAnsi="Angsana New"/>
          <w:sz w:val="28"/>
          <w:szCs w:val="28"/>
          <w:cs/>
        </w:rPr>
        <w:t>ริษัทเป็นเกณฑ์ในกา</w:t>
      </w:r>
      <w:r w:rsidRPr="00441C08">
        <w:rPr>
          <w:rFonts w:ascii="Angsana New" w:hAnsi="Angsana New"/>
          <w:sz w:val="28"/>
          <w:szCs w:val="28"/>
          <w:cs/>
        </w:rPr>
        <w:t>รกำหนดส่วนงาน</w:t>
      </w:r>
    </w:p>
    <w:p w14:paraId="7F4790CB" w14:textId="246B8022" w:rsidR="007F25C2" w:rsidRPr="00B10B0C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560"/>
        </w:tabs>
        <w:spacing w:before="240" w:line="240" w:lineRule="auto"/>
        <w:ind w:left="426" w:right="45" w:hanging="14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lang w:val="en-GB"/>
        </w:rPr>
        <w:t>3.4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>
        <w:rPr>
          <w:rFonts w:ascii="Angsana New" w:hAnsi="Angsana New"/>
          <w:b/>
          <w:bCs/>
          <w:sz w:val="28"/>
          <w:szCs w:val="28"/>
          <w:lang w:val="en-GB"/>
        </w:rPr>
        <w:t xml:space="preserve">    </w:t>
      </w:r>
      <w:r w:rsidRPr="002A7F05">
        <w:rPr>
          <w:rFonts w:ascii="Angsana New" w:hAnsi="Angsana New"/>
          <w:b/>
          <w:bCs/>
          <w:sz w:val="28"/>
          <w:szCs w:val="28"/>
          <w:cs/>
          <w:lang w:val="en-GB"/>
        </w:rPr>
        <w:t>เงิน</w:t>
      </w:r>
      <w:r w:rsidRPr="00B10B0C">
        <w:rPr>
          <w:rFonts w:ascii="Angsana New" w:hAnsi="Angsana New"/>
          <w:b/>
          <w:bCs/>
          <w:sz w:val="28"/>
          <w:szCs w:val="28"/>
          <w:cs/>
        </w:rPr>
        <w:t>สดและรายการเทียบเท่าเงินสด</w:t>
      </w:r>
    </w:p>
    <w:p w14:paraId="67DFF722" w14:textId="4B1F6142" w:rsidR="001C0AD3" w:rsidRDefault="007F25C2" w:rsidP="00B57DFF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เงินสดและรายการเทียบเท่าเงินสดประกอบด้วย เงินสด เงินฝากธนาคารประเภทเผื่อเรียก และเงินลงทุนระยะสั้นที่มีสภาพคล่องสูง</w:t>
      </w:r>
    </w:p>
    <w:p w14:paraId="68C6BC47" w14:textId="6004F0BB" w:rsidR="007F25C2" w:rsidRPr="00021D81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426" w:right="45" w:hanging="1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lang w:val="en-GB"/>
        </w:rPr>
        <w:t>3.5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>
        <w:rPr>
          <w:rFonts w:ascii="Angsana New" w:hAnsi="Angsana New"/>
          <w:b/>
          <w:bCs/>
          <w:sz w:val="28"/>
          <w:szCs w:val="28"/>
          <w:lang w:val="en-GB"/>
        </w:rPr>
        <w:t xml:space="preserve">    </w:t>
      </w:r>
      <w:r w:rsidRPr="002A7F05">
        <w:rPr>
          <w:rFonts w:ascii="Angsana New" w:hAnsi="Angsana New"/>
          <w:b/>
          <w:bCs/>
          <w:sz w:val="28"/>
          <w:szCs w:val="28"/>
          <w:cs/>
          <w:lang w:val="en-GB"/>
        </w:rPr>
        <w:t>ลูกหนี้</w:t>
      </w:r>
      <w:r w:rsidRPr="00B10B0C">
        <w:rPr>
          <w:rFonts w:ascii="Angsana New" w:hAnsi="Angsana New"/>
          <w:b/>
          <w:bCs/>
          <w:sz w:val="28"/>
          <w:szCs w:val="28"/>
          <w:cs/>
        </w:rPr>
        <w:t>การค้า</w:t>
      </w:r>
    </w:p>
    <w:p w14:paraId="2B31E56F" w14:textId="77777777" w:rsidR="007F25C2" w:rsidRPr="004172D9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4172D9">
        <w:rPr>
          <w:rFonts w:ascii="Angsana New" w:hAnsi="Angsana New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343B8D8B" w14:textId="77777777" w:rsidR="007F25C2" w:rsidRPr="004172D9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4172D9">
        <w:rPr>
          <w:rFonts w:ascii="Angsana New" w:hAnsi="Angsana New"/>
          <w:sz w:val="28"/>
          <w:szCs w:val="28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6BB1EC81" w14:textId="77777777" w:rsidR="007F25C2" w:rsidRPr="004172D9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4172D9">
        <w:rPr>
          <w:rFonts w:ascii="Angsana New" w:hAnsi="Angsana New"/>
          <w:sz w:val="28"/>
          <w:szCs w:val="28"/>
          <w:cs/>
        </w:rPr>
        <w:t>บริษัทใช้วิธีการอย่างง่าย (</w:t>
      </w:r>
      <w:r w:rsidRPr="004172D9">
        <w:rPr>
          <w:rFonts w:ascii="Angsana New" w:hAnsi="Angsana New"/>
          <w:sz w:val="28"/>
          <w:szCs w:val="28"/>
        </w:rPr>
        <w:t xml:space="preserve">Simplified Approach) </w:t>
      </w:r>
      <w:r w:rsidRPr="004172D9">
        <w:rPr>
          <w:rFonts w:ascii="Angsana New" w:hAnsi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4172D9">
        <w:rPr>
          <w:rFonts w:ascii="Angsana New" w:hAnsi="Angsana New"/>
          <w:sz w:val="28"/>
          <w:szCs w:val="28"/>
        </w:rPr>
        <w:t>9</w:t>
      </w:r>
      <w:r w:rsidRPr="004172D9">
        <w:rPr>
          <w:rFonts w:ascii="Angsana New" w:hAnsi="Angsana New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</w:t>
      </w:r>
    </w:p>
    <w:p w14:paraId="23CAF6FE" w14:textId="38941E4F" w:rsidR="007F25C2" w:rsidRPr="00977E9B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/>
          <w:b/>
          <w:bCs/>
          <w:sz w:val="28"/>
          <w:szCs w:val="28"/>
          <w:lang w:val="en-GB"/>
        </w:rPr>
        <w:t>3.6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977E9B">
        <w:rPr>
          <w:rFonts w:ascii="Angsana New" w:hAnsi="Angsana New"/>
          <w:b/>
          <w:bCs/>
          <w:sz w:val="28"/>
          <w:szCs w:val="28"/>
          <w:lang w:val="en-GB"/>
        </w:rPr>
        <w:t xml:space="preserve">   </w:t>
      </w:r>
      <w:r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Pr="00977E9B">
        <w:rPr>
          <w:rFonts w:ascii="Angsana New" w:hAnsi="Angsana New"/>
          <w:b/>
          <w:bCs/>
          <w:sz w:val="28"/>
          <w:szCs w:val="28"/>
          <w:cs/>
          <w:lang w:val="en-GB"/>
        </w:rPr>
        <w:t>สินค้าคงเหลือ</w:t>
      </w:r>
    </w:p>
    <w:p w14:paraId="3C7237EE" w14:textId="77777777" w:rsidR="007F25C2" w:rsidRPr="00B10B0C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สินค้าคงเหลือแสดงในราคาทุน (หลังจากหักค่าเผื่อสินค้าเสื่อมสภาพและเคลื่อนไหวช้า) หรือมูลค่าสุทธิที่จะได้รับแล้วแต่ราคาใดจะต่ำกว่า</w:t>
      </w:r>
    </w:p>
    <w:p w14:paraId="04D86E25" w14:textId="77777777"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ต้นทุนของสินค้าคำนวณโดยใช้วิธีถัวเฉลี่ยถ่วงน้ำหนัก</w:t>
      </w:r>
      <w:r w:rsidRPr="00B10B0C"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</w:t>
      </w:r>
    </w:p>
    <w:p w14:paraId="7E063C42" w14:textId="77777777" w:rsidR="007F25C2" w:rsidRPr="00B10B0C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55B0963F" w14:textId="111AFEC4" w:rsidR="007F25C2" w:rsidRDefault="007F25C2" w:rsidP="007F580A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บริษัทตั้งค่าเผื่อสำหรับสินค้าเคลื่อนไหวช้าและล้าสมัยโดยพิจารณาจากอายุและสภาพของสินค้าและประสบการณ์ที่ผ่านมาในอดีต</w:t>
      </w:r>
    </w:p>
    <w:p w14:paraId="53AC6C4F" w14:textId="177F6698" w:rsidR="006B2A9F" w:rsidRDefault="006B2A9F" w:rsidP="0020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00F14">
        <w:rPr>
          <w:rFonts w:ascii="Angsana New" w:hAnsi="Angsana New"/>
          <w:b/>
          <w:bCs/>
          <w:sz w:val="28"/>
          <w:szCs w:val="28"/>
          <w:lang w:val="en-GB"/>
        </w:rPr>
        <w:t>3.7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200F14">
        <w:rPr>
          <w:rFonts w:ascii="Angsana New" w:hAnsi="Angsana New"/>
          <w:b/>
          <w:bCs/>
          <w:sz w:val="28"/>
          <w:szCs w:val="28"/>
          <w:lang w:val="en-GB"/>
        </w:rPr>
        <w:tab/>
      </w:r>
      <w:r w:rsidRPr="006B2A9F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สินทรัพย์และหนี้สินทางการเงิน</w:t>
      </w:r>
    </w:p>
    <w:p w14:paraId="4E11FE63" w14:textId="295BEFA6" w:rsid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x-none"/>
        </w:rPr>
      </w:pPr>
      <w:r w:rsidRPr="00CF054D">
        <w:rPr>
          <w:rFonts w:ascii="Angsana New" w:hAnsi="Angsana New"/>
          <w:sz w:val="28"/>
          <w:szCs w:val="28"/>
          <w:cs/>
          <w:lang w:val="x-none"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</w:p>
    <w:p w14:paraId="49B344DD" w14:textId="77777777" w:rsid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x-none"/>
        </w:rPr>
      </w:pPr>
    </w:p>
    <w:p w14:paraId="0667549A" w14:textId="77777777" w:rsidR="00481F9F" w:rsidRPr="00E34112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 w:val="x-none"/>
        </w:rPr>
      </w:pPr>
      <w:r w:rsidRPr="00E34112">
        <w:rPr>
          <w:rFonts w:ascii="Angsana New" w:hAnsi="Angsana New"/>
          <w:sz w:val="28"/>
          <w:szCs w:val="28"/>
          <w:u w:val="single"/>
          <w:cs/>
          <w:lang w:val="x-none"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4525407B" w14:textId="77777777" w:rsid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x-none"/>
        </w:rPr>
      </w:pPr>
      <w:r w:rsidRPr="00E34112">
        <w:rPr>
          <w:rFonts w:ascii="Angsana New" w:hAnsi="Angsana New"/>
          <w:sz w:val="28"/>
          <w:szCs w:val="28"/>
          <w:cs/>
          <w:lang w:val="x-none"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</w:t>
      </w:r>
      <w:r>
        <w:rPr>
          <w:rFonts w:ascii="Angsana New" w:hAnsi="Angsana New" w:hint="cs"/>
          <w:sz w:val="28"/>
          <w:szCs w:val="28"/>
          <w:cs/>
          <w:lang w:val="x-none"/>
        </w:rPr>
        <w:t>บริษัท</w:t>
      </w:r>
      <w:r w:rsidRPr="00E34112">
        <w:rPr>
          <w:rFonts w:ascii="Angsana New" w:hAnsi="Angsana New"/>
          <w:sz w:val="28"/>
          <w:szCs w:val="28"/>
          <w:cs/>
          <w:lang w:val="x-none"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07C1DB6" w14:textId="77777777" w:rsidR="00481F9F" w:rsidRPr="009268BA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 w:val="x-none"/>
        </w:rPr>
      </w:pPr>
      <w:r w:rsidRPr="009268BA">
        <w:rPr>
          <w:rFonts w:ascii="Angsana New" w:hAnsi="Angsana New"/>
          <w:sz w:val="28"/>
          <w:szCs w:val="28"/>
          <w:u w:val="single"/>
          <w:cs/>
          <w:lang w:val="x-none"/>
        </w:rPr>
        <w:t xml:space="preserve">สินทรัพย์ทางการเงินที่วัดมูลค่าด้วยราคาทุนตัดจำหน่าย </w:t>
      </w:r>
    </w:p>
    <w:p w14:paraId="648CC50D" w14:textId="77777777" w:rsidR="00481F9F" w:rsidRPr="009268BA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x-none"/>
        </w:rPr>
      </w:pPr>
      <w:r w:rsidRPr="009268BA">
        <w:rPr>
          <w:rFonts w:ascii="Angsana New" w:hAnsi="Angsana New"/>
          <w:sz w:val="28"/>
          <w:szCs w:val="28"/>
          <w:cs/>
          <w:lang w:val="x-none"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C78ED80" w14:textId="77777777" w:rsid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x-none"/>
        </w:rPr>
      </w:pPr>
      <w:r w:rsidRPr="009268BA">
        <w:rPr>
          <w:rFonts w:ascii="Angsana New" w:hAnsi="Angsana New"/>
          <w:sz w:val="28"/>
          <w:szCs w:val="28"/>
          <w:cs/>
          <w:lang w:val="x-none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CF9E475" w14:textId="77777777" w:rsidR="00481F9F" w:rsidRPr="009268BA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</w:rPr>
      </w:pPr>
      <w:r w:rsidRPr="009268BA">
        <w:rPr>
          <w:rFonts w:ascii="Angsana New" w:hAnsi="Angsana New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19BE5D02" w14:textId="77777777" w:rsid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9268BA">
        <w:rPr>
          <w:rFonts w:ascii="Angsana New" w:hAnsi="Angsana New"/>
          <w:sz w:val="28"/>
          <w:szCs w:val="28"/>
          <w:cs/>
        </w:rPr>
        <w:t>ยกเว้นหนี้สินตราสารอนุพันธ์ 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268BA">
        <w:rPr>
          <w:rFonts w:ascii="Angsana New" w:hAnsi="Angsana New"/>
          <w:sz w:val="28"/>
          <w:szCs w:val="28"/>
          <w:cs/>
        </w:rPr>
        <w:tab/>
      </w:r>
    </w:p>
    <w:p w14:paraId="757F6971" w14:textId="77777777" w:rsidR="00481F9F" w:rsidRPr="009268BA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</w:rPr>
      </w:pPr>
      <w:r w:rsidRPr="009268BA">
        <w:rPr>
          <w:rFonts w:ascii="Angsana New" w:hAnsi="Angsana New"/>
          <w:sz w:val="28"/>
          <w:szCs w:val="28"/>
          <w:u w:val="single"/>
          <w:cs/>
        </w:rPr>
        <w:t>การตัดรายการของเครื่องมือทางการเงิน</w:t>
      </w:r>
    </w:p>
    <w:p w14:paraId="33FD171A" w14:textId="77777777" w:rsidR="00481F9F" w:rsidRPr="009268BA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9268BA">
        <w:rPr>
          <w:rFonts w:ascii="Angsana New" w:hAnsi="Angsana New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BBE228A" w14:textId="04847398" w:rsidR="00481F9F" w:rsidRPr="00875EE5" w:rsidRDefault="00481F9F" w:rsidP="0087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268BA">
        <w:rPr>
          <w:rFonts w:ascii="Angsana New" w:hAnsi="Angsana New"/>
          <w:sz w:val="28"/>
          <w:szCs w:val="28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BA9B440" w14:textId="77777777" w:rsid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129DF1DB" w14:textId="77777777" w:rsidR="00F77E34" w:rsidRDefault="00F77E34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</w:rPr>
      </w:pPr>
      <w:bookmarkStart w:id="4" w:name="_Hlk95557394"/>
    </w:p>
    <w:p w14:paraId="6970ED29" w14:textId="45C0DAFD" w:rsid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</w:rPr>
      </w:pPr>
      <w:r w:rsidRPr="003B253D">
        <w:rPr>
          <w:rFonts w:ascii="Angsana New" w:hAnsi="Angsana New"/>
          <w:sz w:val="28"/>
          <w:szCs w:val="28"/>
          <w:u w:val="single"/>
          <w:cs/>
        </w:rPr>
        <w:lastRenderedPageBreak/>
        <w:t>การด้อยค่าของสินทรัพย์ทางการเงิน</w:t>
      </w:r>
    </w:p>
    <w:p w14:paraId="3B28B599" w14:textId="498FDCD1" w:rsidR="00481F9F" w:rsidRP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highlight w:val="cyan"/>
        </w:rPr>
      </w:pPr>
      <w:r w:rsidRPr="003B253D">
        <w:rPr>
          <w:rFonts w:ascii="Angsana New" w:hAnsi="Angsana New"/>
          <w:sz w:val="28"/>
          <w:szCs w:val="28"/>
          <w:cs/>
        </w:rPr>
        <w:t xml:space="preserve"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3B253D">
        <w:rPr>
          <w:rFonts w:ascii="Angsana New" w:hAnsi="Angsana New"/>
          <w:sz w:val="28"/>
          <w:szCs w:val="28"/>
        </w:rPr>
        <w:t xml:space="preserve">12 </w:t>
      </w:r>
      <w:r w:rsidRPr="003B253D">
        <w:rPr>
          <w:rFonts w:ascii="Angsana New" w:hAnsi="Angsana New"/>
          <w:sz w:val="28"/>
          <w:szCs w:val="28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  <w:bookmarkEnd w:id="4"/>
    </w:p>
    <w:p w14:paraId="23289530" w14:textId="77777777" w:rsid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bookmarkStart w:id="5" w:name="_Hlk95557398"/>
      <w:r w:rsidRPr="00722575">
        <w:rPr>
          <w:rFonts w:ascii="Angsana New" w:hAnsi="Angsana New"/>
          <w:sz w:val="28"/>
          <w:szCs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3618F43" w14:textId="77777777" w:rsidR="00481F9F" w:rsidRPr="00722575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</w:rPr>
      </w:pPr>
      <w:bookmarkStart w:id="6" w:name="_Hlk95557402"/>
      <w:bookmarkEnd w:id="5"/>
      <w:r w:rsidRPr="00722575">
        <w:rPr>
          <w:rFonts w:ascii="Angsana New" w:hAnsi="Angsana New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14:paraId="7ED26840" w14:textId="3C2CD361" w:rsidR="00481F9F" w:rsidRPr="00481F9F" w:rsidRDefault="00481F9F" w:rsidP="00481F9F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722575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bookmarkEnd w:id="6"/>
    </w:p>
    <w:p w14:paraId="7280C760" w14:textId="5CB3E4BA" w:rsidR="007F25C2" w:rsidRPr="00200F14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00F14">
        <w:rPr>
          <w:rFonts w:ascii="Angsana New" w:hAnsi="Angsana New"/>
          <w:b/>
          <w:bCs/>
          <w:sz w:val="28"/>
          <w:szCs w:val="28"/>
          <w:lang w:val="en-GB"/>
        </w:rPr>
        <w:t>3.</w:t>
      </w:r>
      <w:r w:rsidR="006B2A9F" w:rsidRPr="00200F14">
        <w:rPr>
          <w:rFonts w:ascii="Angsana New" w:hAnsi="Angsana New"/>
          <w:b/>
          <w:bCs/>
          <w:sz w:val="28"/>
          <w:szCs w:val="28"/>
          <w:lang w:val="en-GB"/>
        </w:rPr>
        <w:t>8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200F14">
        <w:rPr>
          <w:rFonts w:ascii="Angsana New" w:hAnsi="Angsana New"/>
          <w:b/>
          <w:bCs/>
          <w:sz w:val="28"/>
          <w:szCs w:val="28"/>
          <w:lang w:val="en-GB"/>
        </w:rPr>
        <w:t xml:space="preserve">   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>เงินลงทุน</w:t>
      </w:r>
    </w:p>
    <w:p w14:paraId="516D9B92" w14:textId="77777777" w:rsidR="007F25C2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เงินลงทุนในบริษัทร่วมในงบการเงินเฉพาะกิจการของบริษัทบันทึกบัญชีโดยใช้วิธีราคาทุนหักขาดทุนจากการด้อยค่า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14:paraId="74F606E1" w14:textId="52F31B93" w:rsidR="007F25C2" w:rsidRPr="00200F14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00F14">
        <w:rPr>
          <w:rFonts w:ascii="Angsana New" w:hAnsi="Angsana New"/>
          <w:b/>
          <w:bCs/>
          <w:sz w:val="28"/>
          <w:szCs w:val="28"/>
          <w:lang w:val="en-GB"/>
        </w:rPr>
        <w:t>3.</w:t>
      </w:r>
      <w:r w:rsidR="006B2A9F" w:rsidRPr="00200F14">
        <w:rPr>
          <w:rFonts w:ascii="Angsana New" w:hAnsi="Angsana New"/>
          <w:b/>
          <w:bCs/>
          <w:sz w:val="28"/>
          <w:szCs w:val="28"/>
          <w:lang w:val="en-GB"/>
        </w:rPr>
        <w:t>9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200F14">
        <w:rPr>
          <w:rFonts w:ascii="Angsana New" w:hAnsi="Angsana New"/>
          <w:b/>
          <w:bCs/>
          <w:sz w:val="28"/>
          <w:szCs w:val="28"/>
          <w:lang w:val="en-GB"/>
        </w:rPr>
        <w:t xml:space="preserve">   </w:t>
      </w:r>
      <w:r w:rsidRPr="00200F14">
        <w:rPr>
          <w:rFonts w:ascii="Angsana New" w:hAnsi="Angsana New" w:hint="cs"/>
          <w:b/>
          <w:bCs/>
          <w:sz w:val="28"/>
          <w:szCs w:val="28"/>
          <w:cs/>
          <w:lang w:val="en-GB"/>
        </w:rPr>
        <w:t>อสังหาริมทรัพย์เพื่อการลงทุน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 </w:t>
      </w:r>
    </w:p>
    <w:p w14:paraId="1D72D396" w14:textId="77777777" w:rsidR="007F25C2" w:rsidRPr="004255C9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4255C9">
        <w:rPr>
          <w:rFonts w:ascii="Angsana New" w:hAnsi="Angsana New" w:hint="cs"/>
          <w:sz w:val="28"/>
          <w:szCs w:val="28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ทั้งนี้ได้เปิดเผยแยกต่างหากจากที่ดิน อาคารและอุปกรณ์</w:t>
      </w:r>
    </w:p>
    <w:p w14:paraId="592BE00E" w14:textId="77777777" w:rsidR="007F25C2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บริษัท</w:t>
      </w:r>
      <w:r w:rsidRPr="004255C9">
        <w:rPr>
          <w:rFonts w:ascii="Angsana New" w:hAnsi="Angsana New" w:hint="cs"/>
          <w:sz w:val="28"/>
          <w:szCs w:val="28"/>
          <w:cs/>
        </w:rPr>
        <w:t>เลือกวิธีราคาทุนสำหรับการบันทึกบัญชีอสังหาริมทรัพย์เพื่อการลงทุน ด้วยราคาทุนหัก</w:t>
      </w:r>
      <w:r>
        <w:rPr>
          <w:rFonts w:ascii="Angsana New" w:hAnsi="Angsana New" w:hint="cs"/>
          <w:sz w:val="28"/>
          <w:szCs w:val="28"/>
          <w:cs/>
        </w:rPr>
        <w:t>ค่าเสื่อมราคาสะสมและ</w:t>
      </w:r>
      <w:r w:rsidRPr="004255C9">
        <w:rPr>
          <w:rFonts w:ascii="Angsana New" w:hAnsi="Angsana New" w:hint="cs"/>
          <w:sz w:val="28"/>
          <w:szCs w:val="28"/>
          <w:cs/>
        </w:rPr>
        <w:t>ค่าเผื่อการด้อยค่าของสินทรัพย์ (ถ้ามี)</w:t>
      </w:r>
    </w:p>
    <w:p w14:paraId="033F6CA1" w14:textId="57938F73" w:rsidR="007F25C2" w:rsidRPr="00200F14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00F14">
        <w:rPr>
          <w:rFonts w:ascii="Angsana New" w:hAnsi="Angsana New"/>
          <w:b/>
          <w:bCs/>
          <w:sz w:val="28"/>
          <w:szCs w:val="28"/>
          <w:lang w:val="en-GB"/>
        </w:rPr>
        <w:t>3.</w:t>
      </w:r>
      <w:r w:rsidR="006B2A9F" w:rsidRPr="00200F14">
        <w:rPr>
          <w:rFonts w:ascii="Angsana New" w:hAnsi="Angsana New"/>
          <w:b/>
          <w:bCs/>
          <w:sz w:val="28"/>
          <w:szCs w:val="28"/>
          <w:lang w:val="en-GB"/>
        </w:rPr>
        <w:t>10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="006F6FAD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>ที่ดิน อาคารและอุปกรณ์</w:t>
      </w:r>
    </w:p>
    <w:p w14:paraId="33371369" w14:textId="71F6C693" w:rsidR="007F25C2" w:rsidRPr="00B10B0C" w:rsidRDefault="009D03FA" w:rsidP="00200F14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ที่ดิน</w:t>
      </w:r>
      <w:r w:rsidR="00481F9F">
        <w:rPr>
          <w:rFonts w:ascii="Angsana New" w:hAnsi="Angsana New" w:hint="cs"/>
          <w:sz w:val="28"/>
          <w:szCs w:val="28"/>
          <w:cs/>
        </w:rPr>
        <w:t>แสดงมูลค่าตามราคาทุน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7F25C2" w:rsidRPr="00B10B0C">
        <w:rPr>
          <w:rFonts w:ascii="Angsana New" w:hAnsi="Angsana New"/>
          <w:sz w:val="28"/>
          <w:szCs w:val="28"/>
          <w:cs/>
        </w:rPr>
        <w:t>อาคารและอุปกรณ์แสดง</w:t>
      </w:r>
      <w:r w:rsidR="00481F9F">
        <w:rPr>
          <w:rFonts w:ascii="Angsana New" w:hAnsi="Angsana New" w:hint="cs"/>
          <w:sz w:val="28"/>
          <w:szCs w:val="28"/>
          <w:cs/>
        </w:rPr>
        <w:t>มูลค่าตาม</w:t>
      </w:r>
      <w:r w:rsidR="007F25C2" w:rsidRPr="00B10B0C">
        <w:rPr>
          <w:rFonts w:ascii="Angsana New" w:hAnsi="Angsana New"/>
          <w:sz w:val="28"/>
          <w:szCs w:val="28"/>
          <w:cs/>
        </w:rPr>
        <w:t>ราคาทุนหักค่าเสื่อมราคาสะสมและค่าเผื่อการด้อยค่า</w:t>
      </w:r>
      <w:r w:rsidR="00481F9F">
        <w:rPr>
          <w:rFonts w:ascii="Angsana New" w:hAnsi="Angsana New" w:hint="cs"/>
          <w:sz w:val="28"/>
          <w:szCs w:val="28"/>
          <w:cs/>
        </w:rPr>
        <w:t>ของสินทรัพย์</w:t>
      </w:r>
      <w:r w:rsidR="007F25C2" w:rsidRPr="00B10B0C">
        <w:rPr>
          <w:rFonts w:ascii="Angsana New" w:hAnsi="Angsana New"/>
          <w:sz w:val="28"/>
          <w:szCs w:val="28"/>
          <w:cs/>
        </w:rPr>
        <w:t xml:space="preserve"> (ถ้ามี)</w:t>
      </w:r>
    </w:p>
    <w:p w14:paraId="62F08274" w14:textId="77777777" w:rsidR="007F25C2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</w:t>
      </w:r>
      <w:r w:rsidRPr="00200F14">
        <w:rPr>
          <w:rFonts w:ascii="Angsana New" w:hAnsi="Angsana New"/>
          <w:sz w:val="28"/>
          <w:szCs w:val="28"/>
          <w:cs/>
        </w:rPr>
        <w:t>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</w:t>
      </w:r>
      <w:r w:rsidRPr="00B10B0C">
        <w:rPr>
          <w:rFonts w:ascii="Angsana New" w:hAnsi="Angsana New"/>
          <w:sz w:val="28"/>
          <w:szCs w:val="28"/>
          <w:cs/>
        </w:rPr>
        <w:t xml:space="preserve">  </w:t>
      </w:r>
      <w:r w:rsidRPr="00200F14">
        <w:rPr>
          <w:rFonts w:ascii="Angsana New" w:hAnsi="Angsana New"/>
          <w:sz w:val="28"/>
          <w:szCs w:val="28"/>
          <w:cs/>
        </w:rPr>
        <w:t>อายุการใช้ประโยชน์ของสินทรัพย์โดยประมาณแสดงได้ดังนี้</w:t>
      </w:r>
    </w:p>
    <w:tbl>
      <w:tblPr>
        <w:tblW w:w="868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696"/>
        <w:gridCol w:w="1985"/>
      </w:tblGrid>
      <w:tr w:rsidR="007F25C2" w:rsidRPr="00B10B0C" w14:paraId="296C67C2" w14:textId="77777777" w:rsidTr="001E5D59">
        <w:tc>
          <w:tcPr>
            <w:tcW w:w="6696" w:type="dxa"/>
          </w:tcPr>
          <w:p w14:paraId="3FC98EC8" w14:textId="77777777" w:rsidR="007F25C2" w:rsidRPr="00B10B0C" w:rsidRDefault="007F25C2" w:rsidP="001E5D59">
            <w:pPr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277650D" w14:textId="77777777" w:rsidR="007F25C2" w:rsidRPr="006140A5" w:rsidRDefault="007F25C2" w:rsidP="001E5D59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140A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ระยะเวลา (ปี)</w:t>
            </w:r>
          </w:p>
        </w:tc>
      </w:tr>
      <w:tr w:rsidR="007F25C2" w:rsidRPr="00B10B0C" w14:paraId="65550468" w14:textId="77777777" w:rsidTr="001E5D59">
        <w:trPr>
          <w:trHeight w:val="328"/>
        </w:trPr>
        <w:tc>
          <w:tcPr>
            <w:tcW w:w="6696" w:type="dxa"/>
          </w:tcPr>
          <w:p w14:paraId="3ED5549E" w14:textId="77777777" w:rsidR="007F25C2" w:rsidRPr="00B10B0C" w:rsidRDefault="007F25C2" w:rsidP="00F4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985" w:type="dxa"/>
          </w:tcPr>
          <w:p w14:paraId="191C14C2" w14:textId="77777777" w:rsidR="007F25C2" w:rsidRPr="00B10B0C" w:rsidRDefault="007F25C2" w:rsidP="001E5D59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10B0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F25C2" w:rsidRPr="00B10B0C" w14:paraId="70A9DE5C" w14:textId="77777777" w:rsidTr="001E5D59">
        <w:tc>
          <w:tcPr>
            <w:tcW w:w="6696" w:type="dxa"/>
          </w:tcPr>
          <w:p w14:paraId="0996F0E3" w14:textId="77777777" w:rsidR="007F25C2" w:rsidRPr="00B10B0C" w:rsidRDefault="007F25C2" w:rsidP="00F4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7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985" w:type="dxa"/>
          </w:tcPr>
          <w:p w14:paraId="7EA3E58A" w14:textId="77777777" w:rsidR="007F25C2" w:rsidRPr="00B10B0C" w:rsidRDefault="007F25C2" w:rsidP="001E5D59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F25C2" w:rsidRPr="00B10B0C" w14:paraId="0D8B694D" w14:textId="77777777" w:rsidTr="001E5D59">
        <w:tc>
          <w:tcPr>
            <w:tcW w:w="6696" w:type="dxa"/>
          </w:tcPr>
          <w:p w14:paraId="3FC459BF" w14:textId="77777777" w:rsidR="007F25C2" w:rsidRPr="00B10B0C" w:rsidRDefault="007F25C2" w:rsidP="00F44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5" w:type="dxa"/>
          </w:tcPr>
          <w:p w14:paraId="6AB3C4A2" w14:textId="77777777" w:rsidR="007F25C2" w:rsidRPr="00B10B0C" w:rsidRDefault="007F25C2" w:rsidP="001E5D59">
            <w:pPr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38EE8F22" w14:textId="77777777" w:rsidR="00076A65" w:rsidRDefault="00076A65" w:rsidP="0020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 w:firstLine="283"/>
        <w:jc w:val="thaiDistribute"/>
        <w:rPr>
          <w:rFonts w:ascii="Angsana New" w:hAnsi="Angsana New"/>
          <w:sz w:val="28"/>
          <w:szCs w:val="28"/>
        </w:rPr>
      </w:pPr>
    </w:p>
    <w:p w14:paraId="38535869" w14:textId="134AD588" w:rsidR="007F25C2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 w:firstLine="283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Pr="0003514E">
        <w:rPr>
          <w:rFonts w:ascii="Angsana New" w:eastAsia="Arial Unicode MS" w:hAnsi="Angsana New"/>
          <w:sz w:val="28"/>
          <w:szCs w:val="28"/>
          <w:cs/>
        </w:rPr>
        <w:t>ไม่</w:t>
      </w:r>
      <w:r w:rsidRPr="00B10B0C">
        <w:rPr>
          <w:rFonts w:ascii="Angsana New" w:hAnsi="Angsana New"/>
          <w:sz w:val="28"/>
          <w:szCs w:val="28"/>
          <w:cs/>
        </w:rPr>
        <w:t>คิดค่าเสื่อมราคาสำหรับที่ดินและสินทรัพย์ที่อยู่ระหว่างการก่อสร้าง</w:t>
      </w:r>
    </w:p>
    <w:p w14:paraId="0EFF4B40" w14:textId="0F711F6E" w:rsidR="00481F9F" w:rsidRDefault="00481F9F" w:rsidP="00200F14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4F4D1D40" w14:textId="232CF6A8" w:rsidR="00F44D98" w:rsidRDefault="007F25C2" w:rsidP="00200F14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638F04C0" w14:textId="503F2FEB" w:rsidR="007F25C2" w:rsidRDefault="007F25C2" w:rsidP="0020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00F14">
        <w:rPr>
          <w:rFonts w:ascii="Angsana New" w:hAnsi="Angsana New"/>
          <w:b/>
          <w:bCs/>
          <w:sz w:val="28"/>
          <w:szCs w:val="28"/>
          <w:lang w:val="en-GB"/>
        </w:rPr>
        <w:t>3.1</w:t>
      </w:r>
      <w:r w:rsidR="006B2A9F" w:rsidRPr="00200F14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200F14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</w:t>
      </w:r>
      <w:r w:rsidRPr="00200F14">
        <w:rPr>
          <w:rFonts w:ascii="Angsana New" w:hAnsi="Angsana New" w:hint="cs"/>
          <w:b/>
          <w:bCs/>
          <w:sz w:val="28"/>
          <w:szCs w:val="28"/>
          <w:cs/>
          <w:lang w:val="en-GB"/>
        </w:rPr>
        <w:t>ัญญาเช่า</w:t>
      </w:r>
    </w:p>
    <w:p w14:paraId="7041D3C6" w14:textId="77777777" w:rsidR="006F6FAD" w:rsidRPr="000A701F" w:rsidRDefault="006F6FAD" w:rsidP="006F6FAD">
      <w:pPr>
        <w:spacing w:before="120"/>
        <w:ind w:left="426" w:firstLine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0A701F">
        <w:rPr>
          <w:rFonts w:ascii="Angsana New" w:hAnsi="Angsana New"/>
          <w:b/>
          <w:bCs/>
          <w:sz w:val="28"/>
          <w:szCs w:val="28"/>
          <w:cs/>
        </w:rPr>
        <w:t>สัญญาเช่า - กรณีบริษัทเป็นผู้เช่า</w:t>
      </w:r>
    </w:p>
    <w:p w14:paraId="28664C51" w14:textId="77777777" w:rsidR="006F6FAD" w:rsidRPr="000A701F" w:rsidRDefault="006F6FAD" w:rsidP="006F6FAD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78A7CCA" w14:textId="77777777" w:rsidR="006F6FAD" w:rsidRPr="000A701F" w:rsidRDefault="006F6FAD" w:rsidP="006F6FAD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B86B922" w14:textId="320DA585" w:rsidR="006F6FAD" w:rsidRPr="006F6FAD" w:rsidRDefault="006F6FAD" w:rsidP="006F6FA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 w:right="29" w:hanging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F6FAD">
        <w:rPr>
          <w:rFonts w:ascii="Angsana New" w:hAnsi="Angsana New"/>
          <w:b/>
          <w:bCs/>
          <w:sz w:val="28"/>
          <w:szCs w:val="28"/>
          <w:cs/>
          <w:lang w:val="en-GB"/>
        </w:rPr>
        <w:t>สินทรัพย์สิทธิการใช้</w:t>
      </w:r>
    </w:p>
    <w:p w14:paraId="1A7916B5" w14:textId="77777777" w:rsidR="006F6FAD" w:rsidRPr="000A701F" w:rsidRDefault="006F6FAD" w:rsidP="006F6FAD">
      <w:pPr>
        <w:spacing w:before="120"/>
        <w:ind w:left="993" w:hanging="22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และจำนวนเงินที่จ่ายชำระในวันที่สัญญาเช่าเริ่มมีผลหรือก่อนวันที่สัญญาเช่าเริ่มมีผล</w:t>
      </w:r>
    </w:p>
    <w:p w14:paraId="3268F0ED" w14:textId="77777777" w:rsidR="006F6FAD" w:rsidRPr="000A701F" w:rsidRDefault="006F6FAD" w:rsidP="006F6FAD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EEF7F66" w14:textId="77777777" w:rsidR="006F6FAD" w:rsidRPr="000A701F" w:rsidRDefault="006F6FAD" w:rsidP="006F6FAD">
      <w:pPr>
        <w:spacing w:before="120" w:after="120"/>
        <w:ind w:left="993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หากมีการโอนความเป็นเจ้าของในสินทรัพย์ที่เช่าให้แก่บริษัทเมื่อสิ้นสุดอายุสัญญาเช่า ดังนี้</w:t>
      </w:r>
    </w:p>
    <w:tbl>
      <w:tblPr>
        <w:tblW w:w="8680" w:type="dxa"/>
        <w:tblInd w:w="959" w:type="dxa"/>
        <w:tblLook w:val="04A0" w:firstRow="1" w:lastRow="0" w:firstColumn="1" w:lastColumn="0" w:noHBand="0" w:noVBand="1"/>
      </w:tblPr>
      <w:tblGrid>
        <w:gridCol w:w="4567"/>
        <w:gridCol w:w="4113"/>
      </w:tblGrid>
      <w:tr w:rsidR="006F6FAD" w:rsidRPr="003576E7" w14:paraId="34B9B9F4" w14:textId="77777777" w:rsidTr="00106A9C">
        <w:tc>
          <w:tcPr>
            <w:tcW w:w="4567" w:type="dxa"/>
            <w:shd w:val="clear" w:color="auto" w:fill="auto"/>
          </w:tcPr>
          <w:p w14:paraId="44F75AF3" w14:textId="13BBED35" w:rsidR="003576E7" w:rsidRPr="004D5458" w:rsidRDefault="003576E7" w:rsidP="0010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545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4113" w:type="dxa"/>
            <w:shd w:val="clear" w:color="auto" w:fill="auto"/>
          </w:tcPr>
          <w:p w14:paraId="6068EF85" w14:textId="196AB967" w:rsidR="006F6FAD" w:rsidRPr="004D5458" w:rsidRDefault="00106A9C" w:rsidP="001E5D59">
            <w:pPr>
              <w:ind w:left="414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26</w:t>
            </w:r>
            <w:r w:rsidR="003576E7" w:rsidRPr="004D545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ปี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3576E7" w:rsidRPr="004D545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เดือน และ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3576E7" w:rsidRPr="004D545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6F6FAD" w:rsidRPr="003576E7" w14:paraId="6C8146B7" w14:textId="77777777" w:rsidTr="00106A9C">
        <w:tc>
          <w:tcPr>
            <w:tcW w:w="4567" w:type="dxa"/>
            <w:shd w:val="clear" w:color="auto" w:fill="auto"/>
          </w:tcPr>
          <w:p w14:paraId="541F8A0D" w14:textId="4837E129" w:rsidR="006F6FAD" w:rsidRPr="004D5458" w:rsidRDefault="003576E7" w:rsidP="0010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545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113" w:type="dxa"/>
            <w:shd w:val="clear" w:color="auto" w:fill="auto"/>
          </w:tcPr>
          <w:p w14:paraId="58FFE857" w14:textId="4EFB6488" w:rsidR="006F6FAD" w:rsidRPr="004D5458" w:rsidRDefault="00106A9C" w:rsidP="001E5D59">
            <w:pPr>
              <w:ind w:left="414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3576E7" w:rsidRPr="004D545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624DDEB5" w14:textId="77777777" w:rsidR="003576E7" w:rsidRDefault="003576E7" w:rsidP="003576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 w:right="29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94927CE" w14:textId="53FE6AA3" w:rsidR="006F6FAD" w:rsidRPr="006F6FAD" w:rsidRDefault="006F6FAD" w:rsidP="006F6FA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 w:right="29" w:hanging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F6FA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หนี้สินตามสัญญาเช่า</w:t>
      </w:r>
    </w:p>
    <w:p w14:paraId="5688ADA7" w14:textId="77777777" w:rsidR="006F6FAD" w:rsidRPr="000A701F" w:rsidRDefault="006F6FAD" w:rsidP="006F6FAD">
      <w:pPr>
        <w:spacing w:before="120"/>
        <w:ind w:left="993" w:hanging="22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547AB2C3" w14:textId="77777777" w:rsidR="006F6FAD" w:rsidRPr="000A701F" w:rsidRDefault="006F6FAD" w:rsidP="006F6FAD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228CD8B" w14:textId="52C72944" w:rsidR="006F6FAD" w:rsidRPr="006F6FAD" w:rsidRDefault="006F6FAD" w:rsidP="006F6FA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 w:right="29" w:hanging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F6FAD">
        <w:rPr>
          <w:rFonts w:ascii="Angsana New" w:hAnsi="Angsana New"/>
          <w:b/>
          <w:bCs/>
          <w:sz w:val="28"/>
          <w:szCs w:val="28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57ABBA63" w14:textId="1788DA84" w:rsidR="006F6FAD" w:rsidRPr="006F6FAD" w:rsidRDefault="006F6FAD" w:rsidP="006F6FAD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0A701F">
        <w:rPr>
          <w:rFonts w:ascii="Angsana New" w:hAnsi="Angsana New"/>
          <w:sz w:val="28"/>
          <w:szCs w:val="28"/>
          <w:cs/>
        </w:rPr>
        <w:t xml:space="preserve">สัญญาเช่าที่มีอายุสัญญาเช่า </w:t>
      </w:r>
      <w:r w:rsidRPr="000A701F">
        <w:rPr>
          <w:rFonts w:ascii="Angsana New" w:hAnsi="Angsana New"/>
          <w:sz w:val="28"/>
          <w:szCs w:val="28"/>
        </w:rPr>
        <w:t xml:space="preserve">12 </w:t>
      </w:r>
      <w:r w:rsidRPr="000A701F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53D0266" w14:textId="57B2744A" w:rsidR="007F25C2" w:rsidRPr="00761EBE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761EBE">
        <w:rPr>
          <w:rFonts w:ascii="Angsana New" w:hAnsi="Angsana New"/>
          <w:b/>
          <w:bCs/>
          <w:sz w:val="28"/>
          <w:szCs w:val="28"/>
          <w:lang w:val="en-GB"/>
        </w:rPr>
        <w:t>3.1</w:t>
      </w:r>
      <w:r w:rsidR="006B2A9F" w:rsidRPr="00761EBE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761EBE">
        <w:rPr>
          <w:rFonts w:ascii="Angsana New" w:hAnsi="Angsana New"/>
          <w:b/>
          <w:bCs/>
          <w:sz w:val="28"/>
          <w:szCs w:val="28"/>
          <w:lang w:val="en-GB"/>
        </w:rPr>
        <w:tab/>
      </w:r>
      <w:r w:rsidRPr="00761EBE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สินทรัพย์ไม่มีตัวตน</w:t>
      </w:r>
    </w:p>
    <w:p w14:paraId="4091F565" w14:textId="5CC6C93D" w:rsidR="007F25C2" w:rsidRDefault="007F25C2" w:rsidP="00761EBE">
      <w:pPr>
        <w:tabs>
          <w:tab w:val="clear" w:pos="454"/>
          <w:tab w:val="clear" w:pos="907"/>
          <w:tab w:val="left" w:pos="709"/>
          <w:tab w:val="left" w:pos="1134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4255C9">
        <w:rPr>
          <w:rFonts w:ascii="Angsana New" w:hAnsi="Angsana New" w:hint="cs"/>
          <w:sz w:val="28"/>
          <w:szCs w:val="28"/>
          <w:cs/>
        </w:rPr>
        <w:t xml:space="preserve">บริษัทแสดงสินทรัพย์ไม่มีตัวตน ด้วยราคาทุนหักค่าตัดจำหน่ายสะสม </w:t>
      </w:r>
      <w:r w:rsidR="003240D4">
        <w:rPr>
          <w:rFonts w:ascii="Angsana New" w:hAnsi="Angsana New" w:hint="cs"/>
          <w:sz w:val="28"/>
          <w:szCs w:val="28"/>
          <w:cs/>
        </w:rPr>
        <w:t xml:space="preserve">และค่าเผื่อการด้อยค่า (ถ้ามี) </w:t>
      </w:r>
      <w:r w:rsidRPr="004255C9">
        <w:rPr>
          <w:rFonts w:ascii="Angsana New" w:hAnsi="Angsana New" w:hint="cs"/>
          <w:sz w:val="28"/>
          <w:szCs w:val="28"/>
          <w:cs/>
        </w:rPr>
        <w:t xml:space="preserve">ค่าตัดจำหน่ายของสินทรัพย์ไม่ตัวตนคำนวณจากราคาทุนของสินทรัพย์ โดยวิธีเส้นตรงตามอายุการใช้งานโดยประมาณ </w:t>
      </w:r>
      <w:r w:rsidRPr="004255C9">
        <w:rPr>
          <w:rFonts w:ascii="Angsana New" w:hAnsi="Angsana New"/>
          <w:sz w:val="28"/>
          <w:szCs w:val="28"/>
        </w:rPr>
        <w:t>10</w:t>
      </w:r>
      <w:r w:rsidRPr="004255C9">
        <w:rPr>
          <w:rFonts w:ascii="Angsana New" w:hAnsi="Angsana New" w:hint="cs"/>
          <w:sz w:val="28"/>
          <w:szCs w:val="28"/>
          <w:cs/>
        </w:rPr>
        <w:t xml:space="preserve"> ปีสินทรัพย์ไม่มีตัวตนประกอบด้วย โปรแกรมคอมพิวเตอร์ </w:t>
      </w:r>
    </w:p>
    <w:p w14:paraId="3A8004B9" w14:textId="0CA018F5" w:rsidR="007F25C2" w:rsidRPr="00963520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761EBE">
        <w:rPr>
          <w:rFonts w:ascii="Angsana New" w:hAnsi="Angsana New"/>
          <w:b/>
          <w:bCs/>
          <w:sz w:val="28"/>
          <w:szCs w:val="28"/>
          <w:lang w:val="en-GB"/>
        </w:rPr>
        <w:t>3.1</w:t>
      </w:r>
      <w:r w:rsidR="006B2A9F" w:rsidRPr="00761EBE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761EBE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การด้อยค่าของสินทรัพย์</w:t>
      </w:r>
      <w:r w:rsidR="00963520">
        <w:rPr>
          <w:rFonts w:ascii="Angsana New" w:hAnsi="Angsana New"/>
          <w:b/>
          <w:bCs/>
          <w:sz w:val="28"/>
          <w:szCs w:val="28"/>
          <w:cs/>
        </w:rPr>
        <w:t>ที่ไม่ใช่สินทรัพย์ทางการเงิน</w:t>
      </w:r>
    </w:p>
    <w:p w14:paraId="51674AAC" w14:textId="77777777" w:rsidR="003240D4" w:rsidRPr="00AE656E" w:rsidRDefault="003240D4" w:rsidP="003240D4">
      <w:pPr>
        <w:spacing w:before="120"/>
        <w:ind w:left="720"/>
        <w:jc w:val="thaiDistribute"/>
        <w:rPr>
          <w:rFonts w:ascii="Angsana New" w:hAnsi="Angsana New"/>
          <w:sz w:val="28"/>
          <w:szCs w:val="28"/>
        </w:rPr>
      </w:pPr>
      <w:r w:rsidRPr="003240D4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บริษัทจะทำการประเมินการด้อยค่าของที่ดินอาคารและอุปกรณ์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สินทรัพย์ที่ไม่มีตัวตนอื่นของบริษัท</w:t>
      </w:r>
      <w:r w:rsidRPr="00AE656E">
        <w:rPr>
          <w:rFonts w:ascii="Angsana New" w:hAnsi="Angsana New"/>
          <w:sz w:val="28"/>
          <w:szCs w:val="28"/>
          <w:cs/>
        </w:rPr>
        <w:t xml:space="preserve"> หากมีข้อบ่งชี้ว่าสินทรัพย์ดังกล่าวอาจด้อยค่า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2A89A4E" w14:textId="77777777" w:rsidR="003240D4" w:rsidRPr="00AE656E" w:rsidRDefault="003240D4" w:rsidP="003240D4">
      <w:pPr>
        <w:spacing w:before="120"/>
        <w:ind w:left="720"/>
        <w:jc w:val="thaiDistribute"/>
        <w:rPr>
          <w:rFonts w:ascii="Angsana New" w:hAnsi="Angsana New"/>
          <w:sz w:val="28"/>
          <w:szCs w:val="28"/>
        </w:rPr>
      </w:pPr>
      <w:r w:rsidRPr="00AE656E">
        <w:rPr>
          <w:rFonts w:ascii="Angsana New" w:hAnsi="Angsana New"/>
          <w:sz w:val="28"/>
          <w:szCs w:val="28"/>
          <w:cs/>
        </w:rPr>
        <w:lastRenderedPageBreak/>
        <w:t>บริษัทจะรับรู้รายการขาดทุนจากการด้อยค่าในส่วนของกำไรหรือขาดทุน</w:t>
      </w:r>
    </w:p>
    <w:p w14:paraId="49F60ABA" w14:textId="7FC451C4" w:rsidR="00BF1291" w:rsidRDefault="003240D4" w:rsidP="003240D4">
      <w:pPr>
        <w:spacing w:before="120"/>
        <w:ind w:left="720"/>
        <w:jc w:val="thaiDistribute"/>
        <w:rPr>
          <w:rFonts w:ascii="Angsana New" w:hAnsi="Angsana New"/>
          <w:sz w:val="28"/>
          <w:szCs w:val="28"/>
        </w:rPr>
      </w:pPr>
      <w:r w:rsidRPr="00AE656E">
        <w:rPr>
          <w:rFonts w:ascii="Angsana New" w:hAnsi="Angsana New"/>
          <w:sz w:val="28"/>
          <w:szCs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AE656E">
        <w:rPr>
          <w:rFonts w:ascii="Angsana New" w:hAnsi="Angsana New"/>
          <w:sz w:val="28"/>
          <w:szCs w:val="28"/>
          <w:cs/>
        </w:rPr>
        <w:t>ไม่เคยรับรู้ผลขาดทุนจากการด้อยค่าของสินทรัพย์ในงวดก่อนๆ 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1FC1595B" w14:textId="1F349EE0" w:rsidR="007F25C2" w:rsidRPr="00761EBE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761EBE">
        <w:rPr>
          <w:rFonts w:ascii="Angsana New" w:hAnsi="Angsana New"/>
          <w:b/>
          <w:bCs/>
          <w:sz w:val="28"/>
          <w:szCs w:val="28"/>
          <w:lang w:val="en-GB"/>
        </w:rPr>
        <w:t>3.1</w:t>
      </w:r>
      <w:r w:rsidR="006B2A9F" w:rsidRPr="00761EBE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761EBE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Pr="00761EBE">
        <w:rPr>
          <w:rFonts w:ascii="Angsana New" w:hAnsi="Angsana New"/>
          <w:b/>
          <w:bCs/>
          <w:sz w:val="28"/>
          <w:szCs w:val="28"/>
          <w:cs/>
          <w:lang w:val="en-GB"/>
        </w:rPr>
        <w:t>เจ้าหนี้การค้าและเจ้าหนี้อื่น</w:t>
      </w:r>
    </w:p>
    <w:p w14:paraId="578DCA2E" w14:textId="77777777" w:rsidR="007F25C2" w:rsidRDefault="007F25C2" w:rsidP="00761EBE">
      <w:pPr>
        <w:tabs>
          <w:tab w:val="clear" w:pos="454"/>
          <w:tab w:val="clear" w:pos="907"/>
          <w:tab w:val="left" w:pos="709"/>
          <w:tab w:val="left" w:pos="1134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เจ้าหนี้การค้าและเจ้าหนี้อื่นแสดงในราคาทุน</w:t>
      </w:r>
    </w:p>
    <w:p w14:paraId="7592238B" w14:textId="403E1E28" w:rsidR="007F25C2" w:rsidRPr="00761EBE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761EBE">
        <w:rPr>
          <w:rFonts w:ascii="Angsana New" w:hAnsi="Angsana New"/>
          <w:b/>
          <w:bCs/>
          <w:sz w:val="28"/>
          <w:szCs w:val="28"/>
          <w:lang w:val="en-GB"/>
        </w:rPr>
        <w:t>3.1</w:t>
      </w:r>
      <w:r w:rsidR="006B2A9F" w:rsidRPr="00761EBE">
        <w:rPr>
          <w:rFonts w:ascii="Angsana New" w:hAnsi="Angsana New"/>
          <w:b/>
          <w:bCs/>
          <w:sz w:val="28"/>
          <w:szCs w:val="28"/>
          <w:lang w:val="en-GB"/>
        </w:rPr>
        <w:t>5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761EBE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Pr="00761EBE">
        <w:rPr>
          <w:rFonts w:ascii="Angsana New" w:hAnsi="Angsana New"/>
          <w:b/>
          <w:bCs/>
          <w:sz w:val="28"/>
          <w:szCs w:val="28"/>
          <w:cs/>
          <w:lang w:val="en-GB"/>
        </w:rPr>
        <w:t>ผลประโยชน์พนักงาน</w:t>
      </w:r>
    </w:p>
    <w:p w14:paraId="026A8DBA" w14:textId="77777777" w:rsidR="007F25C2" w:rsidRPr="002E5181" w:rsidRDefault="007F25C2" w:rsidP="00761EB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line="240" w:lineRule="auto"/>
        <w:ind w:left="851" w:right="43" w:hanging="142"/>
        <w:jc w:val="thaiDistribute"/>
        <w:rPr>
          <w:rFonts w:ascii="Angsana New" w:hAnsi="Angsana New"/>
          <w:sz w:val="28"/>
          <w:szCs w:val="28"/>
          <w:lang w:val="en-GB"/>
        </w:rPr>
      </w:pPr>
      <w:r w:rsidRPr="002E5181">
        <w:rPr>
          <w:rFonts w:ascii="Angsana New" w:hAnsi="Angsana New"/>
          <w:sz w:val="28"/>
          <w:szCs w:val="28"/>
          <w:cs/>
          <w:lang w:val="en-GB"/>
        </w:rPr>
        <w:t>กองทุนสำรองเลี้ยงชีพพนักงาน</w:t>
      </w:r>
    </w:p>
    <w:p w14:paraId="4CCBC05B" w14:textId="77777777" w:rsidR="007F25C2" w:rsidRPr="00761EBE" w:rsidRDefault="007F25C2" w:rsidP="00761EBE">
      <w:pPr>
        <w:tabs>
          <w:tab w:val="clear" w:pos="454"/>
          <w:tab w:val="clear" w:pos="907"/>
          <w:tab w:val="left" w:pos="709"/>
          <w:tab w:val="left" w:pos="1134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4B4853">
        <w:rPr>
          <w:rFonts w:ascii="Angsana New" w:hAnsi="Angsana New"/>
          <w:sz w:val="28"/>
          <w:szCs w:val="28"/>
          <w:cs/>
        </w:rPr>
        <w:t>บริษัท</w:t>
      </w:r>
      <w:r w:rsidRPr="00761EBE">
        <w:rPr>
          <w:rFonts w:ascii="Angsana New" w:hAnsi="Angsana New"/>
          <w:sz w:val="28"/>
          <w:szCs w:val="28"/>
          <w:cs/>
        </w:rPr>
        <w:t>จัดให้มีกองทุนสำรองเลี้ยงชีพ ซึ่งเป็นลักษณะของแผนการจ่ายสมทบที่ 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</w:t>
      </w:r>
      <w:r w:rsidRPr="00761EBE">
        <w:rPr>
          <w:rFonts w:ascii="Angsana New" w:hAnsi="Angsana New" w:hint="cs"/>
          <w:sz w:val="28"/>
          <w:szCs w:val="28"/>
          <w:cs/>
        </w:rPr>
        <w:t xml:space="preserve">ในอัตราร้อยละ </w:t>
      </w:r>
      <w:r w:rsidRPr="00761EBE">
        <w:rPr>
          <w:rFonts w:ascii="Angsana New" w:hAnsi="Angsana New"/>
          <w:sz w:val="28"/>
          <w:szCs w:val="28"/>
        </w:rPr>
        <w:t xml:space="preserve">2 - 15 </w:t>
      </w:r>
      <w:r w:rsidRPr="00761EBE">
        <w:rPr>
          <w:rFonts w:ascii="Angsana New" w:hAnsi="Angsana New"/>
          <w:sz w:val="28"/>
          <w:szCs w:val="28"/>
          <w:cs/>
        </w:rPr>
        <w:t xml:space="preserve">ของเงินเดือน และบริษัทจ่ายสมทบเป็นรายเดือนเข้ากองทุนนี้ ในอัตราร้อยละ </w:t>
      </w:r>
      <w:r w:rsidRPr="00761EBE">
        <w:rPr>
          <w:rFonts w:ascii="Angsana New" w:hAnsi="Angsana New"/>
          <w:sz w:val="28"/>
          <w:szCs w:val="28"/>
        </w:rPr>
        <w:t>2</w:t>
      </w:r>
      <w:r w:rsidRPr="00761EBE">
        <w:rPr>
          <w:rFonts w:ascii="Angsana New" w:hAnsi="Angsana New"/>
          <w:sz w:val="28"/>
          <w:szCs w:val="28"/>
          <w:cs/>
        </w:rPr>
        <w:t xml:space="preserve"> ของเงินเดือนพนักงาน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3F9F4E35" w14:textId="77777777" w:rsidR="007F25C2" w:rsidRPr="002E5181" w:rsidRDefault="007F25C2" w:rsidP="00761EB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line="240" w:lineRule="auto"/>
        <w:ind w:left="851" w:right="43" w:hanging="142"/>
        <w:jc w:val="thaiDistribute"/>
        <w:rPr>
          <w:rFonts w:ascii="Angsana New" w:hAnsi="Angsana New"/>
          <w:sz w:val="28"/>
          <w:szCs w:val="28"/>
          <w:lang w:val="en-GB"/>
        </w:rPr>
      </w:pPr>
      <w:r w:rsidRPr="002E5181">
        <w:rPr>
          <w:rFonts w:ascii="Angsana New" w:hAnsi="Angsana New"/>
          <w:sz w:val="28"/>
          <w:szCs w:val="28"/>
          <w:cs/>
          <w:lang w:val="en-GB"/>
        </w:rPr>
        <w:t>ผลประโยชน์พนักงาน</w:t>
      </w:r>
    </w:p>
    <w:p w14:paraId="5D882E5B" w14:textId="77777777" w:rsidR="007F25C2" w:rsidRPr="004B4853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142"/>
        <w:jc w:val="thaiDistribute"/>
        <w:rPr>
          <w:rFonts w:ascii="Angsana New" w:hAnsi="Angsana New"/>
          <w:spacing w:val="-2"/>
          <w:sz w:val="28"/>
          <w:szCs w:val="28"/>
          <w:lang w:val="x-none" w:eastAsia="x-none"/>
        </w:rPr>
      </w:pPr>
      <w:r w:rsidRPr="004B4853">
        <w:rPr>
          <w:rFonts w:ascii="Angsana New" w:hAnsi="Angsana New"/>
          <w:i/>
          <w:iCs/>
          <w:sz w:val="28"/>
          <w:szCs w:val="28"/>
          <w:cs/>
        </w:rPr>
        <w:t>ผลประโยชน์</w:t>
      </w:r>
      <w:r w:rsidRPr="004B4853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ระยะสั้นของพนักงาน</w:t>
      </w:r>
    </w:p>
    <w:p w14:paraId="4C673080" w14:textId="77777777" w:rsidR="007F25C2" w:rsidRPr="00A026C3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851" w:right="45" w:hanging="142"/>
        <w:jc w:val="thaiDistribute"/>
        <w:rPr>
          <w:rFonts w:ascii="Angsana New" w:hAnsi="Angsana New"/>
          <w:sz w:val="28"/>
          <w:szCs w:val="28"/>
        </w:rPr>
      </w:pPr>
      <w:r w:rsidRPr="004B4853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บริ</w:t>
      </w:r>
      <w:r w:rsidRPr="00A026C3">
        <w:rPr>
          <w:rFonts w:ascii="Angsana New" w:hAnsi="Angsana New"/>
          <w:sz w:val="28"/>
          <w:szCs w:val="28"/>
          <w:cs/>
        </w:rPr>
        <w:t>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DBC775E" w14:textId="77777777" w:rsidR="007F25C2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142"/>
        <w:jc w:val="thaiDistribute"/>
        <w:rPr>
          <w:rFonts w:ascii="Angsana New" w:hAnsi="Angsana New"/>
          <w:i/>
          <w:iCs/>
          <w:sz w:val="28"/>
          <w:szCs w:val="28"/>
        </w:rPr>
      </w:pPr>
      <w:r w:rsidRPr="00A026C3">
        <w:rPr>
          <w:rFonts w:ascii="Angsana New" w:hAnsi="Angsana New"/>
          <w:i/>
          <w:iCs/>
          <w:sz w:val="28"/>
          <w:szCs w:val="28"/>
          <w:cs/>
        </w:rPr>
        <w:t>ผลประโยชน์หลังออกจากงานของพนักงา</w:t>
      </w:r>
      <w:r>
        <w:rPr>
          <w:rFonts w:ascii="Angsana New" w:hAnsi="Angsana New" w:hint="cs"/>
          <w:i/>
          <w:iCs/>
          <w:sz w:val="28"/>
          <w:szCs w:val="28"/>
          <w:cs/>
        </w:rPr>
        <w:t>น</w:t>
      </w:r>
    </w:p>
    <w:p w14:paraId="323C14F6" w14:textId="77777777" w:rsidR="007F25C2" w:rsidRPr="004B4853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851" w:right="45" w:hanging="142"/>
        <w:jc w:val="thaiDistribute"/>
        <w:rPr>
          <w:rFonts w:ascii="Angsana New" w:hAnsi="Angsana New"/>
          <w:sz w:val="28"/>
          <w:szCs w:val="28"/>
          <w:u w:val="single"/>
        </w:rPr>
      </w:pPr>
      <w:r w:rsidRPr="004B4853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14:paraId="45FCE39B" w14:textId="77777777" w:rsidR="007F25C2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11B47AAB" w14:textId="77777777" w:rsidR="007F25C2" w:rsidRPr="00761EBE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851" w:right="45" w:hanging="142"/>
        <w:jc w:val="thaiDistribute"/>
        <w:rPr>
          <w:rFonts w:ascii="Angsana New" w:hAnsi="Angsana New"/>
          <w:sz w:val="28"/>
          <w:szCs w:val="28"/>
          <w:u w:val="single"/>
        </w:rPr>
      </w:pPr>
      <w:r w:rsidRPr="00A026C3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</w:t>
      </w:r>
      <w:r w:rsidRPr="00761EBE">
        <w:rPr>
          <w:rFonts w:ascii="Angsana New" w:hAnsi="Angsana New"/>
          <w:sz w:val="28"/>
          <w:szCs w:val="28"/>
          <w:u w:val="single"/>
          <w:cs/>
        </w:rPr>
        <w:t xml:space="preserve"> </w:t>
      </w:r>
    </w:p>
    <w:p w14:paraId="53D29EED" w14:textId="77777777" w:rsidR="007F25C2" w:rsidRPr="00A026C3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A026C3">
        <w:rPr>
          <w:rFonts w:ascii="Angsana New" w:hAnsi="Angsana New"/>
          <w:sz w:val="28"/>
          <w:szCs w:val="28"/>
        </w:rPr>
        <w:t xml:space="preserve"> </w:t>
      </w:r>
      <w:r w:rsidRPr="00A026C3">
        <w:rPr>
          <w:rFonts w:ascii="Angsana New" w:hAnsi="Angsana New"/>
          <w:sz w:val="28"/>
          <w:szCs w:val="28"/>
          <w:cs/>
        </w:rPr>
        <w:t xml:space="preserve">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227DBC3" w14:textId="77777777" w:rsidR="007F25C2" w:rsidRPr="00A026C3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lastRenderedPageBreak/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A026C3">
        <w:rPr>
          <w:rFonts w:ascii="Angsana New" w:hAnsi="Angsana New"/>
          <w:sz w:val="28"/>
          <w:szCs w:val="28"/>
        </w:rPr>
        <w:t>Projected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</w:rPr>
        <w:t>Unit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</w:rPr>
        <w:t>Credit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</w:rPr>
        <w:t>Method)</w:t>
      </w:r>
      <w:r w:rsidRPr="00A026C3">
        <w:rPr>
          <w:rFonts w:ascii="Angsana New" w:hAnsi="Angsana New"/>
          <w:sz w:val="28"/>
          <w:szCs w:val="28"/>
          <w:cs/>
        </w:rPr>
        <w:t xml:space="preserve"> โดยบริษัทได้ทำการประเมินภาระผูกพันดังกล่าวตามหลักคณิตศาสตร์ประกันภัย </w:t>
      </w:r>
    </w:p>
    <w:p w14:paraId="646C5CF9" w14:textId="1D06099D" w:rsidR="007F25C2" w:rsidRDefault="007F25C2" w:rsidP="007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761EBE">
        <w:rPr>
          <w:rFonts w:ascii="Angsana New" w:hAnsi="Angsana New"/>
          <w:sz w:val="28"/>
          <w:szCs w:val="28"/>
          <w:cs/>
        </w:rPr>
        <w:t xml:space="preserve">ผลกำไรหรือขาดทุนจากการประมาณการตามหลักคณิตศาสตร์ประกันภัย </w:t>
      </w:r>
      <w:r w:rsidRPr="00761EBE">
        <w:rPr>
          <w:rFonts w:ascii="Angsana New" w:hAnsi="Angsana New"/>
          <w:sz w:val="28"/>
          <w:szCs w:val="28"/>
        </w:rPr>
        <w:t>(Actuarial gains and losses)</w:t>
      </w:r>
      <w:r w:rsidRPr="00761EBE">
        <w:rPr>
          <w:rFonts w:ascii="Angsana New" w:hAnsi="Angsana New"/>
          <w:sz w:val="28"/>
          <w:szCs w:val="28"/>
          <w:cs/>
        </w:rPr>
        <w:t xml:space="preserve"> สำหรับโครงการ</w:t>
      </w:r>
      <w:r w:rsidRPr="00A026C3">
        <w:rPr>
          <w:rFonts w:ascii="Angsana New" w:hAnsi="Angsana New"/>
          <w:sz w:val="28"/>
          <w:szCs w:val="28"/>
          <w:cs/>
        </w:rPr>
        <w:t>ผลประโยชน์หลังออกจากงานของพนักงานจะรับรู้ทันทีในกำไรหรือขาดทุนเบ็ดเสร็จอื่น</w:t>
      </w:r>
    </w:p>
    <w:p w14:paraId="2C37B671" w14:textId="12D20C75" w:rsidR="007F25C2" w:rsidRPr="00BA1A4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3.</w:t>
      </w:r>
      <w:r w:rsidR="00476B09"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>1</w:t>
      </w:r>
      <w:r w:rsidR="006B2A9F" w:rsidRPr="00BA1A4C">
        <w:rPr>
          <w:rFonts w:ascii="Angsana New" w:hAnsi="Angsana New"/>
          <w:b/>
          <w:bCs/>
          <w:sz w:val="28"/>
          <w:szCs w:val="28"/>
          <w:lang w:val="en-GB"/>
        </w:rPr>
        <w:t>6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ประมาณการหนี้สิน</w:t>
      </w:r>
    </w:p>
    <w:p w14:paraId="5725787F" w14:textId="4DA957EF" w:rsidR="00476B09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 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และสามารถประมาณจำนวนภาระหนี้สินได้อย่างน่าเชื่อถือ  ถ้าผลกระทบดังกล่าวมีจำนวนที่เป็น 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 ความเสี่ยงที่มีต่อหนี้สิน</w:t>
      </w:r>
    </w:p>
    <w:p w14:paraId="02231DA5" w14:textId="5B5624E3" w:rsidR="007F25C2" w:rsidRPr="00BA1A4C" w:rsidRDefault="00291338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>3.1</w:t>
      </w:r>
      <w:r w:rsidR="006B2A9F" w:rsidRPr="00BA1A4C">
        <w:rPr>
          <w:rFonts w:ascii="Angsana New" w:hAnsi="Angsana New"/>
          <w:b/>
          <w:bCs/>
          <w:sz w:val="28"/>
          <w:szCs w:val="28"/>
          <w:lang w:val="en-GB"/>
        </w:rPr>
        <w:t>7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="007F25C2"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</w:t>
      </w:r>
      <w:r w:rsidR="007F25C2"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รายได้</w:t>
      </w:r>
    </w:p>
    <w:p w14:paraId="1834F239" w14:textId="77777777" w:rsidR="007F25C2" w:rsidRPr="00B10B0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423D3FCA" w14:textId="77777777" w:rsidR="007F25C2" w:rsidRPr="00B10B0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4255C9">
        <w:rPr>
          <w:rFonts w:ascii="Angsana New" w:hAnsi="Angsana New"/>
          <w:sz w:val="28"/>
          <w:szCs w:val="28"/>
          <w:cs/>
        </w:rPr>
        <w:t>รายได้จะรับรู้ในกำไรหรือขาดทุนเมื่อ</w:t>
      </w:r>
      <w:r w:rsidRPr="004255C9">
        <w:rPr>
          <w:rFonts w:ascii="Angsana New" w:hAnsi="Angsana New" w:hint="cs"/>
          <w:sz w:val="28"/>
          <w:szCs w:val="28"/>
          <w:cs/>
        </w:rPr>
        <w:t>บริษัทได้โอนอำนาจควบคุมในสินค้าให้แก่ลูกค้าแล้ว</w:t>
      </w:r>
      <w:r w:rsidRPr="004255C9">
        <w:rPr>
          <w:rFonts w:ascii="Angsana New" w:hAnsi="Angsana New"/>
          <w:sz w:val="28"/>
          <w:szCs w:val="28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หรือมีความไม่แน่นอนที่มีนัยสำคัญในการได้รับประโยชน์จากรายการบัญชีนั้น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42C4F303" w14:textId="77777777" w:rsidR="007F25C2" w:rsidRPr="00B10B0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ดอกเบี้ยรับรับรู้ในกำไรหรือขาดทุนตามเกณฑ์คงค้าง</w:t>
      </w:r>
    </w:p>
    <w:p w14:paraId="18AB90A2" w14:textId="77777777" w:rsidR="007F25C2" w:rsidRPr="00B10B0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รายได้เงินปันผลรับรู้ในกำไรหรือขาดทุนเมื่อมีการประกาศจ่าย</w:t>
      </w:r>
    </w:p>
    <w:p w14:paraId="08D868D4" w14:textId="77777777" w:rsidR="007F25C2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รายได้อื่นรับรู้ตามเกณฑ์คงค้าง</w:t>
      </w:r>
    </w:p>
    <w:p w14:paraId="713A358D" w14:textId="57A9AD58" w:rsidR="007F25C2" w:rsidRPr="00BA1A4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>3.1</w:t>
      </w:r>
      <w:r w:rsidR="006B2A9F" w:rsidRPr="00BA1A4C">
        <w:rPr>
          <w:rFonts w:ascii="Angsana New" w:hAnsi="Angsana New"/>
          <w:b/>
          <w:bCs/>
          <w:sz w:val="28"/>
          <w:szCs w:val="28"/>
          <w:lang w:val="en-GB"/>
        </w:rPr>
        <w:t>8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ค่าใช้จ่าย</w:t>
      </w:r>
    </w:p>
    <w:p w14:paraId="61254653" w14:textId="2981BCD2" w:rsidR="007F25C2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C43226">
        <w:rPr>
          <w:rFonts w:ascii="Angsana New" w:hAnsi="Angsana New" w:hint="cs"/>
          <w:sz w:val="28"/>
          <w:szCs w:val="28"/>
          <w:cs/>
        </w:rPr>
        <w:t>ค่าใช้จ่ายบันทึกตามเกณฑ์คงค้าง</w:t>
      </w:r>
    </w:p>
    <w:p w14:paraId="71359E6D" w14:textId="19EA1DF4" w:rsidR="003240D4" w:rsidRDefault="003240D4" w:rsidP="0032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240D4">
        <w:rPr>
          <w:rFonts w:ascii="Angsana New" w:hAnsi="Angsana New"/>
          <w:b/>
          <w:bCs/>
          <w:sz w:val="28"/>
          <w:szCs w:val="28"/>
          <w:lang w:val="en-ZW"/>
        </w:rPr>
        <w:t>3.19.</w:t>
      </w:r>
      <w:r w:rsidRPr="003240D4">
        <w:rPr>
          <w:rFonts w:ascii="Angsana New" w:hAnsi="Angsana New"/>
          <w:b/>
          <w:bCs/>
          <w:sz w:val="28"/>
          <w:szCs w:val="28"/>
          <w:lang w:val="en-ZW"/>
        </w:rPr>
        <w:tab/>
      </w:r>
      <w:r w:rsidRPr="003240D4">
        <w:rPr>
          <w:rFonts w:ascii="Angsana New" w:hAnsi="Angsana New" w:hint="cs"/>
          <w:b/>
          <w:bCs/>
          <w:sz w:val="28"/>
          <w:szCs w:val="28"/>
          <w:cs/>
        </w:rPr>
        <w:t>ต้นทุนทางการเงิน</w:t>
      </w:r>
    </w:p>
    <w:p w14:paraId="772D2817" w14:textId="77777777" w:rsidR="003240D4" w:rsidRPr="00CB75C2" w:rsidRDefault="003240D4" w:rsidP="0032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CB75C2">
        <w:rPr>
          <w:rFonts w:ascii="Angsana New" w:hAnsi="Angsana New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58BDFD9" w14:textId="097215DB" w:rsidR="003240D4" w:rsidRDefault="003240D4" w:rsidP="0032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B529AB2" w14:textId="77777777" w:rsidR="002C44BE" w:rsidRPr="002C44BE" w:rsidRDefault="002C44BE" w:rsidP="0032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3D073075" w14:textId="78D48C94" w:rsidR="007F25C2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A1A4C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3.</w:t>
      </w:r>
      <w:r w:rsidR="003240D4">
        <w:rPr>
          <w:rFonts w:ascii="Angsana New" w:hAnsi="Angsana New"/>
          <w:b/>
          <w:bCs/>
          <w:sz w:val="28"/>
          <w:szCs w:val="28"/>
          <w:lang w:val="en-GB"/>
        </w:rPr>
        <w:t>20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BA1A4C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ภาษีเงินได้</w:t>
      </w:r>
    </w:p>
    <w:p w14:paraId="2BCC9F2C" w14:textId="77777777"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x-none"/>
        </w:rPr>
      </w:pPr>
      <w:r w:rsidRPr="00CF054D">
        <w:rPr>
          <w:rFonts w:ascii="Angsana New" w:hAnsi="Angsana New"/>
          <w:sz w:val="28"/>
          <w:szCs w:val="28"/>
          <w:cs/>
          <w:lang w:val="x-none"/>
        </w:rPr>
        <w:t>ค่าใช้จ่ายภาษีเงินได้สำหรับปีประกอบด้วย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64032071" w14:textId="77777777"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 w:val="x-none"/>
        </w:rPr>
      </w:pPr>
      <w:r w:rsidRPr="00CF054D">
        <w:rPr>
          <w:rFonts w:ascii="Angsana New" w:hAnsi="Angsana New"/>
          <w:sz w:val="28"/>
          <w:szCs w:val="28"/>
          <w:u w:val="single"/>
          <w:cs/>
          <w:lang w:val="x-none"/>
        </w:rPr>
        <w:t>ภาษีเงินได้ปัจจุบัน</w:t>
      </w:r>
    </w:p>
    <w:p w14:paraId="67007780" w14:textId="77777777"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x-none"/>
        </w:rPr>
      </w:pPr>
      <w:r w:rsidRPr="00CF054D">
        <w:rPr>
          <w:rFonts w:ascii="Angsana New" w:hAnsi="Angsana New"/>
          <w:sz w:val="28"/>
          <w:szCs w:val="28"/>
          <w:cs/>
          <w:lang w:val="x-none"/>
        </w:rPr>
        <w:t>ภาษีเงินได้ปัจจุบันได้แก่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7F54B49" w14:textId="77777777"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u w:val="single"/>
          <w:lang w:val="x-none"/>
        </w:rPr>
      </w:pPr>
      <w:r w:rsidRPr="00CF054D">
        <w:rPr>
          <w:rFonts w:ascii="Angsana New" w:hAnsi="Angsana New"/>
          <w:sz w:val="28"/>
          <w:szCs w:val="28"/>
          <w:u w:val="single"/>
          <w:cs/>
          <w:lang w:val="x-none"/>
        </w:rPr>
        <w:t>ภาษีเงินได้รอการตัดบัญชี</w:t>
      </w:r>
    </w:p>
    <w:p w14:paraId="3855E492" w14:textId="77777777"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x-none"/>
        </w:rPr>
      </w:pPr>
      <w:r w:rsidRPr="00CF054D">
        <w:rPr>
          <w:rFonts w:ascii="Angsana New" w:hAnsi="Angsana New"/>
          <w:sz w:val="28"/>
          <w:szCs w:val="28"/>
          <w:cs/>
          <w:lang w:val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และผลแตกต่างที่เกี่ยวข้องกับเงินลงทุนในบริษัทย่อยและบริษัทร่วม และการร่วมการงาน หากเป็นไปได้ว่าจะไม่มีการกลับรายการในอนาคตอันใกล้</w:t>
      </w:r>
    </w:p>
    <w:p w14:paraId="522E7F98" w14:textId="77777777"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x-none"/>
        </w:rPr>
      </w:pPr>
      <w:r w:rsidRPr="00CF054D">
        <w:rPr>
          <w:rFonts w:ascii="Angsana New" w:hAnsi="Angsana New"/>
          <w:sz w:val="28"/>
          <w:szCs w:val="28"/>
          <w:cs/>
          <w:lang w:val="x-none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CE1B9CB" w14:textId="77777777"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x-none"/>
        </w:rPr>
      </w:pPr>
      <w:r w:rsidRPr="00CF054D">
        <w:rPr>
          <w:rFonts w:ascii="Angsana New" w:hAnsi="Angsana New"/>
          <w:sz w:val="28"/>
          <w:szCs w:val="28"/>
          <w:cs/>
          <w:lang w:val="x-none"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AA176D6" w14:textId="77777777" w:rsidR="00D447A1" w:rsidRPr="00CF054D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x-none"/>
        </w:rPr>
      </w:pPr>
      <w:r w:rsidRPr="00CF054D">
        <w:rPr>
          <w:rFonts w:ascii="Angsana New" w:hAnsi="Angsana New"/>
          <w:sz w:val="28"/>
          <w:szCs w:val="28"/>
          <w:cs/>
          <w:lang w:val="x-none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04C3444" w14:textId="0D21F272" w:rsidR="00D447A1" w:rsidRPr="00D447A1" w:rsidRDefault="00D447A1" w:rsidP="00D447A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x-none"/>
        </w:rPr>
      </w:pPr>
      <w:r w:rsidRPr="00CF054D">
        <w:rPr>
          <w:rFonts w:ascii="Angsana New" w:hAnsi="Angsana New"/>
          <w:sz w:val="28"/>
          <w:szCs w:val="28"/>
          <w:cs/>
          <w:lang w:val="x-none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02C4F6D" w14:textId="4C9776CB" w:rsidR="007F25C2" w:rsidRPr="00BA1A4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A1A4C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3.</w:t>
      </w:r>
      <w:r w:rsidR="006B2A9F" w:rsidRPr="00BA1A4C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D447A1">
        <w:rPr>
          <w:rFonts w:ascii="Angsana New" w:hAnsi="Angsana New"/>
          <w:b/>
          <w:bCs/>
          <w:sz w:val="28"/>
          <w:szCs w:val="28"/>
          <w:lang w:val="en-ZW"/>
        </w:rPr>
        <w:t>1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BA1A4C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กำไร</w:t>
      </w:r>
      <w:r w:rsidRPr="00BA1A4C">
        <w:rPr>
          <w:rFonts w:ascii="Angsana New" w:hAnsi="Angsana New" w:hint="cs"/>
          <w:b/>
          <w:bCs/>
          <w:sz w:val="28"/>
          <w:szCs w:val="28"/>
          <w:cs/>
          <w:lang w:val="en-GB"/>
        </w:rPr>
        <w:t>(ขาดทุน)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ต่อหุ้นขั้นพื้นฐาน</w:t>
      </w:r>
    </w:p>
    <w:p w14:paraId="4591238D" w14:textId="00CB4190" w:rsidR="00BA1A4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6E3D85">
        <w:rPr>
          <w:rFonts w:ascii="Angsana New" w:hAnsi="Angsana New"/>
          <w:sz w:val="28"/>
          <w:szCs w:val="28"/>
          <w:cs/>
        </w:rPr>
        <w:t>กำไร</w:t>
      </w:r>
      <w:r w:rsidRPr="006E3D85">
        <w:rPr>
          <w:rFonts w:ascii="Angsana New" w:hAnsi="Angsana New" w:hint="cs"/>
          <w:sz w:val="28"/>
          <w:szCs w:val="28"/>
          <w:cs/>
        </w:rPr>
        <w:t>(ขาดทุน)</w:t>
      </w:r>
      <w:r w:rsidRPr="006E3D85">
        <w:rPr>
          <w:rFonts w:ascii="Angsana New" w:hAnsi="Angsana New"/>
          <w:sz w:val="28"/>
          <w:szCs w:val="28"/>
          <w:cs/>
        </w:rPr>
        <w:t>ต่อหุ้นขั้นพื้นฐานคำนวณโดยการหารกำไรสำหรับปีด้วยจำนวนหุ้นสามัญถัวเฉลี่ยถ่วงน้ำหนักที่ออกจำหน่ายแล้วในระหว่างปี</w:t>
      </w:r>
    </w:p>
    <w:p w14:paraId="2FAA0415" w14:textId="1E665A7A" w:rsidR="007F25C2" w:rsidRPr="00BA1A4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A1A4C">
        <w:rPr>
          <w:rFonts w:ascii="Angsana New" w:hAnsi="Angsana New"/>
          <w:b/>
          <w:bCs/>
          <w:sz w:val="28"/>
          <w:szCs w:val="28"/>
          <w:lang w:val="en-GB"/>
        </w:rPr>
        <w:t>3.2</w:t>
      </w:r>
      <w:r w:rsidR="00D447A1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BA1A4C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บุคคลหรือกิจการที่เกี่ยวข้องกัน</w:t>
      </w:r>
    </w:p>
    <w:p w14:paraId="286B6529" w14:textId="77777777" w:rsidR="007F25C2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</w:t>
      </w:r>
      <w:r w:rsidRPr="00BA1A4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บุคคลหรือกิจการที่มีอำนาจควบคุมบริษัทถูกควบคุมโดยบริษัทไม่ว่าจะเป็นทางตรงหรือทางอ้อม</w:t>
      </w:r>
      <w:r w:rsidRPr="00BA1A4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หรืออยู่ภายใต้การควบคุมเดียวกันกับบริษัท</w:t>
      </w:r>
      <w:r w:rsidRPr="00BA1A4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รวมถึงบริษัทที่ทำหน้าที่ถือหุ้นบริษัทย่อยและกิจการที่เป็นบริษัทย่อยในเครือเดียวกัน</w:t>
      </w:r>
      <w:r w:rsidRPr="00BA1A4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BA1A4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ผู้บริหารสำคัญ</w:t>
      </w:r>
      <w:r w:rsidRPr="00BA1A4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3B148CF8" w14:textId="77777777" w:rsidR="007F25C2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1E70CCFA" w14:textId="6D0307C4" w:rsidR="007F25C2" w:rsidRPr="00BA1A4C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709" w:right="4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A1A4C">
        <w:rPr>
          <w:rFonts w:ascii="Angsana New" w:hAnsi="Angsana New"/>
          <w:b/>
          <w:bCs/>
          <w:sz w:val="28"/>
          <w:szCs w:val="28"/>
          <w:lang w:val="en-GB"/>
        </w:rPr>
        <w:t>3.2</w:t>
      </w:r>
      <w:r w:rsidR="00D447A1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B57DFF">
        <w:rPr>
          <w:rFonts w:ascii="Angsana New" w:hAnsi="Angsana New"/>
          <w:b/>
          <w:bCs/>
          <w:sz w:val="28"/>
          <w:szCs w:val="28"/>
          <w:lang w:val="en-GB"/>
        </w:rPr>
        <w:t>.</w:t>
      </w:r>
      <w:r w:rsidRPr="00BA1A4C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Pr="00BA1A4C">
        <w:rPr>
          <w:rFonts w:ascii="Angsana New" w:hAnsi="Angsana New"/>
          <w:b/>
          <w:bCs/>
          <w:sz w:val="28"/>
          <w:szCs w:val="28"/>
          <w:cs/>
          <w:lang w:val="en-GB"/>
        </w:rPr>
        <w:t>การวัดมูลค่ายุติธรรม</w:t>
      </w:r>
    </w:p>
    <w:p w14:paraId="02742F83" w14:textId="6AE04B19" w:rsidR="007F25C2" w:rsidRPr="00A34A96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34A96">
        <w:rPr>
          <w:rFonts w:ascii="Angsana New" w:hAnsi="Angsana New"/>
          <w:sz w:val="28"/>
          <w:szCs w:val="28"/>
        </w:rPr>
        <w:t xml:space="preserve"> </w:t>
      </w:r>
      <w:r w:rsidRPr="00A34A96">
        <w:rPr>
          <w:rFonts w:ascii="Angsana New" w:hAnsi="Angsana New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E4F6777" w14:textId="77777777" w:rsidR="007F25C2" w:rsidRPr="00A34A96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74126E3" w14:textId="0A148B4B" w:rsidR="007F25C2" w:rsidRPr="00A34A96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 xml:space="preserve">ระดับ </w:t>
      </w:r>
      <w:r w:rsidRPr="00A34A96"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/>
          <w:sz w:val="28"/>
          <w:szCs w:val="28"/>
        </w:rPr>
        <w:t xml:space="preserve">     </w:t>
      </w:r>
      <w:r w:rsidRPr="00A34A96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97D9719" w14:textId="77777777" w:rsidR="007F25C2" w:rsidRPr="00A34A96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 xml:space="preserve">ระดับ </w:t>
      </w:r>
      <w:r w:rsidRPr="00A34A96">
        <w:rPr>
          <w:rFonts w:ascii="Angsana New" w:hAnsi="Angsana New"/>
          <w:sz w:val="28"/>
          <w:szCs w:val="28"/>
        </w:rPr>
        <w:t>2</w:t>
      </w:r>
      <w:r w:rsidRPr="00A34A96">
        <w:rPr>
          <w:rFonts w:ascii="Angsana New" w:hAnsi="Angsana New"/>
          <w:sz w:val="28"/>
          <w:szCs w:val="28"/>
        </w:rPr>
        <w:tab/>
      </w:r>
      <w:r w:rsidRPr="00A34A96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121A829C" w14:textId="77777777" w:rsidR="007F25C2" w:rsidRPr="00A34A96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 xml:space="preserve">ระดับ </w:t>
      </w:r>
      <w:r w:rsidRPr="00A34A96">
        <w:rPr>
          <w:rFonts w:ascii="Angsana New" w:hAnsi="Angsana New"/>
          <w:sz w:val="28"/>
          <w:szCs w:val="28"/>
        </w:rPr>
        <w:t>3</w:t>
      </w:r>
      <w:r w:rsidRPr="00A34A96">
        <w:rPr>
          <w:rFonts w:ascii="Angsana New" w:hAnsi="Angsana New"/>
          <w:sz w:val="28"/>
          <w:szCs w:val="28"/>
        </w:rPr>
        <w:tab/>
      </w:r>
      <w:r w:rsidRPr="00A34A96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</w:t>
      </w:r>
      <w:r w:rsidRPr="00A34A96">
        <w:rPr>
          <w:rFonts w:ascii="Angsana New" w:hAnsi="Angsana New"/>
          <w:sz w:val="28"/>
          <w:szCs w:val="28"/>
        </w:rPr>
        <w:t xml:space="preserve"> </w:t>
      </w:r>
      <w:r w:rsidRPr="00A34A96">
        <w:rPr>
          <w:rFonts w:ascii="Angsana New" w:hAnsi="Angsana New"/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E115D10" w14:textId="77777777" w:rsidR="007F25C2" w:rsidRDefault="007F25C2" w:rsidP="00BA1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709" w:right="45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34A96">
        <w:rPr>
          <w:rFonts w:ascii="Angsana New" w:hAnsi="Angsana New"/>
          <w:sz w:val="28"/>
          <w:szCs w:val="28"/>
        </w:rPr>
        <w:t xml:space="preserve"> </w:t>
      </w:r>
      <w:r w:rsidRPr="00A34A96">
        <w:rPr>
          <w:rFonts w:ascii="Angsana New" w:hAnsi="Angsana New"/>
          <w:sz w:val="28"/>
          <w:szCs w:val="28"/>
          <w:cs/>
        </w:rPr>
        <w:t>ณ</w:t>
      </w:r>
      <w:r w:rsidRPr="00A34A96">
        <w:rPr>
          <w:rFonts w:ascii="Angsana New" w:hAnsi="Angsana New"/>
          <w:sz w:val="28"/>
          <w:szCs w:val="28"/>
        </w:rPr>
        <w:t xml:space="preserve"> </w:t>
      </w:r>
      <w:r w:rsidRPr="00A34A96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2420B10" w14:textId="109EDB93" w:rsidR="00B41424" w:rsidRDefault="00B41424" w:rsidP="007F4DB5">
      <w:pPr>
        <w:tabs>
          <w:tab w:val="clear" w:pos="680"/>
          <w:tab w:val="left" w:pos="993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395A5AF7" w14:textId="77777777" w:rsidR="0064232F" w:rsidRDefault="0064232F" w:rsidP="007F4DB5">
      <w:pPr>
        <w:tabs>
          <w:tab w:val="clear" w:pos="680"/>
          <w:tab w:val="left" w:pos="993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06BAC4E5" w14:textId="77777777" w:rsidR="00B41424" w:rsidRPr="007F4DB5" w:rsidRDefault="00B41424" w:rsidP="007F4DB5">
      <w:pPr>
        <w:tabs>
          <w:tab w:val="clear" w:pos="680"/>
          <w:tab w:val="left" w:pos="993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</w:p>
    <w:p w14:paraId="37ADA154" w14:textId="09637A4D" w:rsidR="00AF1930" w:rsidRPr="00617E0B" w:rsidRDefault="00F2053F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1B12F5C0" w14:textId="0124515A" w:rsidR="00F2053F" w:rsidRDefault="00AF1930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หมายถึง</w:t>
      </w:r>
      <w:r w:rsidR="00D12079">
        <w:rPr>
          <w:rFonts w:ascii="Angsana New" w:hAnsi="Angsana New" w:hint="cs"/>
          <w:color w:val="FFFFFF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656B26">
        <w:rPr>
          <w:rFonts w:ascii="Angsana New" w:hAnsi="Angsana New" w:hint="cs"/>
          <w:sz w:val="28"/>
          <w:szCs w:val="28"/>
          <w:cs/>
        </w:rPr>
        <w:t>หรือกิจการที่ถูกควบคุม</w:t>
      </w:r>
      <w:r w:rsidR="00632ACA" w:rsidRPr="00656B26">
        <w:rPr>
          <w:rFonts w:ascii="Angsana New" w:hAnsi="Angsana New" w:hint="cs"/>
          <w:sz w:val="28"/>
          <w:szCs w:val="28"/>
          <w:cs/>
        </w:rPr>
        <w:t>หรือ</w:t>
      </w:r>
      <w:r w:rsidR="0049303E" w:rsidRPr="00656B26">
        <w:rPr>
          <w:rFonts w:ascii="Angsana New" w:hAnsi="Angsana New" w:hint="cs"/>
          <w:sz w:val="28"/>
          <w:szCs w:val="28"/>
          <w:cs/>
        </w:rPr>
        <w:t>ถูกควบคุมร่วมโดยบุคคลที่เกี่ยวข้องกัน</w:t>
      </w:r>
    </w:p>
    <w:p w14:paraId="69518E8F" w14:textId="77777777" w:rsidR="00D125B8" w:rsidRPr="00D125B8" w:rsidRDefault="00D125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12"/>
          <w:szCs w:val="12"/>
        </w:rPr>
      </w:pPr>
    </w:p>
    <w:tbl>
      <w:tblPr>
        <w:tblW w:w="938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137"/>
        <w:gridCol w:w="283"/>
        <w:gridCol w:w="3969"/>
      </w:tblGrid>
      <w:tr w:rsidR="00AB6CAA" w:rsidRPr="005764E7" w14:paraId="49B3ECBE" w14:textId="77777777" w:rsidTr="001E5D59">
        <w:trPr>
          <w:trHeight w:hRule="exact" w:val="432"/>
        </w:trPr>
        <w:tc>
          <w:tcPr>
            <w:tcW w:w="5137" w:type="dxa"/>
            <w:tcBorders>
              <w:bottom w:val="single" w:sz="4" w:space="0" w:color="auto"/>
            </w:tcBorders>
            <w:vAlign w:val="bottom"/>
          </w:tcPr>
          <w:p w14:paraId="7744A055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14:paraId="1EC7C794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14:paraId="7140456A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B6CAA" w:rsidRPr="005764E7" w14:paraId="3336E360" w14:textId="77777777" w:rsidTr="001E5D59">
        <w:trPr>
          <w:trHeight w:hRule="exact" w:val="432"/>
        </w:trPr>
        <w:tc>
          <w:tcPr>
            <w:tcW w:w="5137" w:type="dxa"/>
            <w:tcBorders>
              <w:top w:val="single" w:sz="4" w:space="0" w:color="auto"/>
            </w:tcBorders>
            <w:vAlign w:val="bottom"/>
          </w:tcPr>
          <w:p w14:paraId="168E0AF8" w14:textId="77777777" w:rsidR="00AB6CAA" w:rsidRPr="00656B26" w:rsidRDefault="00AB6CAA" w:rsidP="00AB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14" w:hanging="42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14:paraId="62478CA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DECDF14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CAA" w:rsidRPr="005764E7" w14:paraId="1E7E7889" w14:textId="77777777" w:rsidTr="001E5D59">
        <w:trPr>
          <w:trHeight w:hRule="exact" w:val="432"/>
        </w:trPr>
        <w:tc>
          <w:tcPr>
            <w:tcW w:w="5137" w:type="dxa"/>
            <w:vAlign w:val="bottom"/>
          </w:tcPr>
          <w:p w14:paraId="5BBD9CEF" w14:textId="63D9300D" w:rsidR="00AB6CAA" w:rsidRPr="00656B26" w:rsidRDefault="00AB6CAA" w:rsidP="0083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83" w:type="dxa"/>
            <w:vAlign w:val="bottom"/>
          </w:tcPr>
          <w:p w14:paraId="143A6C78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206003CC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AB6CAA" w:rsidRPr="005764E7" w14:paraId="72DDCB88" w14:textId="77777777" w:rsidTr="001E5D59">
        <w:trPr>
          <w:trHeight w:hRule="exact" w:val="432"/>
        </w:trPr>
        <w:tc>
          <w:tcPr>
            <w:tcW w:w="5137" w:type="dxa"/>
            <w:vAlign w:val="bottom"/>
          </w:tcPr>
          <w:p w14:paraId="74E2E7EC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14:paraId="3FE845D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CCD1650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6CAA" w:rsidRPr="005764E7" w14:paraId="1235510F" w14:textId="77777777" w:rsidTr="001E5D59">
        <w:trPr>
          <w:trHeight w:hRule="exact" w:val="432"/>
        </w:trPr>
        <w:tc>
          <w:tcPr>
            <w:tcW w:w="5137" w:type="dxa"/>
            <w:vAlign w:val="bottom"/>
          </w:tcPr>
          <w:p w14:paraId="41D623C1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3" w:type="dxa"/>
            <w:vAlign w:val="bottom"/>
          </w:tcPr>
          <w:p w14:paraId="4F268CF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4FB92A4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A381D20" w14:textId="77777777" w:rsidTr="001E5D59">
        <w:trPr>
          <w:trHeight w:hRule="exact" w:val="432"/>
        </w:trPr>
        <w:tc>
          <w:tcPr>
            <w:tcW w:w="5137" w:type="dxa"/>
            <w:vAlign w:val="bottom"/>
          </w:tcPr>
          <w:p w14:paraId="227357C3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3" w:type="dxa"/>
            <w:vAlign w:val="bottom"/>
          </w:tcPr>
          <w:p w14:paraId="3DFA86D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F14C0DF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3DD48E3B" w14:textId="77777777" w:rsidTr="001E5D59">
        <w:trPr>
          <w:trHeight w:hRule="exact" w:val="432"/>
        </w:trPr>
        <w:tc>
          <w:tcPr>
            <w:tcW w:w="5137" w:type="dxa"/>
            <w:vAlign w:val="bottom"/>
          </w:tcPr>
          <w:p w14:paraId="05C246F8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83" w:type="dxa"/>
            <w:vAlign w:val="bottom"/>
          </w:tcPr>
          <w:p w14:paraId="0929529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153258F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ABA9805" w14:textId="77777777" w:rsidTr="001E5D59">
        <w:trPr>
          <w:trHeight w:hRule="exact" w:val="432"/>
        </w:trPr>
        <w:tc>
          <w:tcPr>
            <w:tcW w:w="5137" w:type="dxa"/>
            <w:vAlign w:val="bottom"/>
          </w:tcPr>
          <w:p w14:paraId="1E613884" w14:textId="0F1B367B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*</w:t>
            </w:r>
          </w:p>
        </w:tc>
        <w:tc>
          <w:tcPr>
            <w:tcW w:w="283" w:type="dxa"/>
            <w:vAlign w:val="bottom"/>
          </w:tcPr>
          <w:p w14:paraId="12C1D395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30DEB460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72D98E4B" w14:textId="77777777" w:rsidTr="001E5D59">
        <w:trPr>
          <w:trHeight w:hRule="exact" w:val="432"/>
        </w:trPr>
        <w:tc>
          <w:tcPr>
            <w:tcW w:w="5137" w:type="dxa"/>
            <w:vAlign w:val="bottom"/>
          </w:tcPr>
          <w:p w14:paraId="1366ED28" w14:textId="2205D225" w:rsidR="00AB6CAA" w:rsidRPr="00656B26" w:rsidRDefault="00832E45" w:rsidP="00797F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25007">
              <w:rPr>
                <w:rFonts w:ascii="Angsana New" w:hAnsi="Angsana New"/>
                <w:b/>
                <w:sz w:val="28"/>
                <w:szCs w:val="28"/>
              </w:rPr>
              <w:t xml:space="preserve">-  </w:t>
            </w:r>
            <w:r w:rsidR="00AB6CAA"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r w:rsidR="00AB6CAA"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อเมริกัน ฟู้ด</w:t>
            </w:r>
            <w:r w:rsidR="00AB6CAA"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(บริษัทย่อย</w:t>
            </w:r>
            <w:r w:rsidR="00AB6CAA"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AB6CAA"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="00AB6CAA" w:rsidRPr="005764E7">
              <w:rPr>
                <w:rFonts w:ascii="Angsana New" w:hAnsi="Angsana New"/>
                <w:b/>
                <w:sz w:val="28"/>
                <w:szCs w:val="28"/>
              </w:rPr>
              <w:t>*</w:t>
            </w:r>
            <w:r w:rsidR="00AB6CAA" w:rsidRPr="005764E7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6EA4DC3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5A1FFA7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CAA" w:rsidRPr="005764E7" w14:paraId="5068EC61" w14:textId="77777777" w:rsidTr="001E5D59">
        <w:trPr>
          <w:trHeight w:hRule="exact" w:val="432"/>
        </w:trPr>
        <w:tc>
          <w:tcPr>
            <w:tcW w:w="5137" w:type="dxa"/>
            <w:vAlign w:val="bottom"/>
          </w:tcPr>
          <w:p w14:paraId="11C86F4B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vAlign w:val="bottom"/>
          </w:tcPr>
          <w:p w14:paraId="516244EC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1FADFCF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41DAF7C9" w14:textId="77777777" w:rsidTr="001E5D59">
        <w:trPr>
          <w:trHeight w:hRule="exact" w:val="432"/>
        </w:trPr>
        <w:tc>
          <w:tcPr>
            <w:tcW w:w="5137" w:type="dxa"/>
            <w:vAlign w:val="bottom"/>
          </w:tcPr>
          <w:p w14:paraId="64411975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3" w:type="dxa"/>
            <w:vAlign w:val="bottom"/>
          </w:tcPr>
          <w:p w14:paraId="307A7DA3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632B1C6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C473CF6" w14:textId="77777777" w:rsidTr="001E5D59">
        <w:trPr>
          <w:trHeight w:hRule="exact" w:val="432"/>
        </w:trPr>
        <w:tc>
          <w:tcPr>
            <w:tcW w:w="5137" w:type="dxa"/>
            <w:vAlign w:val="bottom"/>
          </w:tcPr>
          <w:p w14:paraId="0860A15B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ค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ส์ จำกัด</w:t>
            </w:r>
          </w:p>
        </w:tc>
        <w:tc>
          <w:tcPr>
            <w:tcW w:w="283" w:type="dxa"/>
            <w:vAlign w:val="bottom"/>
          </w:tcPr>
          <w:p w14:paraId="7E1AD089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5BF059D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AB6CAA" w:rsidRPr="005764E7" w14:paraId="090E7CF8" w14:textId="77777777" w:rsidTr="001E5D59">
        <w:tc>
          <w:tcPr>
            <w:tcW w:w="5137" w:type="dxa"/>
          </w:tcPr>
          <w:p w14:paraId="03FA9CE9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14:paraId="40624DB8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64C52BB" w14:textId="0C11D87E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B41424" w:rsidRPr="005764E7" w14:paraId="2A554F35" w14:textId="77777777" w:rsidTr="001E5D59">
        <w:tc>
          <w:tcPr>
            <w:tcW w:w="5137" w:type="dxa"/>
          </w:tcPr>
          <w:p w14:paraId="5D78ADE3" w14:textId="77777777"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79B3B32E" w14:textId="77777777" w:rsidR="00B41424" w:rsidRPr="005764E7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7DEDE41E" w14:textId="2D485BD8"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</w:t>
            </w:r>
          </w:p>
        </w:tc>
      </w:tr>
      <w:tr w:rsidR="00B41424" w:rsidRPr="005764E7" w14:paraId="79BC4EDD" w14:textId="77777777" w:rsidTr="001E5D59">
        <w:tc>
          <w:tcPr>
            <w:tcW w:w="5137" w:type="dxa"/>
          </w:tcPr>
          <w:p w14:paraId="7C113564" w14:textId="77777777"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3B3A3AC3" w14:textId="77777777" w:rsidR="00B41424" w:rsidRPr="005764E7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3ED17F1" w14:textId="1EE83C50"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ทางตรงหรือทางอ้อม ทั้งนี้รวมถึงกรรมการของ</w:t>
            </w:r>
          </w:p>
        </w:tc>
      </w:tr>
      <w:tr w:rsidR="00B41424" w:rsidRPr="005764E7" w14:paraId="78AB2DC4" w14:textId="77777777" w:rsidTr="001E5D59">
        <w:tc>
          <w:tcPr>
            <w:tcW w:w="5137" w:type="dxa"/>
          </w:tcPr>
          <w:p w14:paraId="58AEE2CB" w14:textId="77777777"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483F5B64" w14:textId="77777777" w:rsidR="00B41424" w:rsidRPr="005764E7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1A1D668" w14:textId="6E0CF736"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763BE9FE" w14:textId="77777777" w:rsidR="00B41424" w:rsidRDefault="00B41424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78C47382" w14:textId="77777777" w:rsidR="00B41424" w:rsidRDefault="00B41424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706846AC" w14:textId="77777777" w:rsidR="00B41424" w:rsidRDefault="00B41424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D37636A" w14:textId="77777777" w:rsidR="00B41424" w:rsidRDefault="00B41424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75D8DF1C" w14:textId="77777777" w:rsidR="00B41424" w:rsidRDefault="00B41424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0265B8FD" w14:textId="77777777" w:rsidR="00B41424" w:rsidRDefault="00B41424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424B8B19" w14:textId="7EE9A5C9" w:rsidR="00B41424" w:rsidRDefault="00B41424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648A09A0" w14:textId="77777777" w:rsidR="009A4351" w:rsidRDefault="009A4351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6C9462FA" w14:textId="77777777" w:rsidR="00B41424" w:rsidRDefault="00B41424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4C671BFC" w14:textId="672409AF" w:rsidR="006E1D17" w:rsidRPr="00656B26" w:rsidRDefault="00EA4DE6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37"/>
        <w:gridCol w:w="283"/>
        <w:gridCol w:w="3969"/>
      </w:tblGrid>
      <w:tr w:rsidR="00EA4DE6" w:rsidRPr="005764E7" w14:paraId="53964EB2" w14:textId="77777777" w:rsidTr="001E5D59">
        <w:trPr>
          <w:trHeight w:hRule="exact" w:val="432"/>
        </w:trPr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96B57" w14:textId="77777777" w:rsidR="00EA4DE6" w:rsidRPr="005764E7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A573" w14:textId="77777777"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2F323" w14:textId="77777777" w:rsidR="00EA4DE6" w:rsidRPr="00656B26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5764E7" w14:paraId="13ED299B" w14:textId="77777777" w:rsidTr="001E5D59">
        <w:trPr>
          <w:trHeight w:hRule="exact" w:val="432"/>
        </w:trPr>
        <w:tc>
          <w:tcPr>
            <w:tcW w:w="5137" w:type="dxa"/>
            <w:tcBorders>
              <w:left w:val="nil"/>
              <w:bottom w:val="nil"/>
              <w:right w:val="nil"/>
            </w:tcBorders>
            <w:vAlign w:val="bottom"/>
          </w:tcPr>
          <w:p w14:paraId="4855D95B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208057F8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  <w:vAlign w:val="bottom"/>
          </w:tcPr>
          <w:p w14:paraId="76BB8BC0" w14:textId="77777777"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78D549F" w14:textId="77777777" w:rsidTr="001E5D59">
        <w:trPr>
          <w:trHeight w:hRule="exact" w:val="43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E5AB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656B26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9A1A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AE24" w14:textId="76553FB5" w:rsidR="00EA4DE6" w:rsidRPr="005764E7" w:rsidRDefault="00EA4DE6" w:rsidP="0024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 w:rsidRPr="00656B26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</w:t>
            </w:r>
            <w:r w:rsidR="00243842" w:rsidRPr="00656B2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EA4DE6" w:rsidRPr="005764E7" w14:paraId="06F0B785" w14:textId="77777777" w:rsidTr="001E5D59">
        <w:trPr>
          <w:trHeight w:hRule="exact" w:val="43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44C9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9183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14CC" w14:textId="77777777"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7EF3B15A" w14:textId="77777777" w:rsidTr="001E5D59">
        <w:trPr>
          <w:trHeight w:hRule="exact" w:val="43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21E3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E0A1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27D4" w14:textId="77777777"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6111FDC" w14:textId="77777777" w:rsidTr="001E5D59">
        <w:trPr>
          <w:trHeight w:hRule="exact" w:val="43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C985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EF07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8EBF" w14:textId="6B4E19FF"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ราคาที่ตกลง</w:t>
            </w:r>
            <w:r w:rsidR="003906E0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</w:tr>
      <w:tr w:rsidR="009A6D19" w:rsidRPr="005764E7" w14:paraId="0869272C" w14:textId="77777777" w:rsidTr="001E5D59">
        <w:trPr>
          <w:trHeight w:hRule="exact" w:val="43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191C" w14:textId="77777777" w:rsidR="009A6D19" w:rsidRPr="00656B26" w:rsidRDefault="009A6D19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0703" w14:textId="77777777" w:rsidR="009A6D19" w:rsidRPr="005764E7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CEA3" w14:textId="77777777" w:rsidR="009A6D19" w:rsidRPr="00656B26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40673BF1" w14:textId="77777777" w:rsidTr="001E5D59">
        <w:trPr>
          <w:trHeight w:hRule="exact" w:val="43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824C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8A1C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083E" w14:textId="77777777"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141DA958" w14:textId="77777777" w:rsidTr="001E5D59">
        <w:trPr>
          <w:trHeight w:hRule="exact" w:val="432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6B7C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5336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E5F5" w14:textId="667CBC43"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ราคาที่ตกลง</w:t>
            </w:r>
            <w:r w:rsidR="003906E0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</w:tr>
    </w:tbl>
    <w:p w14:paraId="30B535C1" w14:textId="77777777" w:rsidR="001E5D59" w:rsidRDefault="004302A6" w:rsidP="00C66CEA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163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  <w:cs/>
        </w:rPr>
        <w:t>ยอดคงเหลือที่ม</w:t>
      </w:r>
      <w:r w:rsidR="000A5491" w:rsidRPr="00625007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625007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625007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625007">
        <w:rPr>
          <w:rFonts w:ascii="Angsana New" w:hAnsi="Angsana New"/>
          <w:sz w:val="28"/>
          <w:szCs w:val="28"/>
          <w:cs/>
        </w:rPr>
        <w:t>ที่เกี่ยวข้องกัน ณ 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A7624E">
        <w:rPr>
          <w:rFonts w:ascii="Angsana New" w:hAnsi="Angsana New"/>
          <w:sz w:val="28"/>
          <w:szCs w:val="28"/>
        </w:rPr>
        <w:t>3</w:t>
      </w:r>
      <w:r w:rsidR="00D12079">
        <w:rPr>
          <w:rFonts w:ascii="Angsana New" w:hAnsi="Angsana New"/>
          <w:sz w:val="28"/>
          <w:szCs w:val="28"/>
        </w:rPr>
        <w:t>1</w:t>
      </w:r>
      <w:r w:rsidR="00A7624E" w:rsidRPr="005764E7">
        <w:rPr>
          <w:rFonts w:ascii="Angsana New" w:hAnsi="Angsana New"/>
          <w:sz w:val="28"/>
          <w:szCs w:val="28"/>
        </w:rPr>
        <w:t xml:space="preserve"> </w:t>
      </w:r>
      <w:r w:rsidR="00D12079">
        <w:rPr>
          <w:rFonts w:ascii="Angsana New" w:hAnsi="Angsana New" w:hint="cs"/>
          <w:sz w:val="28"/>
          <w:szCs w:val="28"/>
          <w:cs/>
        </w:rPr>
        <w:t>ธันวาคม</w:t>
      </w:r>
      <w:r w:rsidR="00D174F3" w:rsidRPr="00625007">
        <w:rPr>
          <w:rFonts w:ascii="Angsana New" w:hAnsi="Angsana New"/>
          <w:sz w:val="28"/>
          <w:szCs w:val="28"/>
        </w:rPr>
        <w:t xml:space="preserve"> </w:t>
      </w:r>
      <w:r w:rsidR="00D264A9" w:rsidRPr="005764E7">
        <w:rPr>
          <w:rFonts w:ascii="Angsana New" w:hAnsi="Angsana New"/>
          <w:sz w:val="28"/>
          <w:szCs w:val="28"/>
        </w:rPr>
        <w:t>256</w:t>
      </w:r>
      <w:r w:rsidR="00DD7817">
        <w:rPr>
          <w:rFonts w:ascii="Angsana New" w:hAnsi="Angsana New"/>
          <w:sz w:val="28"/>
          <w:szCs w:val="28"/>
        </w:rPr>
        <w:t xml:space="preserve">4 </w:t>
      </w:r>
      <w:r w:rsidR="00B5724F" w:rsidRPr="00625007">
        <w:rPr>
          <w:rFonts w:ascii="Angsana New" w:hAnsi="Angsana New" w:hint="cs"/>
          <w:sz w:val="28"/>
          <w:szCs w:val="28"/>
          <w:cs/>
        </w:rPr>
        <w:t>และ</w:t>
      </w:r>
      <w:r w:rsidR="00045A69">
        <w:rPr>
          <w:rFonts w:ascii="Angsana New" w:hAnsi="Angsana New" w:hint="cs"/>
          <w:sz w:val="28"/>
          <w:szCs w:val="28"/>
          <w:cs/>
        </w:rPr>
        <w:t xml:space="preserve"> </w:t>
      </w:r>
      <w:r w:rsidR="00DD7817">
        <w:rPr>
          <w:rFonts w:ascii="Angsana New" w:hAnsi="Angsana New"/>
          <w:sz w:val="28"/>
          <w:szCs w:val="28"/>
        </w:rPr>
        <w:t>2563</w:t>
      </w:r>
      <w:r w:rsidR="009D0E80" w:rsidRPr="005764E7">
        <w:rPr>
          <w:rFonts w:ascii="Angsana New" w:hAnsi="Angsana New"/>
          <w:sz w:val="28"/>
          <w:szCs w:val="28"/>
          <w:cs/>
        </w:rPr>
        <w:t xml:space="preserve"> </w:t>
      </w:r>
    </w:p>
    <w:p w14:paraId="50F6576E" w14:textId="32DC04B5" w:rsidR="00694EC9" w:rsidRPr="005764E7" w:rsidRDefault="004302A6" w:rsidP="00C66CEA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163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5"/>
        <w:gridCol w:w="283"/>
        <w:gridCol w:w="1843"/>
        <w:gridCol w:w="283"/>
        <w:gridCol w:w="1843"/>
      </w:tblGrid>
      <w:tr w:rsidR="005C39A8" w:rsidRPr="005764E7" w14:paraId="75739390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656B26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5764E7" w14:paraId="3DE56DD8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797FA6" w:rsidRPr="005764E7" w14:paraId="2BE4D347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5764E7" w14:paraId="4C8C2B4D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C087272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12AC4B7A" w:rsidR="00797FA6" w:rsidRPr="00656B26" w:rsidRDefault="00A7624E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D12079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1207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97FA6"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97FA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33EBED92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97FA6" w:rsidRPr="005764E7" w14:paraId="48393147" w14:textId="77777777" w:rsidTr="001E5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4420AB0E" w14:textId="77777777" w:rsidTr="001E5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7B4C52EF" w14:textId="77777777" w:rsidTr="001E5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2C27D4CB" w:rsidR="00797FA6" w:rsidRPr="00656B26" w:rsidRDefault="00797FA6" w:rsidP="00AB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4CCC0249" w:rsidR="00797FA6" w:rsidRPr="00F87B02" w:rsidRDefault="00F87B02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76A8902B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  <w:tr w:rsidR="00797FA6" w:rsidRPr="005764E7" w14:paraId="0846B6C4" w14:textId="77777777" w:rsidTr="001E5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77777777" w:rsidR="00797FA6" w:rsidRPr="00F87B02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B42D0F1" w14:textId="77777777" w:rsidTr="001E5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49808F00" w:rsidR="00797FA6" w:rsidRPr="00F87B02" w:rsidRDefault="00F87B02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62241C88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</w:t>
            </w:r>
          </w:p>
        </w:tc>
      </w:tr>
      <w:tr w:rsidR="00797FA6" w:rsidRPr="005764E7" w14:paraId="295A4500" w14:textId="77777777" w:rsidTr="001E5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63FABCBA" w:rsidR="00797FA6" w:rsidRPr="00F87B02" w:rsidRDefault="00F87B02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73FA871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689446B4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</w:tr>
    </w:tbl>
    <w:p w14:paraId="6D7A9BD0" w14:textId="5077E40B" w:rsidR="00CC3048" w:rsidRDefault="00CC3048">
      <w:pPr>
        <w:rPr>
          <w:sz w:val="28"/>
          <w:szCs w:val="28"/>
        </w:rPr>
      </w:pPr>
    </w:p>
    <w:p w14:paraId="13B8603E" w14:textId="77777777" w:rsidR="00CC3048" w:rsidRDefault="00CC3048">
      <w:pPr>
        <w:rPr>
          <w:sz w:val="28"/>
          <w:szCs w:val="28"/>
        </w:rPr>
      </w:pPr>
    </w:p>
    <w:p w14:paraId="3DAD5431" w14:textId="77777777" w:rsidR="001E5D59" w:rsidRDefault="001E5D59">
      <w:pPr>
        <w:rPr>
          <w:sz w:val="28"/>
          <w:szCs w:val="28"/>
        </w:rPr>
      </w:pPr>
    </w:p>
    <w:p w14:paraId="3D83BDBC" w14:textId="77777777" w:rsidR="001E5D59" w:rsidRDefault="001E5D59">
      <w:pPr>
        <w:rPr>
          <w:sz w:val="28"/>
          <w:szCs w:val="28"/>
        </w:rPr>
      </w:pPr>
    </w:p>
    <w:p w14:paraId="02129849" w14:textId="77777777" w:rsidR="001E5D59" w:rsidRDefault="001E5D59">
      <w:pPr>
        <w:rPr>
          <w:sz w:val="28"/>
          <w:szCs w:val="28"/>
        </w:rPr>
      </w:pPr>
    </w:p>
    <w:p w14:paraId="1E68EAD5" w14:textId="77777777" w:rsidR="001E5D59" w:rsidRDefault="001E5D59">
      <w:pPr>
        <w:rPr>
          <w:sz w:val="28"/>
          <w:szCs w:val="28"/>
        </w:rPr>
      </w:pPr>
    </w:p>
    <w:p w14:paraId="3A05BDB4" w14:textId="77777777" w:rsidR="001E5D59" w:rsidRDefault="001E5D59">
      <w:pPr>
        <w:rPr>
          <w:sz w:val="28"/>
          <w:szCs w:val="28"/>
        </w:rPr>
      </w:pPr>
    </w:p>
    <w:p w14:paraId="094B8872" w14:textId="77777777" w:rsidR="001E5D59" w:rsidRPr="005764E7" w:rsidRDefault="001E5D59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tbl>
      <w:tblPr>
        <w:tblW w:w="9949" w:type="dxa"/>
        <w:tblInd w:w="-176" w:type="dxa"/>
        <w:tblLook w:val="0000" w:firstRow="0" w:lastRow="0" w:firstColumn="0" w:lastColumn="0" w:noHBand="0" w:noVBand="0"/>
      </w:tblPr>
      <w:tblGrid>
        <w:gridCol w:w="5705"/>
        <w:gridCol w:w="283"/>
        <w:gridCol w:w="1843"/>
        <w:gridCol w:w="283"/>
        <w:gridCol w:w="1835"/>
      </w:tblGrid>
      <w:tr w:rsidR="002D4FD1" w:rsidRPr="005764E7" w14:paraId="3B6F7083" w14:textId="77777777" w:rsidTr="001E5D59">
        <w:trPr>
          <w:trHeight w:hRule="exact" w:val="432"/>
          <w:tblHeader/>
        </w:trPr>
        <w:tc>
          <w:tcPr>
            <w:tcW w:w="5705" w:type="dxa"/>
            <w:vAlign w:val="bottom"/>
          </w:tcPr>
          <w:p w14:paraId="0A322ECE" w14:textId="77777777" w:rsidR="002D4FD1" w:rsidRPr="00656B26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23A40E5" w14:textId="77777777" w:rsidR="002D4FD1" w:rsidRPr="00B94E18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3"/>
            <w:shd w:val="clear" w:color="auto" w:fill="auto"/>
            <w:vAlign w:val="bottom"/>
          </w:tcPr>
          <w:p w14:paraId="4FD86389" w14:textId="77777777" w:rsidR="002D4FD1" w:rsidRPr="00B94E18" w:rsidRDefault="002D4FD1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7FA6" w:rsidRPr="005764E7" w14:paraId="1FB8F83A" w14:textId="77777777" w:rsidTr="001E5D59">
        <w:trPr>
          <w:trHeight w:hRule="exact" w:val="432"/>
          <w:tblHeader/>
        </w:trPr>
        <w:tc>
          <w:tcPr>
            <w:tcW w:w="5705" w:type="dxa"/>
            <w:vAlign w:val="bottom"/>
          </w:tcPr>
          <w:p w14:paraId="7FB5A8FA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7208E4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408B" w14:textId="4C7360CC" w:rsidR="00797FA6" w:rsidRPr="00656B26" w:rsidRDefault="00925DF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เงิน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797FA6" w:rsidRPr="005764E7" w14:paraId="455014F8" w14:textId="77777777" w:rsidTr="001E5D59">
        <w:trPr>
          <w:trHeight w:hRule="exact" w:val="432"/>
          <w:tblHeader/>
        </w:trPr>
        <w:tc>
          <w:tcPr>
            <w:tcW w:w="5705" w:type="dxa"/>
            <w:vAlign w:val="bottom"/>
          </w:tcPr>
          <w:p w14:paraId="22625336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11F0F6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E41D4" w14:textId="16DD9140" w:rsidR="00797FA6" w:rsidRPr="00656B26" w:rsidRDefault="0039081E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97FA6" w:rsidRPr="005764E7" w14:paraId="299EA07F" w14:textId="77777777" w:rsidTr="001E5D59">
        <w:trPr>
          <w:trHeight w:hRule="exact" w:val="432"/>
          <w:tblHeader/>
        </w:trPr>
        <w:tc>
          <w:tcPr>
            <w:tcW w:w="5705" w:type="dxa"/>
            <w:vAlign w:val="bottom"/>
          </w:tcPr>
          <w:p w14:paraId="3D3C2117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6CE3E7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C754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6CEC8C5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ECBB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ADA6864" w14:textId="77777777" w:rsidTr="001E5D59">
        <w:trPr>
          <w:trHeight w:hRule="exact" w:val="432"/>
          <w:tblHeader/>
        </w:trPr>
        <w:tc>
          <w:tcPr>
            <w:tcW w:w="5705" w:type="dxa"/>
            <w:vAlign w:val="bottom"/>
          </w:tcPr>
          <w:p w14:paraId="457FE474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66C187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B33F" w14:textId="3DB75383" w:rsidR="00797FA6" w:rsidRPr="00B94E18" w:rsidRDefault="00A7624E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D12079">
              <w:rPr>
                <w:rFonts w:ascii="Angsana New" w:hAnsi="Angsana New"/>
                <w:sz w:val="28"/>
                <w:szCs w:val="28"/>
              </w:rPr>
              <w:t>1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1207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97FA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bottom"/>
          </w:tcPr>
          <w:p w14:paraId="78D32597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A6A" w14:textId="748C334C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94E1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97FA6" w:rsidRPr="005764E7" w14:paraId="7174F76A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0871320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3F94BD3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47C5F10C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3D1255C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2F3AAF67" w:rsidR="00797FA6" w:rsidRPr="00B94E18" w:rsidRDefault="000B0FA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12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,807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2E205223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797FA6" w:rsidRPr="005764E7" w14:paraId="57846AEA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58B2959D" w:rsidR="00797FA6" w:rsidRPr="00B94E18" w:rsidRDefault="000B0FA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6140A97E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797FA6" w:rsidRPr="005764E7" w14:paraId="39A483FF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3925BB4A" w:rsidR="00797FA6" w:rsidRPr="00B94E18" w:rsidRDefault="000B0FA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</w:t>
            </w:r>
            <w:r w:rsidR="0095791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5C9C15B9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</w:tr>
      <w:tr w:rsidR="00797FA6" w:rsidRPr="005764E7" w14:paraId="73C19238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7E3E6D13" w:rsidR="00797FA6" w:rsidRPr="00B94E18" w:rsidRDefault="000B0FA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1C97376E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797FA6" w:rsidRPr="005764E7" w14:paraId="631C16DC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2C3CB443" w:rsidR="00797FA6" w:rsidRPr="00656B26" w:rsidRDefault="000B0FA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178,938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6A0F5076" w:rsidR="00797FA6" w:rsidRPr="00656B26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131,530</w:t>
            </w:r>
          </w:p>
        </w:tc>
      </w:tr>
      <w:tr w:rsidR="00797FA6" w:rsidRPr="005764E7" w14:paraId="57839A66" w14:textId="77777777" w:rsidTr="001E5D59">
        <w:trPr>
          <w:trHeight w:hRule="exact" w:val="432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0E913AB2" w:rsidR="00797FA6" w:rsidRPr="00656B26" w:rsidRDefault="000B0FA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200,082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4226222F" w:rsidR="00797FA6" w:rsidRPr="00656B26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sz w:val="28"/>
                <w:szCs w:val="28"/>
                <w:lang w:val="en-US"/>
              </w:rPr>
              <w:t>152,674</w:t>
            </w:r>
          </w:p>
        </w:tc>
      </w:tr>
      <w:tr w:rsidR="00797FA6" w:rsidRPr="005764E7" w14:paraId="21C20092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6EC714AB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</w:tcPr>
          <w:p w14:paraId="6670C740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F98C81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3407B5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0BC8647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5116021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2A9C9963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หลักทรัพย์ที่ไม่อยู่ในความต้องการตลาด</w:t>
            </w:r>
          </w:p>
        </w:tc>
        <w:tc>
          <w:tcPr>
            <w:tcW w:w="283" w:type="dxa"/>
          </w:tcPr>
          <w:p w14:paraId="54B5353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6C77F6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E6F9F5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4B41597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DE3BC0C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26A1932E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1F98003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4DE44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83C240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763F1A60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2782" w:rsidRPr="005764E7" w14:paraId="618B7DE2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54B21D35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3" w:type="dxa"/>
          </w:tcPr>
          <w:p w14:paraId="5017560A" w14:textId="77777777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2A4CAB08" w14:textId="371D0B16" w:rsidR="004F2782" w:rsidRPr="008601ED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3" w:type="dxa"/>
            <w:vAlign w:val="bottom"/>
          </w:tcPr>
          <w:p w14:paraId="5A4A0CE0" w14:textId="77777777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65DCC557" w14:textId="3C2EC369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4F2782" w:rsidRPr="005764E7" w14:paraId="6C7E9AD6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3F693ACB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3" w:type="dxa"/>
          </w:tcPr>
          <w:p w14:paraId="4301429B" w14:textId="77777777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2650B61" w14:textId="703F279A" w:rsidR="004F2782" w:rsidRPr="008601ED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3" w:type="dxa"/>
            <w:vAlign w:val="bottom"/>
          </w:tcPr>
          <w:p w14:paraId="19723E44" w14:textId="77777777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vAlign w:val="bottom"/>
          </w:tcPr>
          <w:p w14:paraId="4ECB68C1" w14:textId="7752465A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4F2782" w:rsidRPr="005764E7" w14:paraId="067ECE41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50070511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85A4ACC" w14:textId="77777777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41DF2C44" w:rsidR="004F2782" w:rsidRPr="008601ED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vAlign w:val="bottom"/>
          </w:tcPr>
          <w:p w14:paraId="07E0E627" w14:textId="77777777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09498DA2" w:rsidR="004F2782" w:rsidRPr="00B94E18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4F2782" w:rsidRPr="005764E7" w14:paraId="5A401E06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49BB3CE6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3" w:type="dxa"/>
          </w:tcPr>
          <w:p w14:paraId="2F1C209E" w14:textId="77777777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51C17CD" w14:textId="2428B2EC" w:rsidR="004F2782" w:rsidRPr="008601ED" w:rsidRDefault="000405B6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1C9FB7A" w14:textId="77777777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auto"/>
            <w:vAlign w:val="bottom"/>
          </w:tcPr>
          <w:p w14:paraId="3CC12F4B" w14:textId="40154855" w:rsidR="004F2782" w:rsidRPr="00B94E18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</w:tr>
      <w:tr w:rsidR="004F2782" w:rsidRPr="005764E7" w14:paraId="6E4C67CD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68CCAB7C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283" w:type="dxa"/>
          </w:tcPr>
          <w:p w14:paraId="0EDBB60D" w14:textId="77777777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3C9D2" w14:textId="5E8C9366" w:rsidR="004F2782" w:rsidRPr="008601ED" w:rsidRDefault="000405B6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5,343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46C24080" w14:textId="77777777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145B8" w14:textId="004776FE" w:rsidR="004F2782" w:rsidRPr="00656B26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4F2782" w:rsidRPr="005764E7" w14:paraId="00EAFFFA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4371A03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50EDA65A" w14:textId="77777777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317806F7" w:rsidR="004F2782" w:rsidRPr="008601ED" w:rsidRDefault="000405B6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1,857</w:t>
            </w:r>
          </w:p>
        </w:tc>
        <w:tc>
          <w:tcPr>
            <w:tcW w:w="283" w:type="dxa"/>
            <w:vAlign w:val="bottom"/>
          </w:tcPr>
          <w:p w14:paraId="35CF7F9B" w14:textId="77777777" w:rsidR="004F2782" w:rsidRPr="00B94E18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087003D1" w:rsidR="004F2782" w:rsidRPr="00B94E18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sz w:val="28"/>
                <w:szCs w:val="28"/>
                <w:lang w:val="en-US"/>
              </w:rPr>
              <w:t>5,5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</w:tr>
      <w:tr w:rsidR="004F2782" w:rsidRPr="005764E7" w14:paraId="40EAAC5F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526AC61A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</w:tcPr>
          <w:p w14:paraId="653EBAB2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28D2F82" w14:textId="77777777" w:rsidR="004F2782" w:rsidRPr="008601ED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D6456D4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3D640398" w14:textId="77777777"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2782" w:rsidRPr="005764E7" w14:paraId="4EE391FD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5E37D4D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3" w:type="dxa"/>
          </w:tcPr>
          <w:p w14:paraId="034A9CB6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06AAC43" w14:textId="77777777"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75F5E61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20B4B07E" w14:textId="77777777"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F2782" w:rsidRPr="005764E7" w14:paraId="3256A5C1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B6463F1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255ABD8A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261853" w14:textId="77777777" w:rsidR="004F2782" w:rsidRPr="00EF694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17FDCAD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6141BF59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2782" w:rsidRPr="005764E7" w14:paraId="2FD14DD9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4121B095" w14:textId="58D0F7D3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283" w:type="dxa"/>
          </w:tcPr>
          <w:p w14:paraId="44802B4E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70DA1667" w:rsidR="004F2782" w:rsidRPr="00C4113D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43,917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89CD22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62CB1FF1"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57,051</w:t>
            </w:r>
          </w:p>
        </w:tc>
      </w:tr>
      <w:tr w:rsidR="004F2782" w:rsidRPr="005764E7" w14:paraId="6695E0A5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BA458F3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3AF510F5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41AC5B09" w:rsidR="004F2782" w:rsidRPr="00C4113D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43,917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B6A567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6A74CE69"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57,051</w:t>
            </w:r>
          </w:p>
        </w:tc>
      </w:tr>
      <w:tr w:rsidR="004F2782" w:rsidRPr="005764E7" w14:paraId="01F0E60A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5AD28474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9303D77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B2EA94" w14:textId="77777777" w:rsidR="004F2782" w:rsidRPr="00EF694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DDFC45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3A800" w14:textId="77777777" w:rsidR="004F2782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F2782" w:rsidRPr="005764E7" w14:paraId="65AFE191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31321480" w14:textId="77777777" w:rsidR="004F2782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bookmarkStart w:id="7" w:name="_Hlk56427906"/>
            <w:r w:rsidRPr="00656B26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  <w:p w14:paraId="3B394055" w14:textId="77777777" w:rsidR="004F2782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4116C31B" w14:textId="77777777" w:rsidR="004F2782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58733A18" w14:textId="77777777" w:rsidR="004F2782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2FB900ED" w14:textId="77777777" w:rsidR="004F2782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361F59E1" w14:textId="77777777" w:rsidR="004F2782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6CE024B7" w14:textId="77777777" w:rsidR="004F2782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6452E2EC" w14:textId="6BC7D916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</w:tcPr>
          <w:p w14:paraId="5AD86F65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C36529A" w14:textId="77777777" w:rsidR="004F2782" w:rsidRPr="00656B26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0B0BC0C7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</w:tcPr>
          <w:p w14:paraId="5CEF5C2C" w14:textId="77777777" w:rsidR="004F2782" w:rsidRPr="00656B26" w:rsidRDefault="004F2782" w:rsidP="004F278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2782" w:rsidRPr="005764E7" w14:paraId="6AE7A992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276D72DC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2CDC2D14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5BA12DD" w14:textId="77777777" w:rsidR="004F2782" w:rsidRPr="00656B26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725D69" w14:textId="77777777"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5" w:type="dxa"/>
            <w:shd w:val="clear" w:color="auto" w:fill="auto"/>
            <w:vAlign w:val="bottom"/>
          </w:tcPr>
          <w:p w14:paraId="247656AB" w14:textId="77777777" w:rsidR="004F2782" w:rsidRPr="00656B26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F2782" w:rsidRPr="005764E7" w14:paraId="3A6B705A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546142DE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3" w:type="dxa"/>
          </w:tcPr>
          <w:p w14:paraId="324F302A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9C38" w14:textId="6288933A" w:rsidR="004F2782" w:rsidRPr="003043CD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043C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30C579" w14:textId="77777777"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45E1E" w14:textId="77777777"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4F2782" w:rsidRPr="005764E7" w14:paraId="5BECDB0C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46C2032A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1C002D43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5365C" w14:textId="2C850CA9" w:rsidR="004F2782" w:rsidRPr="003043CD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43C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934B28" w14:textId="77777777"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6E7F1" w14:textId="77777777"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</w:tr>
      <w:tr w:rsidR="004F2782" w:rsidRPr="005764E7" w14:paraId="3EA625E0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1F24CE4A" w14:textId="77777777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20AA8E6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FE6C5A" w14:textId="77777777" w:rsidR="004F2782" w:rsidRPr="00C4113D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48F88A5" w14:textId="77777777"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79F484" w14:textId="77777777" w:rsidR="004F2782" w:rsidRPr="005764E7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F2782" w:rsidRPr="00F91BB1" w14:paraId="0ED4BEBB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707C584" w14:textId="745F3ABB" w:rsidR="004F2782" w:rsidRPr="00656B26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ประมาณการหนี้สินผลประโยชน์พนักงาน 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bCs/>
                <w:sz w:val="28"/>
                <w:szCs w:val="28"/>
                <w:cs/>
              </w:rPr>
              <w:t>ส่วนผู้บริหาร</w:t>
            </w:r>
          </w:p>
        </w:tc>
        <w:tc>
          <w:tcPr>
            <w:tcW w:w="283" w:type="dxa"/>
          </w:tcPr>
          <w:p w14:paraId="50310E4D" w14:textId="77777777" w:rsidR="004F2782" w:rsidRPr="005764E7" w:rsidRDefault="004F2782" w:rsidP="004F2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FE8667" w14:textId="460642CA" w:rsidR="004F2782" w:rsidRPr="00C4113D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76DC82" w14:textId="77777777" w:rsidR="004F2782" w:rsidRPr="00DF6445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F63ED1" w14:textId="0292EF92" w:rsidR="004F2782" w:rsidRPr="00DF6445" w:rsidRDefault="004F2782" w:rsidP="004F278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6445">
              <w:rPr>
                <w:rFonts w:ascii="Angsana New" w:hAnsi="Angsana New"/>
                <w:sz w:val="28"/>
                <w:szCs w:val="28"/>
                <w:lang w:val="en-US"/>
              </w:rPr>
              <w:t>3,336</w:t>
            </w:r>
          </w:p>
        </w:tc>
      </w:tr>
    </w:tbl>
    <w:bookmarkEnd w:id="7"/>
    <w:p w14:paraId="1B89F04B" w14:textId="7C68E9C7" w:rsidR="0048682A" w:rsidRPr="005764E7" w:rsidRDefault="000E38F9" w:rsidP="00056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right="-163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656B26">
        <w:rPr>
          <w:rFonts w:ascii="Angsana New" w:hAnsi="Angsana New"/>
          <w:sz w:val="28"/>
          <w:szCs w:val="28"/>
          <w:cs/>
        </w:rPr>
        <w:t>สำหรับ</w:t>
      </w:r>
      <w:r w:rsidR="003157CD">
        <w:rPr>
          <w:rFonts w:ascii="Angsana New" w:hAnsi="Angsana New" w:hint="cs"/>
          <w:sz w:val="28"/>
          <w:szCs w:val="28"/>
          <w:cs/>
        </w:rPr>
        <w:t>ปี</w:t>
      </w:r>
      <w:r w:rsidR="00D51A19" w:rsidRPr="00656B26">
        <w:rPr>
          <w:rFonts w:ascii="Angsana New" w:hAnsi="Angsana New"/>
          <w:sz w:val="28"/>
          <w:szCs w:val="28"/>
          <w:cs/>
        </w:rPr>
        <w:t>สิ้นสุดวันที</w:t>
      </w:r>
      <w:r w:rsidR="008C70B8" w:rsidRPr="00656B26">
        <w:rPr>
          <w:rFonts w:ascii="Angsana New" w:hAnsi="Angsana New" w:hint="cs"/>
          <w:sz w:val="28"/>
          <w:szCs w:val="28"/>
          <w:cs/>
        </w:rPr>
        <w:t>่</w:t>
      </w:r>
      <w:r w:rsidR="00FC259D">
        <w:rPr>
          <w:rFonts w:ascii="Angsana New" w:hAnsi="Angsana New"/>
          <w:sz w:val="28"/>
          <w:szCs w:val="28"/>
        </w:rPr>
        <w:t xml:space="preserve"> </w:t>
      </w:r>
      <w:r w:rsidR="00A7624E" w:rsidRPr="00416ECC">
        <w:rPr>
          <w:rFonts w:ascii="Angsana New" w:hAnsi="Angsana New"/>
          <w:sz w:val="28"/>
          <w:szCs w:val="28"/>
        </w:rPr>
        <w:t>3</w:t>
      </w:r>
      <w:r w:rsidR="003157CD">
        <w:rPr>
          <w:rFonts w:ascii="Angsana New" w:hAnsi="Angsana New"/>
          <w:sz w:val="28"/>
          <w:szCs w:val="28"/>
          <w:lang w:val="en-ZW"/>
        </w:rPr>
        <w:t>1</w:t>
      </w:r>
      <w:r w:rsidR="00A7624E" w:rsidRPr="00416ECC">
        <w:rPr>
          <w:rFonts w:ascii="Angsana New" w:hAnsi="Angsana New"/>
          <w:sz w:val="28"/>
          <w:szCs w:val="28"/>
        </w:rPr>
        <w:t xml:space="preserve"> </w:t>
      </w:r>
      <w:r w:rsidR="003157CD">
        <w:rPr>
          <w:rFonts w:ascii="Angsana New" w:hAnsi="Angsana New" w:hint="cs"/>
          <w:sz w:val="28"/>
          <w:szCs w:val="28"/>
          <w:cs/>
        </w:rPr>
        <w:t>ธันวาคม</w:t>
      </w:r>
      <w:r w:rsidR="008302BC" w:rsidRPr="00625007">
        <w:rPr>
          <w:rFonts w:ascii="Angsana New" w:hAnsi="Angsana New"/>
          <w:sz w:val="28"/>
          <w:szCs w:val="28"/>
        </w:rPr>
        <w:t xml:space="preserve"> </w:t>
      </w:r>
      <w:r w:rsidR="000448CF">
        <w:rPr>
          <w:rFonts w:ascii="Angsana New" w:hAnsi="Angsana New"/>
          <w:sz w:val="28"/>
          <w:szCs w:val="28"/>
        </w:rPr>
        <w:t>2564</w:t>
      </w:r>
      <w:r w:rsidR="00144971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D51A19" w:rsidRPr="00656B26">
        <w:rPr>
          <w:rFonts w:ascii="Angsana New" w:hAnsi="Angsana New"/>
          <w:sz w:val="28"/>
          <w:szCs w:val="28"/>
          <w:cs/>
        </w:rPr>
        <w:t>และ</w:t>
      </w:r>
      <w:r w:rsidR="00D51A19" w:rsidRPr="00625007">
        <w:rPr>
          <w:rFonts w:ascii="Angsana New" w:hAnsi="Angsana New"/>
          <w:sz w:val="28"/>
          <w:szCs w:val="28"/>
        </w:rPr>
        <w:t xml:space="preserve"> </w:t>
      </w:r>
      <w:r w:rsidR="00613099" w:rsidRPr="005764E7">
        <w:rPr>
          <w:rFonts w:ascii="Angsana New" w:hAnsi="Angsana New"/>
          <w:sz w:val="28"/>
          <w:szCs w:val="28"/>
        </w:rPr>
        <w:t>256</w:t>
      </w:r>
      <w:r w:rsidR="00A105CD">
        <w:rPr>
          <w:rFonts w:ascii="Angsana New" w:hAnsi="Angsana New"/>
          <w:sz w:val="28"/>
          <w:szCs w:val="28"/>
        </w:rPr>
        <w:t>3</w:t>
      </w:r>
      <w:r w:rsidR="00E0083B" w:rsidRPr="005764E7">
        <w:rPr>
          <w:rFonts w:ascii="Angsana New" w:hAnsi="Angsana New"/>
          <w:sz w:val="28"/>
          <w:szCs w:val="28"/>
          <w:cs/>
        </w:rPr>
        <w:t xml:space="preserve"> </w:t>
      </w:r>
      <w:r w:rsidR="009C3690"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57" w:type="dxa"/>
        <w:tblInd w:w="-176" w:type="dxa"/>
        <w:tblLook w:val="0000" w:firstRow="0" w:lastRow="0" w:firstColumn="0" w:lastColumn="0" w:noHBand="0" w:noVBand="0"/>
      </w:tblPr>
      <w:tblGrid>
        <w:gridCol w:w="5705"/>
        <w:gridCol w:w="1984"/>
        <w:gridCol w:w="284"/>
        <w:gridCol w:w="1984"/>
      </w:tblGrid>
      <w:tr w:rsidR="000448CF" w:rsidRPr="005764E7" w14:paraId="03A8A5C1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72EBBAE4" w14:textId="77777777" w:rsidR="000448CF" w:rsidRPr="00625007" w:rsidRDefault="000448CF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0358E07C" w14:textId="13DE3C67" w:rsidR="000448CF" w:rsidRPr="005764E7" w:rsidRDefault="000448CF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17F1C" w:rsidRPr="005764E7" w14:paraId="14A30C17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75DBD984" w14:textId="77777777" w:rsidR="00317F1C" w:rsidRPr="00625007" w:rsidRDefault="00317F1C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14:paraId="0EA5FF9B" w14:textId="788C28E0" w:rsidR="00317F1C" w:rsidRPr="00656B26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17F1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0125BD" w:rsidRPr="00EC5FC2">
              <w:rPr>
                <w:rFonts w:ascii="Angsana New" w:hAnsi="Angsana New"/>
                <w:sz w:val="28"/>
                <w:szCs w:val="28"/>
              </w:rPr>
              <w:t>/</w:t>
            </w:r>
          </w:p>
          <w:p w14:paraId="5E6DF9AA" w14:textId="77777777" w:rsidR="00317F1C" w:rsidRPr="00EC5FC2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14:paraId="05440BD1" w14:textId="7BABF369" w:rsidR="00317F1C" w:rsidRPr="00EC5FC2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  <w:p w14:paraId="0E34A4CD" w14:textId="77777777" w:rsidR="00317F1C" w:rsidRPr="00656B26" w:rsidRDefault="00317F1C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125BD" w:rsidRPr="005764E7" w14:paraId="06BA1976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182C3F9E" w14:textId="77777777" w:rsidR="000125BD" w:rsidRPr="00625007" w:rsidRDefault="000125BD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14:paraId="749156C1" w14:textId="5D468794" w:rsidR="000125BD" w:rsidRPr="00656B26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0125BD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4634D" w:rsidRPr="005764E7" w14:paraId="0C03E4EC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7DC4175E" w14:textId="77777777" w:rsidR="00E4634D" w:rsidRPr="00625007" w:rsidRDefault="00E4634D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14D3C3E6" w14:textId="14EE2954" w:rsidR="00E4634D" w:rsidRPr="009A4351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B0EFB97" w14:textId="77777777" w:rsidR="00E4634D" w:rsidRPr="002D131C" w:rsidRDefault="00E4634D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AA0B4" w14:textId="7035B6FD" w:rsidR="00E4634D" w:rsidRPr="002D131C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A4351" w:rsidRPr="005764E7" w14:paraId="16C16CA2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5CF59044" w14:textId="471D166D" w:rsidR="009A4351" w:rsidRPr="00656B26" w:rsidRDefault="009A4351" w:rsidP="00153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firstLine="46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7A0AA43" w14:textId="41F22472" w:rsidR="009A4351" w:rsidRPr="00E4634D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B0BE3C" w14:textId="77777777" w:rsidR="009A4351" w:rsidRPr="00656B26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EABFACE" w14:textId="5239F59A" w:rsidR="009A4351" w:rsidRPr="00656B26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4351" w:rsidRPr="005764E7" w14:paraId="3EAAE12F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04934A5" w14:textId="4E1446EE" w:rsidR="009A4351" w:rsidRPr="00656B26" w:rsidRDefault="009A4351" w:rsidP="004D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 w:hanging="13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</w:tcPr>
          <w:p w14:paraId="0E29DB49" w14:textId="6C18369C" w:rsidR="009A4351" w:rsidRPr="000448CF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84" w:type="dxa"/>
          </w:tcPr>
          <w:p w14:paraId="594A6DFE" w14:textId="77777777" w:rsidR="009A4351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3CD866D" w14:textId="77F3FF2C" w:rsidR="009A4351" w:rsidRPr="005764E7" w:rsidRDefault="009A4351" w:rsidP="00E4634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4351" w:rsidRPr="005764E7" w14:paraId="1FA3CAF7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12835C3F" w14:textId="31EE8E52" w:rsidR="009A4351" w:rsidRPr="00656B26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6F871" w14:textId="197402FA" w:rsidR="009A4351" w:rsidRPr="002E177B" w:rsidRDefault="002E177B" w:rsidP="002E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651C7A" w14:textId="77777777" w:rsidR="009A4351" w:rsidRPr="0062500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ABFFB" w14:textId="27D6B522" w:rsidR="009A4351" w:rsidRPr="005764E7" w:rsidRDefault="009A4351" w:rsidP="009A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243</w:t>
            </w:r>
          </w:p>
        </w:tc>
      </w:tr>
      <w:tr w:rsidR="009A4351" w:rsidRPr="005764E7" w14:paraId="4DCB53C9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69AE23D8" w14:textId="701657D7" w:rsidR="009A4351" w:rsidRPr="00656B26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8C74A" w14:textId="5D1BCB71" w:rsidR="009A4351" w:rsidRPr="002E177B" w:rsidRDefault="002E177B" w:rsidP="002E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</w:pPr>
            <w:r w:rsidRPr="002E177B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406CD4" w14:textId="77777777" w:rsidR="009A4351" w:rsidRPr="0062500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2AC5D" w14:textId="1A4207F3" w:rsidR="009A4351" w:rsidRPr="009214FD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 w:rsidRPr="009214FD">
              <w:rPr>
                <w:rFonts w:ascii="Angsana New" w:hAnsi="Angsana New"/>
                <w:sz w:val="28"/>
                <w:szCs w:val="28"/>
                <w:lang w:val="en-US"/>
              </w:rPr>
              <w:t>243</w:t>
            </w:r>
          </w:p>
        </w:tc>
      </w:tr>
      <w:tr w:rsidR="009A4351" w:rsidRPr="005764E7" w14:paraId="195B8288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C5A2FD2" w14:textId="7237A66D" w:rsidR="009A4351" w:rsidRPr="00656B26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0C31E120" w14:textId="160FF00F" w:rsidR="009A4351" w:rsidRPr="00204B7F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DAF462B" w14:textId="77777777" w:rsidR="009A4351" w:rsidRPr="005764E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0612C6A6" w14:textId="5BF8A9CB" w:rsidR="009A4351" w:rsidRPr="009214FD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4351" w:rsidRPr="005764E7" w14:paraId="1AECB653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66AB6608" w14:textId="6D96B6DF" w:rsidR="009A4351" w:rsidRPr="00656B26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984" w:type="dxa"/>
          </w:tcPr>
          <w:p w14:paraId="51AE7F09" w14:textId="7C79308F" w:rsidR="009A4351" w:rsidRPr="00656B26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3A78F78" w14:textId="77777777" w:rsidR="009A4351" w:rsidRPr="005764E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5C509839" w14:textId="6F10724D" w:rsidR="009A4351" w:rsidRPr="005764E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4351" w:rsidRPr="005764E7" w14:paraId="54BE470D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61B4C0C" w14:textId="761710DD" w:rsidR="009A4351" w:rsidRPr="00656B26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41AD008D" w14:textId="77777777" w:rsidR="009A4351" w:rsidRPr="005764E7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6770FCC9" w14:textId="77777777" w:rsidR="009A4351" w:rsidRPr="0062500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9F19A6E" w14:textId="77777777" w:rsidR="009A4351" w:rsidRPr="005764E7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4351" w:rsidRPr="005764E7" w14:paraId="677019B8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22B89671" w14:textId="004EB99C" w:rsidR="009A4351" w:rsidRPr="00656B26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FEC2D" w14:textId="16CC66D5" w:rsidR="009A4351" w:rsidRPr="006D4EDA" w:rsidRDefault="006D4EDA" w:rsidP="006D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135,744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01C80F" w14:textId="77777777" w:rsidR="009A4351" w:rsidRPr="0062500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65CBA" w14:textId="673346BF" w:rsidR="009A4351" w:rsidRPr="005764E7" w:rsidRDefault="009A4351" w:rsidP="009A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193,551</w:t>
            </w:r>
          </w:p>
        </w:tc>
      </w:tr>
      <w:tr w:rsidR="009A4351" w:rsidRPr="005764E7" w14:paraId="7F13E767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529792FE" w14:textId="42A6DB98" w:rsidR="009A4351" w:rsidRPr="00656B26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AD9FE" w14:textId="06EE1864" w:rsidR="009A4351" w:rsidRPr="006D4EDA" w:rsidRDefault="006D4EDA" w:rsidP="006D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4EDA">
              <w:rPr>
                <w:rFonts w:ascii="Angsana New" w:hAnsi="Angsana New"/>
                <w:b/>
                <w:bCs/>
                <w:sz w:val="28"/>
                <w:szCs w:val="28"/>
              </w:rPr>
              <w:t>135,744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CF67D8" w14:textId="77777777" w:rsidR="009A4351" w:rsidRPr="0062500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4EDCE" w14:textId="2C15CFEC" w:rsidR="009A4351" w:rsidRPr="00656B26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214FD">
              <w:rPr>
                <w:rFonts w:ascii="Angsana New" w:hAnsi="Angsana New"/>
                <w:sz w:val="28"/>
                <w:szCs w:val="28"/>
                <w:lang w:val="en-US"/>
              </w:rPr>
              <w:t>193,551</w:t>
            </w:r>
          </w:p>
        </w:tc>
      </w:tr>
      <w:tr w:rsidR="009A4351" w:rsidRPr="005764E7" w14:paraId="3688D936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39A14617" w14:textId="5BD65F1C" w:rsidR="009A4351" w:rsidRPr="00656B26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62A2EF" w14:textId="5048D83B" w:rsidR="009A4351" w:rsidRPr="000738BB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96B7F1" w14:textId="77777777" w:rsidR="009A4351" w:rsidRPr="005764E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0B109C" w14:textId="4A0B8EDC" w:rsidR="009A4351" w:rsidRPr="009214FD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4351" w:rsidRPr="005764E7" w14:paraId="56789968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3B01AA5C" w14:textId="7AF0D1A0" w:rsidR="009A4351" w:rsidRPr="00656B26" w:rsidRDefault="009A4351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74EFD1B" w14:textId="159C3A0F" w:rsidR="009A4351" w:rsidRPr="0086466E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4A9DB1" w14:textId="77777777" w:rsidR="009A4351" w:rsidRPr="005764E7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F24EBD8" w14:textId="7B8D8B1C" w:rsidR="009A4351" w:rsidRPr="00C42CC5" w:rsidRDefault="009A435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3D69CC13" w14:textId="1EC6DA0F" w:rsidR="002D131C" w:rsidRDefault="002D131C"/>
    <w:p w14:paraId="4DA82D2B" w14:textId="47D99B8B" w:rsidR="002D131C" w:rsidRDefault="002D131C"/>
    <w:p w14:paraId="19C5E17D" w14:textId="109EECCC" w:rsidR="002D131C" w:rsidRDefault="002D131C"/>
    <w:tbl>
      <w:tblPr>
        <w:tblW w:w="10014" w:type="dxa"/>
        <w:tblInd w:w="-176" w:type="dxa"/>
        <w:tblLook w:val="0000" w:firstRow="0" w:lastRow="0" w:firstColumn="0" w:lastColumn="0" w:noHBand="0" w:noVBand="0"/>
      </w:tblPr>
      <w:tblGrid>
        <w:gridCol w:w="5705"/>
        <w:gridCol w:w="1984"/>
        <w:gridCol w:w="284"/>
        <w:gridCol w:w="2041"/>
      </w:tblGrid>
      <w:tr w:rsidR="00773BC4" w:rsidRPr="005764E7" w14:paraId="51E8BA50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17B032DF" w14:textId="77777777" w:rsidR="00773BC4" w:rsidRPr="00625007" w:rsidRDefault="00773BC4" w:rsidP="00C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4309" w:type="dxa"/>
            <w:gridSpan w:val="3"/>
            <w:tcBorders>
              <w:bottom w:val="single" w:sz="4" w:space="0" w:color="auto"/>
            </w:tcBorders>
          </w:tcPr>
          <w:p w14:paraId="5D9C57FF" w14:textId="77777777" w:rsidR="00773BC4" w:rsidRPr="00656B26" w:rsidRDefault="00773BC4" w:rsidP="00C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17F1C" w:rsidRPr="005764E7" w14:paraId="57FAE894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1F47BDDE" w14:textId="77777777" w:rsidR="00317F1C" w:rsidRPr="00625007" w:rsidRDefault="00317F1C" w:rsidP="00C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4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BA9F9C" w14:textId="336819A9" w:rsidR="00317F1C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17F1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  <w:p w14:paraId="3B816D54" w14:textId="77777777" w:rsidR="00317F1C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14:paraId="1E4BAB64" w14:textId="77777777" w:rsidR="00317F1C" w:rsidRPr="00656B26" w:rsidRDefault="00317F1C" w:rsidP="00C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634D" w:rsidRPr="005764E7" w14:paraId="71D1BD39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374D85BE" w14:textId="77777777" w:rsidR="00E4634D" w:rsidRPr="00656B26" w:rsidRDefault="00E4634D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0A330" w14:textId="0980002F" w:rsidR="00E4634D" w:rsidRPr="004A3BD9" w:rsidRDefault="004C0C42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7FD4518" w14:textId="77777777" w:rsidR="00E4634D" w:rsidRPr="00E4634D" w:rsidRDefault="00E4634D" w:rsidP="00E4634D">
            <w:pPr>
              <w:spacing w:line="240" w:lineRule="auto"/>
              <w:ind w:left="-54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ACD770" w14:textId="78051532" w:rsidR="00E4634D" w:rsidRPr="00656B26" w:rsidRDefault="004C0C42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C0C42" w:rsidRPr="005764E7" w14:paraId="5FE7F502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78F4E93D" w14:textId="37E9775F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6A4C6AA" w14:textId="129557F3" w:rsidR="004C0C42" w:rsidRPr="004A3BD9" w:rsidRDefault="004C0C42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A664B30" w14:textId="77777777" w:rsidR="004C0C42" w:rsidRPr="00E4634D" w:rsidRDefault="004C0C42" w:rsidP="00E4634D">
            <w:pPr>
              <w:spacing w:line="240" w:lineRule="auto"/>
              <w:ind w:left="-54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F4BB4" w14:textId="77777777" w:rsidR="004C0C42" w:rsidRPr="00B94E18" w:rsidRDefault="004C0C42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0C42" w:rsidRPr="005764E7" w14:paraId="29CD2F8A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1655363C" w14:textId="067B44EC" w:rsidR="004C0C42" w:rsidRPr="00656B26" w:rsidRDefault="004C0C42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361B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</w:tcPr>
          <w:p w14:paraId="5E0E5F75" w14:textId="77777777" w:rsidR="004C0C42" w:rsidRPr="005764E7" w:rsidRDefault="004C0C42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17923C4" w14:textId="77777777" w:rsidR="004C0C42" w:rsidRPr="005764E7" w:rsidRDefault="004C0C42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4C81C772" w14:textId="77777777" w:rsidR="004C0C42" w:rsidRPr="00656B26" w:rsidRDefault="004C0C42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C0C42" w:rsidRPr="005764E7" w14:paraId="0BF6D05B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6CE02AEB" w14:textId="6F80F7A5" w:rsidR="004C0C42" w:rsidRPr="00361B41" w:rsidRDefault="004C0C42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DB6989" w14:textId="4B75B1CC" w:rsidR="004C0C42" w:rsidRPr="00EB264D" w:rsidRDefault="00EB264D" w:rsidP="00EB26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3,961</w:t>
            </w:r>
          </w:p>
        </w:tc>
        <w:tc>
          <w:tcPr>
            <w:tcW w:w="284" w:type="dxa"/>
          </w:tcPr>
          <w:p w14:paraId="3C18B1EB" w14:textId="77777777" w:rsidR="004C0C42" w:rsidRPr="005764E7" w:rsidRDefault="004C0C42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0E632107" w14:textId="41A95D18" w:rsidR="004C0C42" w:rsidRPr="00656B26" w:rsidRDefault="004C0C42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</w:tr>
      <w:tr w:rsidR="004C0C42" w:rsidRPr="005764E7" w14:paraId="65E222F1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7E9DCB05" w14:textId="58B3D0C3" w:rsidR="004C0C42" w:rsidRPr="00656B26" w:rsidRDefault="004C0C42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82841E" w14:textId="4BAC6171" w:rsidR="004C0C42" w:rsidRPr="00017CD5" w:rsidRDefault="00EB264D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296</w:t>
            </w:r>
          </w:p>
        </w:tc>
        <w:tc>
          <w:tcPr>
            <w:tcW w:w="284" w:type="dxa"/>
          </w:tcPr>
          <w:p w14:paraId="25A05661" w14:textId="77777777" w:rsidR="004C0C42" w:rsidRPr="005764E7" w:rsidRDefault="004C0C42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378E3709" w14:textId="4FD967DD" w:rsidR="004C0C42" w:rsidRPr="00656B26" w:rsidRDefault="004C0C42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296</w:t>
            </w:r>
          </w:p>
        </w:tc>
      </w:tr>
      <w:tr w:rsidR="004C0C42" w:rsidRPr="005764E7" w14:paraId="33772440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2F636D1D" w14:textId="588E1D17" w:rsidR="004C0C42" w:rsidRPr="00656B26" w:rsidRDefault="004C0C42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DCB27" w14:textId="2F231780" w:rsidR="004C0C42" w:rsidRPr="00017CD5" w:rsidRDefault="00EB264D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19204405" w14:textId="77777777" w:rsidR="004C0C42" w:rsidRPr="005764E7" w:rsidRDefault="004C0C42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44491" w14:textId="72F4DD6F" w:rsidR="004C0C42" w:rsidRPr="00656B26" w:rsidRDefault="004C0C42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</w:tr>
      <w:tr w:rsidR="004C0C42" w:rsidRPr="005764E7" w14:paraId="0BCBA1D1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7CB68037" w14:textId="46A37411" w:rsidR="004C0C42" w:rsidRPr="00656B26" w:rsidRDefault="004C0C42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61BD70" w14:textId="13F34419" w:rsidR="004C0C42" w:rsidRPr="00EB264D" w:rsidRDefault="00EB264D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264D">
              <w:rPr>
                <w:rFonts w:ascii="Angsana New" w:hAnsi="Angsana New"/>
                <w:sz w:val="28"/>
                <w:szCs w:val="28"/>
                <w:lang w:val="en-US"/>
              </w:rPr>
              <w:t>4,257</w:t>
            </w:r>
          </w:p>
        </w:tc>
        <w:tc>
          <w:tcPr>
            <w:tcW w:w="284" w:type="dxa"/>
          </w:tcPr>
          <w:p w14:paraId="76B300C4" w14:textId="77777777" w:rsidR="004C0C42" w:rsidRPr="005764E7" w:rsidRDefault="004C0C42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2872DE" w14:textId="6805AA26" w:rsidR="004C0C42" w:rsidRPr="005764E7" w:rsidRDefault="004C0C42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2,203</w:t>
            </w:r>
          </w:p>
        </w:tc>
      </w:tr>
      <w:tr w:rsidR="004C0C42" w:rsidRPr="005764E7" w14:paraId="31DD2A7A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1E0B895F" w14:textId="3C5D6180" w:rsidR="004C0C42" w:rsidRPr="00656B26" w:rsidRDefault="004C0C42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3BA1CF10" w14:textId="2AA795E9" w:rsidR="004C0C42" w:rsidRPr="00017CD5" w:rsidRDefault="004C0C42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9FF731A" w14:textId="77777777" w:rsidR="004C0C42" w:rsidRPr="004A3BD9" w:rsidRDefault="004C0C42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41" w:type="dxa"/>
            <w:tcBorders>
              <w:top w:val="double" w:sz="4" w:space="0" w:color="auto"/>
            </w:tcBorders>
          </w:tcPr>
          <w:p w14:paraId="55517AB4" w14:textId="65724257" w:rsidR="004C0C42" w:rsidRPr="005764E7" w:rsidRDefault="004C0C42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36B4D" w:rsidRPr="005764E7" w14:paraId="7E9185BB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9C801BF" w14:textId="32BB816E" w:rsidR="00B36B4D" w:rsidRDefault="00B36B4D" w:rsidP="00B3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09" w:type="dxa"/>
            <w:gridSpan w:val="3"/>
            <w:tcBorders>
              <w:bottom w:val="single" w:sz="4" w:space="0" w:color="auto"/>
            </w:tcBorders>
          </w:tcPr>
          <w:p w14:paraId="4266D8A2" w14:textId="0695AD60" w:rsidR="00B36B4D" w:rsidRPr="00B36B4D" w:rsidRDefault="00B36B4D" w:rsidP="00B36B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36B4D" w:rsidRPr="005764E7" w14:paraId="4EB6C379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19A9FD89" w14:textId="77777777" w:rsidR="00B36B4D" w:rsidRPr="00B82A94" w:rsidRDefault="00B36B4D" w:rsidP="00B3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3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EFBBDC" w14:textId="3C148F4A" w:rsidR="00B36B4D" w:rsidRDefault="0039081E" w:rsidP="00B36B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B36B4D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79410702" w14:textId="77777777" w:rsidR="00B36B4D" w:rsidRPr="005764E7" w:rsidRDefault="00B36B4D" w:rsidP="00B36B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4634D" w:rsidRPr="005764E7" w14:paraId="77F89457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62E886E" w14:textId="77777777" w:rsidR="00E4634D" w:rsidRPr="00B82A94" w:rsidRDefault="00E4634D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421AC80C" w14:textId="0F2873BE" w:rsidR="00E4634D" w:rsidRPr="00656B26" w:rsidRDefault="004C0C42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879418A" w14:textId="77777777" w:rsidR="00E4634D" w:rsidRPr="00656B26" w:rsidRDefault="00E4634D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4A05B" w14:textId="6AEA89FE" w:rsidR="00E4634D" w:rsidRPr="00656B26" w:rsidRDefault="004C0C42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C0C42" w:rsidRPr="005764E7" w14:paraId="26421DEE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68EDE569" w14:textId="275ACE26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C327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465F3017" w14:textId="61A35581" w:rsidR="004C0C42" w:rsidRPr="00E4634D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CC4CB54" w14:textId="77777777" w:rsidR="004C0C42" w:rsidRPr="00170A27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439AD74B" w14:textId="50757D92" w:rsidR="004C0C42" w:rsidRPr="00170A27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C0C42" w:rsidRPr="005764E7" w14:paraId="74606DC9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48C52DBA" w14:textId="68BF0623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4F780CCA" w14:textId="2A8BF404" w:rsidR="004C0C42" w:rsidRPr="00B36B4D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B8F8184" w14:textId="77777777" w:rsidR="004C0C42" w:rsidRPr="00B36B4D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2AFAD8EB" w14:textId="561CF50D" w:rsidR="004C0C42" w:rsidRPr="00B36B4D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C0C42" w:rsidRPr="005764E7" w14:paraId="588E89AD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D0994B8" w14:textId="60581FA0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9B176F" w14:textId="73F4FFEF" w:rsidR="004C0C42" w:rsidRPr="00BC3761" w:rsidRDefault="00BC3761" w:rsidP="00BC376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148</w:t>
            </w:r>
          </w:p>
        </w:tc>
        <w:tc>
          <w:tcPr>
            <w:tcW w:w="284" w:type="dxa"/>
            <w:shd w:val="clear" w:color="auto" w:fill="auto"/>
          </w:tcPr>
          <w:p w14:paraId="2FDEC6D5" w14:textId="77777777" w:rsidR="004C0C42" w:rsidRPr="00B36B4D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16230549" w14:textId="2FC22FEB" w:rsidR="004C0C42" w:rsidRPr="00B93FB2" w:rsidRDefault="004C0C42" w:rsidP="00BC376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14F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296</w:t>
            </w:r>
          </w:p>
        </w:tc>
      </w:tr>
      <w:tr w:rsidR="004C0C42" w:rsidRPr="005764E7" w14:paraId="4FFDBB51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2FC450B2" w14:textId="070DAD67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587696" w14:textId="77777777" w:rsidR="004C0C42" w:rsidRPr="00BC3761" w:rsidRDefault="004C0C42" w:rsidP="00BC376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1CA1BA0" w14:textId="77777777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3DD28323" w14:textId="32C1F9F2" w:rsidR="004C0C42" w:rsidRPr="009214FD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C0C42" w:rsidRPr="005764E7" w14:paraId="0B2F774F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5407F7F4" w14:textId="1CCFA385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C02A33" w14:textId="203B7D51" w:rsidR="004C0C42" w:rsidRPr="00BA7180" w:rsidRDefault="00BC376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3,961</w:t>
            </w:r>
          </w:p>
        </w:tc>
        <w:tc>
          <w:tcPr>
            <w:tcW w:w="284" w:type="dxa"/>
            <w:shd w:val="clear" w:color="auto" w:fill="auto"/>
          </w:tcPr>
          <w:p w14:paraId="771FC934" w14:textId="77777777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7412AACD" w14:textId="64C0E9CD" w:rsidR="004C0C42" w:rsidRPr="00F34240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</w:tr>
      <w:tr w:rsidR="004C0C42" w:rsidRPr="005764E7" w14:paraId="0469CD5B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3700B67D" w14:textId="50318871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65BA5E" w14:textId="05776971" w:rsidR="004C0C42" w:rsidRPr="00BA7180" w:rsidRDefault="00BC376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296</w:t>
            </w:r>
          </w:p>
        </w:tc>
        <w:tc>
          <w:tcPr>
            <w:tcW w:w="284" w:type="dxa"/>
            <w:shd w:val="clear" w:color="auto" w:fill="auto"/>
          </w:tcPr>
          <w:p w14:paraId="26AB83A3" w14:textId="77777777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6D58D82B" w14:textId="607DF230" w:rsidR="004C0C42" w:rsidRPr="00684ED0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296</w:t>
            </w:r>
          </w:p>
        </w:tc>
      </w:tr>
      <w:tr w:rsidR="004C0C42" w:rsidRPr="005764E7" w14:paraId="7F617A0B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69F7C68A" w14:textId="3BAA8722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89BF5" w14:textId="5114D5FD" w:rsidR="004C0C42" w:rsidRPr="00BA7180" w:rsidRDefault="00BC376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0D4018F" w14:textId="77777777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CD5C2" w14:textId="10312834" w:rsidR="004C0C42" w:rsidRPr="00F34240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</w:tr>
      <w:tr w:rsidR="004C0C42" w:rsidRPr="005764E7" w14:paraId="696D71B5" w14:textId="77777777" w:rsidTr="001E5D59">
        <w:trPr>
          <w:trHeight w:hRule="exact" w:val="432"/>
        </w:trPr>
        <w:tc>
          <w:tcPr>
            <w:tcW w:w="5705" w:type="dxa"/>
            <w:vAlign w:val="center"/>
          </w:tcPr>
          <w:p w14:paraId="599400E4" w14:textId="5594D37E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DF2FF46" w14:textId="01A57D51" w:rsidR="004C0C42" w:rsidRPr="00BC3761" w:rsidRDefault="00BC3761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3761">
              <w:rPr>
                <w:rFonts w:ascii="Angsana New" w:hAnsi="Angsana New"/>
                <w:sz w:val="28"/>
                <w:szCs w:val="28"/>
                <w:lang w:val="en-US"/>
              </w:rPr>
              <w:t>4,405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E37EF1C" w14:textId="77777777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5A61FA" w14:textId="2A5E6F16" w:rsidR="004C0C42" w:rsidRPr="005764E7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14FD">
              <w:rPr>
                <w:rFonts w:ascii="Angsana New" w:hAnsi="Angsana New"/>
                <w:sz w:val="28"/>
                <w:szCs w:val="28"/>
                <w:lang w:val="en-US"/>
              </w:rPr>
              <w:t>2,499</w:t>
            </w:r>
          </w:p>
        </w:tc>
      </w:tr>
      <w:tr w:rsidR="004C0C42" w:rsidRPr="005764E7" w14:paraId="518A32F8" w14:textId="77777777" w:rsidTr="001E5D59">
        <w:trPr>
          <w:trHeight w:hRule="exact" w:val="432"/>
        </w:trPr>
        <w:tc>
          <w:tcPr>
            <w:tcW w:w="5705" w:type="dxa"/>
            <w:vAlign w:val="center"/>
          </w:tcPr>
          <w:p w14:paraId="26B02E4F" w14:textId="03D87816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ED4259" w14:textId="4D4F3FA1" w:rsidR="004C0C42" w:rsidRPr="00BA7180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172C45" w14:textId="77777777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8C995" w14:textId="22839659" w:rsidR="004C0C42" w:rsidRPr="009214FD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C0C42" w:rsidRPr="005764E7" w14:paraId="1DCAE1AA" w14:textId="77777777" w:rsidTr="001E5D59">
        <w:trPr>
          <w:trHeight w:hRule="exact" w:val="379"/>
        </w:trPr>
        <w:tc>
          <w:tcPr>
            <w:tcW w:w="5705" w:type="dxa"/>
            <w:vAlign w:val="center"/>
          </w:tcPr>
          <w:p w14:paraId="3DD225C4" w14:textId="71ECBFF2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FFA998" w14:textId="7448EAF6" w:rsidR="004C0C42" w:rsidRPr="00BA7180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819FA73" w14:textId="77777777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1130F244" w14:textId="4F474C40" w:rsidR="004C0C42" w:rsidRPr="00773BC4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073BCB90" w14:textId="39EB3A4A" w:rsidR="00773BC4" w:rsidRDefault="00773BC4"/>
    <w:p w14:paraId="5F301F53" w14:textId="6DC55993" w:rsidR="00773BC4" w:rsidRDefault="00773BC4"/>
    <w:p w14:paraId="470A5988" w14:textId="73199D6E" w:rsidR="004D47A9" w:rsidRDefault="004D47A9"/>
    <w:p w14:paraId="38B97BCC" w14:textId="3ECF1E3F" w:rsidR="004D47A9" w:rsidRDefault="004D47A9"/>
    <w:p w14:paraId="2AC82843" w14:textId="5BBD4FDB" w:rsidR="004D47A9" w:rsidRDefault="004D47A9"/>
    <w:p w14:paraId="08AD6346" w14:textId="7EC61851" w:rsidR="004D47A9" w:rsidRDefault="004D47A9"/>
    <w:p w14:paraId="109FDBDB" w14:textId="6708A6C3" w:rsidR="004D47A9" w:rsidRDefault="004D47A9"/>
    <w:p w14:paraId="51F273B6" w14:textId="5D4DE408" w:rsidR="004C0C42" w:rsidRDefault="004C0C42"/>
    <w:p w14:paraId="1031FBB9" w14:textId="77777777" w:rsidR="004C0C42" w:rsidRDefault="004C0C42"/>
    <w:p w14:paraId="3575D8B3" w14:textId="45FD23FA" w:rsidR="004D47A9" w:rsidRDefault="004D47A9"/>
    <w:p w14:paraId="1B5A0890" w14:textId="77777777" w:rsidR="000F288C" w:rsidRDefault="000F288C"/>
    <w:p w14:paraId="7B4F8AA6" w14:textId="3586FC84" w:rsidR="004D47A9" w:rsidRDefault="004D47A9"/>
    <w:p w14:paraId="16921152" w14:textId="77777777" w:rsidR="004D47A9" w:rsidRDefault="004D47A9"/>
    <w:tbl>
      <w:tblPr>
        <w:tblW w:w="9957" w:type="dxa"/>
        <w:tblInd w:w="-176" w:type="dxa"/>
        <w:tblLook w:val="0000" w:firstRow="0" w:lastRow="0" w:firstColumn="0" w:lastColumn="0" w:noHBand="0" w:noVBand="0"/>
      </w:tblPr>
      <w:tblGrid>
        <w:gridCol w:w="5705"/>
        <w:gridCol w:w="1984"/>
        <w:gridCol w:w="284"/>
        <w:gridCol w:w="1984"/>
      </w:tblGrid>
      <w:tr w:rsidR="004A3BD9" w:rsidRPr="005764E7" w14:paraId="22266A7E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6BA1FFBF" w14:textId="77777777" w:rsidR="004A3BD9" w:rsidRPr="00625007" w:rsidRDefault="004A3BD9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3A45C86A" w14:textId="7C4EBABC" w:rsidR="004A3BD9" w:rsidRPr="00656B26" w:rsidRDefault="004A3BD9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B1A52" w:rsidRPr="005764E7" w14:paraId="2DF697BE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5AA801AC" w14:textId="77777777" w:rsidR="000B1A52" w:rsidRPr="0062500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7A551AEB" w14:textId="5BB789E1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0B1A52" w:rsidRPr="005764E7" w14:paraId="1CD8F65B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7D616CC0" w14:textId="77777777" w:rsidR="000B1A52" w:rsidRPr="0062500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70017756" w14:textId="2073C2A4" w:rsidR="000B1A52" w:rsidRDefault="000B1A52" w:rsidP="000B1A5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1D95F4B1" w14:textId="77777777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634D" w:rsidRPr="005764E7" w14:paraId="06B5F4A0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5005F51D" w14:textId="77777777" w:rsidR="00E4634D" w:rsidRPr="00625007" w:rsidRDefault="00E4634D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0E410DF5" w14:textId="5C3658E3" w:rsidR="00E4634D" w:rsidRPr="00656B26" w:rsidRDefault="004C0C42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vAlign w:val="center"/>
          </w:tcPr>
          <w:p w14:paraId="70C119F6" w14:textId="77777777" w:rsidR="00E4634D" w:rsidRPr="00656B26" w:rsidRDefault="00E4634D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F9949EE" w14:textId="2A6DAE9B" w:rsidR="00E4634D" w:rsidRPr="00656B26" w:rsidRDefault="004C0C42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C0C42" w:rsidRPr="005764E7" w14:paraId="20A92FF1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5FD5C15C" w14:textId="0765C341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ายได้อื่น (ค่านายหน้า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ค่าเช่า และอื่น ๆ)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7843004" w14:textId="66003727" w:rsidR="004C0C42" w:rsidRPr="00E4634D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84" w:type="dxa"/>
          </w:tcPr>
          <w:p w14:paraId="0532EB63" w14:textId="77777777" w:rsidR="004C0C42" w:rsidRPr="00170A2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4C5BB24" w14:textId="06B48CA4" w:rsidR="004C0C42" w:rsidRPr="00170A2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</w:tr>
      <w:tr w:rsidR="004C0C42" w:rsidRPr="005764E7" w14:paraId="22BEE797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1B6FF850" w14:textId="0345A6A6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7F56A781" w14:textId="66B09E14" w:rsidR="004C0C42" w:rsidRPr="004A3BD9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44C6AC0" w14:textId="7C12FBE6" w:rsidR="004C0C42" w:rsidRPr="004A3BD9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FB66148" w14:textId="20AD60C0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0C42" w:rsidRPr="005764E7" w14:paraId="1C2C83D9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6D724DB2" w14:textId="5FF24915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7BB80C" w14:textId="26E8F56F" w:rsidR="004C0C42" w:rsidRPr="0066339A" w:rsidRDefault="0066339A" w:rsidP="0066339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CC452E" w14:textId="3A64F0EE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E43053A" w14:textId="6CEA9C71" w:rsidR="004C0C42" w:rsidRPr="00656B26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250</w:t>
            </w:r>
          </w:p>
        </w:tc>
      </w:tr>
      <w:tr w:rsidR="004C0C42" w:rsidRPr="005764E7" w14:paraId="19F56EA0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72CAE662" w14:textId="034F8442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045A4DE" w14:textId="77777777" w:rsidR="004C0C42" w:rsidRPr="0066339A" w:rsidRDefault="004C0C42" w:rsidP="0066339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936081A" w14:textId="1E50792E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0C3287F" w14:textId="1C9192A6" w:rsidR="004C0C42" w:rsidRPr="00656B26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C0C42" w:rsidRPr="005764E7" w14:paraId="34201B2E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77A1A579" w14:textId="62037B75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78D02" w14:textId="521C72F9" w:rsidR="004C0C42" w:rsidRPr="00AB5BF4" w:rsidRDefault="0066339A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835644" w14:textId="5AD2933E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947B1" w14:textId="3AA420A1" w:rsidR="004C0C42" w:rsidRPr="00025564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141</w:t>
            </w:r>
          </w:p>
        </w:tc>
      </w:tr>
      <w:tr w:rsidR="004C0C42" w:rsidRPr="005764E7" w14:paraId="177A5DAE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4EBF914C" w14:textId="0A3884AB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74BB7D" w14:textId="1397E1D9" w:rsidR="004C0C42" w:rsidRPr="0066339A" w:rsidRDefault="0066339A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339A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048577" w14:textId="2E997D9D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4AA68" w14:textId="626C7ED1" w:rsidR="004C0C42" w:rsidRPr="00025564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214FD">
              <w:rPr>
                <w:rFonts w:ascii="Angsana New" w:hAnsi="Angsana New"/>
                <w:sz w:val="28"/>
                <w:szCs w:val="28"/>
                <w:lang w:val="en-US"/>
              </w:rPr>
              <w:t>391</w:t>
            </w:r>
          </w:p>
        </w:tc>
      </w:tr>
      <w:tr w:rsidR="004C0C42" w:rsidRPr="005764E7" w14:paraId="3A96A531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6B315959" w14:textId="77777777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5F3D8E03" w14:textId="77777777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577DEB78" w14:textId="77777777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4BF4765" w14:textId="77777777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09229748" w14:textId="77777777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0F12515E" w14:textId="77777777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4CC83D11" w14:textId="77777777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8DB9EAD" w14:textId="77777777" w:rsidR="004C0C42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0729366F" w14:textId="7749F462" w:rsidR="004C0C42" w:rsidRPr="00656B26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5319FA8B" w14:textId="67545C18" w:rsidR="004C0C42" w:rsidRPr="00C565D7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6AD8582" w14:textId="77777777" w:rsidR="004C0C42" w:rsidRPr="005764E7" w:rsidRDefault="004C0C42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A41D50A" w14:textId="5C632318" w:rsidR="004C0C42" w:rsidRPr="009214FD" w:rsidRDefault="004C0C4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C0C42" w:rsidRPr="005764E7" w14:paraId="75FE756A" w14:textId="77777777" w:rsidTr="001E5D59">
        <w:trPr>
          <w:trHeight w:hRule="exact" w:val="387"/>
        </w:trPr>
        <w:tc>
          <w:tcPr>
            <w:tcW w:w="5705" w:type="dxa"/>
            <w:vAlign w:val="bottom"/>
          </w:tcPr>
          <w:p w14:paraId="362B2024" w14:textId="59C55AE1" w:rsidR="004C0C42" w:rsidRPr="00656B26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984" w:type="dxa"/>
          </w:tcPr>
          <w:p w14:paraId="2F7CC9F0" w14:textId="033C44C8" w:rsidR="004C0C42" w:rsidRPr="00751587" w:rsidRDefault="004C0C42" w:rsidP="0075158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15BD341" w14:textId="77777777" w:rsidR="004C0C42" w:rsidRPr="00751587" w:rsidRDefault="004C0C42" w:rsidP="0075158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AC44101" w14:textId="77777777" w:rsidR="004C0C42" w:rsidRPr="00751587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C0C42" w:rsidRPr="005764E7" w14:paraId="6E8C6A56" w14:textId="77777777" w:rsidTr="001E5D59">
        <w:trPr>
          <w:trHeight w:hRule="exact" w:val="387"/>
        </w:trPr>
        <w:tc>
          <w:tcPr>
            <w:tcW w:w="5705" w:type="dxa"/>
            <w:vAlign w:val="bottom"/>
          </w:tcPr>
          <w:p w14:paraId="402F0DAD" w14:textId="11DC7E55" w:rsidR="004C0C42" w:rsidRPr="00656B26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</w:rPr>
              <w:t xml:space="preserve"> 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1984" w:type="dxa"/>
          </w:tcPr>
          <w:p w14:paraId="1610A178" w14:textId="77777777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8573967" w14:textId="54492B58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3FE5194" w14:textId="77777777" w:rsidR="004C0C42" w:rsidRPr="005764E7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C0C42" w:rsidRPr="005764E7" w14:paraId="0E45A435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48102117" w14:textId="0DB7F4BB" w:rsidR="004C0C42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</w:tcPr>
          <w:p w14:paraId="3C06611E" w14:textId="77777777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1633118C" w14:textId="170F2B8C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231E13" w14:textId="77777777" w:rsidR="004C0C42" w:rsidRPr="005764E7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C0C42" w:rsidRPr="005764E7" w14:paraId="59D0E511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7A845DE1" w14:textId="2552126C" w:rsidR="004C0C42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A6F688" w14:textId="317AEFA6" w:rsidR="004C0C42" w:rsidRPr="00C86D72" w:rsidRDefault="00C86D72" w:rsidP="00C86D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1,736</w:t>
            </w:r>
          </w:p>
        </w:tc>
        <w:tc>
          <w:tcPr>
            <w:tcW w:w="284" w:type="dxa"/>
            <w:vAlign w:val="bottom"/>
          </w:tcPr>
          <w:p w14:paraId="49504713" w14:textId="5BC88BC5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4812764" w14:textId="58997999" w:rsidR="004C0C42" w:rsidRPr="005764E7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14F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1,797</w:t>
            </w:r>
          </w:p>
        </w:tc>
      </w:tr>
      <w:tr w:rsidR="004C0C42" w:rsidRPr="005764E7" w14:paraId="50E940FE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4BBA8AA2" w14:textId="6CA66AF7" w:rsidR="004C0C42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352552" w14:textId="210A0AC3" w:rsidR="004C0C42" w:rsidRPr="00C86D72" w:rsidRDefault="00C86D72" w:rsidP="00C86D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184</w:t>
            </w:r>
          </w:p>
        </w:tc>
        <w:tc>
          <w:tcPr>
            <w:tcW w:w="284" w:type="dxa"/>
            <w:vAlign w:val="bottom"/>
          </w:tcPr>
          <w:p w14:paraId="11EC9180" w14:textId="1B4CA3D0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5509ED0" w14:textId="2623FCC1" w:rsidR="004C0C42" w:rsidRPr="009214FD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960</w:t>
            </w:r>
          </w:p>
        </w:tc>
      </w:tr>
      <w:tr w:rsidR="004C0C42" w:rsidRPr="005764E7" w14:paraId="0E43CAA8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303CF5AF" w14:textId="2FA1A096" w:rsidR="004C0C42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5A9E6C" w14:textId="194B8C38" w:rsidR="004C0C42" w:rsidRPr="00C565D7" w:rsidRDefault="00C86D7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1AE673C3" w14:textId="1FE5B4ED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F6B9BC5" w14:textId="4DF2181C" w:rsidR="004C0C42" w:rsidRPr="00684ED0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</w:tr>
      <w:tr w:rsidR="004C0C42" w:rsidRPr="005764E7" w14:paraId="6E115B83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5FCF02C2" w14:textId="5251708A" w:rsidR="004C0C42" w:rsidRPr="00656B26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A9B095" w14:textId="024F0EB9" w:rsidR="004C0C42" w:rsidRPr="00C565D7" w:rsidRDefault="00C86D7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FE81161" w14:textId="77777777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0B5EB51" w14:textId="4560D6B8" w:rsidR="004C0C42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3,690</w:t>
            </w:r>
          </w:p>
        </w:tc>
      </w:tr>
      <w:tr w:rsidR="004C0C42" w:rsidRPr="005764E7" w14:paraId="0D1BBBE1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615966B" w14:textId="1A5FE7B0" w:rsidR="004C0C42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BF4F222" w14:textId="15609B92" w:rsidR="004C0C42" w:rsidRPr="00C565D7" w:rsidRDefault="00C86D7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3,7</w:t>
            </w:r>
            <w:r w:rsidR="000E0B0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</w:t>
            </w:r>
          </w:p>
        </w:tc>
        <w:tc>
          <w:tcPr>
            <w:tcW w:w="284" w:type="dxa"/>
            <w:vAlign w:val="bottom"/>
          </w:tcPr>
          <w:p w14:paraId="419D5750" w14:textId="117C632A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05161A5" w14:textId="231741BD" w:rsidR="004C0C42" w:rsidRPr="00684ED0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</w:t>
            </w:r>
          </w:p>
        </w:tc>
      </w:tr>
      <w:tr w:rsidR="004C0C42" w:rsidRPr="005764E7" w14:paraId="3B64F44F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103CFE59" w14:textId="4B1019DD" w:rsidR="004C0C42" w:rsidRPr="00656B26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F64FF6" w14:textId="452CA25B" w:rsidR="004C0C42" w:rsidRPr="005F011D" w:rsidRDefault="00C86D7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011D"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 w:rsidR="000E0B0E">
              <w:rPr>
                <w:rFonts w:ascii="Angsana New" w:hAnsi="Angsana New"/>
                <w:sz w:val="28"/>
                <w:szCs w:val="28"/>
                <w:lang w:val="en-US"/>
              </w:rPr>
              <w:t>704</w:t>
            </w:r>
          </w:p>
        </w:tc>
        <w:tc>
          <w:tcPr>
            <w:tcW w:w="284" w:type="dxa"/>
            <w:vAlign w:val="bottom"/>
          </w:tcPr>
          <w:p w14:paraId="1A66499D" w14:textId="77777777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D83C5" w14:textId="47B00AA8" w:rsidR="004C0C42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14FD">
              <w:rPr>
                <w:rFonts w:ascii="Angsana New" w:hAnsi="Angsana New"/>
                <w:sz w:val="28"/>
                <w:szCs w:val="28"/>
                <w:lang w:val="en-ZW"/>
              </w:rPr>
              <w:t>6,749</w:t>
            </w:r>
          </w:p>
        </w:tc>
      </w:tr>
      <w:tr w:rsidR="004C0C42" w:rsidRPr="005764E7" w14:paraId="64CE7F31" w14:textId="77777777" w:rsidTr="001E5D59">
        <w:trPr>
          <w:trHeight w:hRule="exact" w:val="431"/>
        </w:trPr>
        <w:tc>
          <w:tcPr>
            <w:tcW w:w="5705" w:type="dxa"/>
            <w:vAlign w:val="bottom"/>
          </w:tcPr>
          <w:p w14:paraId="100B06A1" w14:textId="301A8FCA" w:rsidR="004C0C42" w:rsidRPr="004E5B51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48A56EE2" w14:textId="78CFC474" w:rsidR="004C0C42" w:rsidRPr="008D02AF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9D19BAF" w14:textId="2EFA052E" w:rsidR="004C0C42" w:rsidRPr="005764E7" w:rsidRDefault="004C0C42" w:rsidP="0075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ACE70" w14:textId="41CE1B57" w:rsidR="004C0C42" w:rsidRPr="00684ED0" w:rsidRDefault="004C0C42" w:rsidP="0075158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25564" w:rsidRPr="005764E7" w14:paraId="32EB7384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6AB18F8" w14:textId="70858FFB" w:rsidR="00025564" w:rsidRPr="00656B26" w:rsidRDefault="00025564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984" w:type="dxa"/>
          </w:tcPr>
          <w:p w14:paraId="6CE989A7" w14:textId="77777777" w:rsidR="00025564" w:rsidRPr="005764E7" w:rsidRDefault="00025564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5652C846" w14:textId="77777777" w:rsidR="00025564" w:rsidRPr="005764E7" w:rsidRDefault="00025564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9C0C251" w14:textId="77777777" w:rsidR="00025564" w:rsidRPr="005764E7" w:rsidRDefault="00025564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5564" w:rsidRPr="005764E7" w14:paraId="70205C7E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019615CD" w14:textId="66414D61" w:rsidR="00025564" w:rsidRPr="00656B26" w:rsidRDefault="00025564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16A43F" w14:textId="226E8944" w:rsidR="00025564" w:rsidRPr="00C565D7" w:rsidRDefault="00773B6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8,459</w:t>
            </w:r>
          </w:p>
        </w:tc>
        <w:tc>
          <w:tcPr>
            <w:tcW w:w="284" w:type="dxa"/>
            <w:vAlign w:val="bottom"/>
          </w:tcPr>
          <w:p w14:paraId="6725B1CC" w14:textId="6B9EF47F" w:rsidR="00025564" w:rsidRPr="005764E7" w:rsidRDefault="00025564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958D641" w14:textId="01780D3B" w:rsidR="00025564" w:rsidRPr="00684ED0" w:rsidRDefault="009214FD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9,365</w:t>
            </w:r>
          </w:p>
        </w:tc>
      </w:tr>
      <w:tr w:rsidR="00025564" w:rsidRPr="005764E7" w14:paraId="5A842DCD" w14:textId="77777777" w:rsidTr="001E5D59">
        <w:trPr>
          <w:trHeight w:hRule="exact" w:val="432"/>
        </w:trPr>
        <w:tc>
          <w:tcPr>
            <w:tcW w:w="5705" w:type="dxa"/>
            <w:vAlign w:val="bottom"/>
          </w:tcPr>
          <w:p w14:paraId="30ACAF8E" w14:textId="5F0DC649" w:rsidR="00025564" w:rsidRPr="00656B26" w:rsidRDefault="00025564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54BDD" w14:textId="1F81055B" w:rsidR="00025564" w:rsidRPr="00C565D7" w:rsidRDefault="00773B6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171</w:t>
            </w:r>
          </w:p>
        </w:tc>
        <w:tc>
          <w:tcPr>
            <w:tcW w:w="284" w:type="dxa"/>
            <w:vAlign w:val="bottom"/>
          </w:tcPr>
          <w:p w14:paraId="4C7CC42C" w14:textId="1BA7E552" w:rsidR="00025564" w:rsidRPr="005764E7" w:rsidRDefault="00025564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41E1E" w14:textId="1730C323" w:rsidR="00025564" w:rsidRPr="00684ED0" w:rsidRDefault="009214FD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339</w:t>
            </w:r>
          </w:p>
        </w:tc>
      </w:tr>
      <w:tr w:rsidR="00025564" w:rsidRPr="005764E7" w14:paraId="3DDB05FD" w14:textId="77777777" w:rsidTr="001E5D59">
        <w:trPr>
          <w:trHeight w:hRule="exact" w:val="431"/>
        </w:trPr>
        <w:tc>
          <w:tcPr>
            <w:tcW w:w="5705" w:type="dxa"/>
            <w:vAlign w:val="center"/>
          </w:tcPr>
          <w:p w14:paraId="6D67690E" w14:textId="2E7CC8C5" w:rsidR="00025564" w:rsidRPr="00656B26" w:rsidRDefault="00025564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FF7713" w14:textId="4E2D9D1B" w:rsidR="00025564" w:rsidRPr="00C565D7" w:rsidRDefault="00773B6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8,630</w:t>
            </w:r>
          </w:p>
        </w:tc>
        <w:tc>
          <w:tcPr>
            <w:tcW w:w="284" w:type="dxa"/>
            <w:vAlign w:val="bottom"/>
          </w:tcPr>
          <w:p w14:paraId="39FFE916" w14:textId="330C254B" w:rsidR="00025564" w:rsidRPr="00C565D7" w:rsidRDefault="00025564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7963B" w14:textId="5E2E3FF5" w:rsidR="00025564" w:rsidRPr="00684ED0" w:rsidRDefault="009214FD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9,704</w:t>
            </w:r>
          </w:p>
        </w:tc>
      </w:tr>
    </w:tbl>
    <w:p w14:paraId="351E1E8B" w14:textId="3F6BBE3F" w:rsidR="004C0C42" w:rsidRDefault="004C0C42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236E3C0C" w14:textId="570264EF" w:rsidR="004C0C42" w:rsidRDefault="004C0C42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11E71718" w14:textId="755F255D" w:rsidR="004C0C42" w:rsidRDefault="004C0C42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5E295838" w14:textId="77777777" w:rsidR="0054094D" w:rsidRPr="004C0C42" w:rsidRDefault="0054094D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292B5C06" w14:textId="33CC0665" w:rsidR="00A4096F" w:rsidRPr="00617E0B" w:rsidRDefault="0012600E" w:rsidP="001E5D5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4753AE" w:rsidRPr="00656B26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EC7F7C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F1290">
        <w:rPr>
          <w:rFonts w:ascii="Angsana New" w:hAnsi="Angsana New"/>
          <w:b/>
          <w:bCs/>
          <w:sz w:val="28"/>
          <w:szCs w:val="28"/>
        </w:rPr>
        <w:t>-</w:t>
      </w:r>
      <w:r w:rsidR="00033513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6998D04" w14:textId="77777777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99" w:type="dxa"/>
        <w:tblInd w:w="-318" w:type="dxa"/>
        <w:tblLook w:val="0000" w:firstRow="0" w:lastRow="0" w:firstColumn="0" w:lastColumn="0" w:noHBand="0" w:noVBand="0"/>
      </w:tblPr>
      <w:tblGrid>
        <w:gridCol w:w="4713"/>
        <w:gridCol w:w="992"/>
        <w:gridCol w:w="283"/>
        <w:gridCol w:w="1843"/>
        <w:gridCol w:w="284"/>
        <w:gridCol w:w="1984"/>
      </w:tblGrid>
      <w:tr w:rsidR="009A4C98" w:rsidRPr="005764E7" w14:paraId="4A58989F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14:paraId="19B5CF2A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ED9394C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E781DE9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9A4C98" w:rsidRPr="005764E7" w:rsidRDefault="009A4C98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A4C98" w:rsidRPr="005764E7" w14:paraId="054D046C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14:paraId="43E3EF58" w14:textId="77777777" w:rsidR="009A4C98" w:rsidRPr="005764E7" w:rsidRDefault="009A4C98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A61D145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A616CA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9A4C98" w:rsidRPr="00EC5FC2" w:rsidRDefault="0039081E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9A4C98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9A4C98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9A4C98" w:rsidRPr="005764E7" w14:paraId="44FA0DBE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14:paraId="76AF4DDE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E4B250D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3D930AC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1E2D253B" w14:textId="0F61915E" w:rsidR="009A4C98" w:rsidRPr="00656B26" w:rsidRDefault="0039081E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A4C98" w:rsidRPr="005764E7" w14:paraId="3541824B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14:paraId="47EE0C89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263CDCC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9DABF69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EDF0BD" w14:textId="77777777" w:rsidR="009A4C98" w:rsidRPr="005764E7" w:rsidRDefault="009A4C98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4196C2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9A4C98" w:rsidRPr="005764E7" w14:paraId="5849CC99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center"/>
          </w:tcPr>
          <w:p w14:paraId="2D304DCA" w14:textId="77777777" w:rsidR="009A4C98" w:rsidRPr="00656B26" w:rsidRDefault="009A4C98" w:rsidP="001E5D5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125105B" w14:textId="2E88ED83" w:rsidR="009A4C98" w:rsidRPr="005764E7" w:rsidRDefault="009A4C98" w:rsidP="00476132">
            <w:pPr>
              <w:tabs>
                <w:tab w:val="clear" w:pos="680"/>
                <w:tab w:val="left" w:pos="742"/>
              </w:tabs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5F141F5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37C381C" w14:textId="36BBE518" w:rsidR="009A4C98" w:rsidRPr="00656B26" w:rsidRDefault="00A7624E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025564">
              <w:rPr>
                <w:rFonts w:ascii="Angsana New" w:hAnsi="Angsana New"/>
                <w:sz w:val="28"/>
                <w:szCs w:val="28"/>
              </w:rPr>
              <w:t>1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556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9A4C98"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42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0F81576D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03AE7C" w14:textId="74749E4E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423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A4C98" w:rsidRPr="005764E7" w14:paraId="7FE5826C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223AE5AC" w14:textId="64F2CFB0" w:rsidR="009A4C98" w:rsidRPr="00656B26" w:rsidRDefault="00784590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4889B407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5CC4163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9A4C98" w:rsidRPr="005764E7" w:rsidRDefault="009A4C98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847A72F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4239" w:rsidRPr="005764E7" w14:paraId="65EA1894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339C5D62" w14:textId="0B34E48B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92" w:type="dxa"/>
          </w:tcPr>
          <w:p w14:paraId="10B745C8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FCC094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5305652C" w:rsidR="004C4239" w:rsidRPr="005764E7" w:rsidRDefault="0054094D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90,310</w:t>
            </w:r>
          </w:p>
        </w:tc>
        <w:tc>
          <w:tcPr>
            <w:tcW w:w="284" w:type="dxa"/>
            <w:vAlign w:val="bottom"/>
          </w:tcPr>
          <w:p w14:paraId="73EC2D89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69BE697" w14:textId="678CAA33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114,795</w:t>
            </w:r>
          </w:p>
        </w:tc>
      </w:tr>
      <w:tr w:rsidR="004C4239" w:rsidRPr="005764E7" w14:paraId="72CD05B4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60BDCAEB" w14:textId="635F66FC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C1E7B73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872E210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7767C8F2" w:rsidR="004C4239" w:rsidRPr="005764E7" w:rsidRDefault="0054094D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90,310</w:t>
            </w:r>
          </w:p>
        </w:tc>
        <w:tc>
          <w:tcPr>
            <w:tcW w:w="284" w:type="dxa"/>
            <w:vAlign w:val="bottom"/>
          </w:tcPr>
          <w:p w14:paraId="251421F6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067A260" w14:textId="7DF6F0FC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114,795</w:t>
            </w:r>
          </w:p>
        </w:tc>
      </w:tr>
      <w:tr w:rsidR="004C4239" w:rsidRPr="005764E7" w14:paraId="72C570DA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3E60B982" w14:textId="3F57D75C" w:rsidR="004C4239" w:rsidRPr="00656B26" w:rsidRDefault="00784590" w:rsidP="00784590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84590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4D2AD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C4239"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C4239" w:rsidRPr="005764E7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="004C42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C4239" w:rsidRPr="00656B26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2" w:type="dxa"/>
          </w:tcPr>
          <w:p w14:paraId="1FB99874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1A6705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53EB4EC0" w:rsidR="004C4239" w:rsidRPr="00656B26" w:rsidRDefault="0054094D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(4,218)</w:t>
            </w:r>
          </w:p>
        </w:tc>
        <w:tc>
          <w:tcPr>
            <w:tcW w:w="284" w:type="dxa"/>
            <w:vAlign w:val="bottom"/>
          </w:tcPr>
          <w:p w14:paraId="79E95CDC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89C646D" w14:textId="4868C37C" w:rsidR="004C4239" w:rsidRPr="00656B26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(3,353)</w:t>
            </w:r>
          </w:p>
        </w:tc>
      </w:tr>
      <w:tr w:rsidR="004C4239" w:rsidRPr="005764E7" w14:paraId="3950867A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1B87516F" w14:textId="05827156" w:rsidR="004C4239" w:rsidRPr="00656B26" w:rsidRDefault="00784590" w:rsidP="00476132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992" w:type="dxa"/>
          </w:tcPr>
          <w:p w14:paraId="314BDB14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6205A3E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2D510524" w:rsidR="004C4239" w:rsidRPr="005764E7" w:rsidRDefault="0054094D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86,092</w:t>
            </w:r>
          </w:p>
        </w:tc>
        <w:tc>
          <w:tcPr>
            <w:tcW w:w="284" w:type="dxa"/>
            <w:vAlign w:val="bottom"/>
          </w:tcPr>
          <w:p w14:paraId="5464B34D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669E" w14:textId="4E87CE40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111,442</w:t>
            </w:r>
          </w:p>
        </w:tc>
      </w:tr>
      <w:tr w:rsidR="004C4239" w:rsidRPr="005764E7" w14:paraId="741F75D4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6143D04F" w14:textId="5674644B" w:rsidR="004C4239" w:rsidRPr="00656B26" w:rsidRDefault="00784590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D2A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2" w:type="dxa"/>
          </w:tcPr>
          <w:p w14:paraId="019B4650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CE515D9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D6418FD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C4239" w:rsidRPr="005764E7" w14:paraId="5CE65181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75F830A3" w14:textId="7C32672D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992" w:type="dxa"/>
          </w:tcPr>
          <w:p w14:paraId="4D6EC956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2EC647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796A0F" w14:textId="1230C13D" w:rsidR="004C4239" w:rsidRPr="005764E7" w:rsidRDefault="001D0E43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627</w:t>
            </w:r>
          </w:p>
        </w:tc>
        <w:tc>
          <w:tcPr>
            <w:tcW w:w="284" w:type="dxa"/>
            <w:vAlign w:val="bottom"/>
          </w:tcPr>
          <w:p w14:paraId="73E69A3D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70B7F95D" w14:textId="641E95C0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657</w:t>
            </w:r>
          </w:p>
        </w:tc>
      </w:tr>
      <w:tr w:rsidR="004C4239" w:rsidRPr="005764E7" w14:paraId="54A9A975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0AD1B149" w14:textId="34AD310B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  <w:r w:rsidR="004C423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14:paraId="298AF4D1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DED1B6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202083" w14:textId="51B0A4B9" w:rsidR="004C4239" w:rsidRPr="005764E7" w:rsidRDefault="001D0E43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12,99</w:t>
            </w:r>
            <w:r w:rsidR="00FF1A0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bottom"/>
          </w:tcPr>
          <w:p w14:paraId="708C22EB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B248FB3" w14:textId="052D4C82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12,726</w:t>
            </w:r>
          </w:p>
        </w:tc>
      </w:tr>
      <w:tr w:rsidR="004C4239" w:rsidRPr="005764E7" w14:paraId="290642C7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0BD6C8C5" w14:textId="5E2E8284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14:paraId="49E0EA2F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484E4E4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94DD42D" w14:textId="6FA7014F" w:rsidR="004C4239" w:rsidRPr="005764E7" w:rsidRDefault="001D0E43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284" w:type="dxa"/>
            <w:vAlign w:val="bottom"/>
          </w:tcPr>
          <w:p w14:paraId="09D1718E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2FE18B2" w14:textId="74AF1229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</w:p>
        </w:tc>
      </w:tr>
      <w:tr w:rsidR="004C4239" w:rsidRPr="005764E7" w14:paraId="51FC4C58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703C8529" w14:textId="17B126A8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5CCD70ED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7217D4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0CA" w14:textId="6734277E" w:rsidR="004C4239" w:rsidRPr="005764E7" w:rsidRDefault="001D0E43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1,36</w:t>
            </w:r>
            <w:r w:rsidR="00FF1A0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260A47E1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3745C0D" w14:textId="1236FB5F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</w:tr>
      <w:tr w:rsidR="004C4239" w:rsidRPr="005764E7" w14:paraId="24545513" w14:textId="77777777" w:rsidTr="001E5D59">
        <w:trPr>
          <w:trHeight w:hRule="exact" w:val="432"/>
        </w:trPr>
        <w:tc>
          <w:tcPr>
            <w:tcW w:w="4713" w:type="dxa"/>
            <w:shd w:val="clear" w:color="auto" w:fill="auto"/>
            <w:vAlign w:val="bottom"/>
          </w:tcPr>
          <w:p w14:paraId="57099BEB" w14:textId="51ED142D" w:rsidR="004C4239" w:rsidRPr="00656B26" w:rsidRDefault="00784590" w:rsidP="001E5D59">
            <w:pPr>
              <w:tabs>
                <w:tab w:val="clear" w:pos="227"/>
                <w:tab w:val="left" w:pos="601"/>
              </w:tabs>
              <w:spacing w:line="240" w:lineRule="auto"/>
              <w:ind w:left="426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92" w:type="dxa"/>
          </w:tcPr>
          <w:p w14:paraId="26AF58F2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FF3F5D6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AD5E1" w14:textId="4FD4280E" w:rsidR="004C4239" w:rsidRPr="005764E7" w:rsidRDefault="001D0E43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15,26</w:t>
            </w:r>
            <w:r w:rsidR="00FF1A0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2F5BE8FD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F9FD" w14:textId="1B5773F3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14,162</w:t>
            </w:r>
          </w:p>
        </w:tc>
      </w:tr>
      <w:tr w:rsidR="004C4239" w:rsidRPr="005764E7" w14:paraId="342BC435" w14:textId="77777777" w:rsidTr="001E5D59">
        <w:trPr>
          <w:trHeight w:hRule="exact" w:val="417"/>
        </w:trPr>
        <w:tc>
          <w:tcPr>
            <w:tcW w:w="4713" w:type="dxa"/>
            <w:shd w:val="clear" w:color="auto" w:fill="auto"/>
            <w:vAlign w:val="bottom"/>
          </w:tcPr>
          <w:p w14:paraId="52507E9C" w14:textId="154D140A" w:rsidR="004C4239" w:rsidRPr="00656B26" w:rsidRDefault="00784590" w:rsidP="001E5D59">
            <w:pPr>
              <w:tabs>
                <w:tab w:val="clear" w:pos="227"/>
                <w:tab w:val="left" w:pos="318"/>
              </w:tabs>
              <w:spacing w:line="240" w:lineRule="auto"/>
              <w:ind w:left="426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4C4239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992" w:type="dxa"/>
          </w:tcPr>
          <w:p w14:paraId="7516162A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B5D2DE2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63534" w14:textId="3DA6AC2C" w:rsidR="004C4239" w:rsidRPr="005764E7" w:rsidRDefault="001D0E43" w:rsidP="00476132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101,35</w:t>
            </w:r>
            <w:r w:rsidR="00687E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192400B5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BDA20" w14:textId="1C4401C0" w:rsidR="004C4239" w:rsidRPr="005764E7" w:rsidRDefault="004C4239" w:rsidP="00476132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125,604</w:t>
            </w:r>
          </w:p>
        </w:tc>
      </w:tr>
    </w:tbl>
    <w:p w14:paraId="7F760979" w14:textId="77777777" w:rsidR="00A4096F" w:rsidRPr="00656B26" w:rsidRDefault="00A4096F" w:rsidP="004C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  <w:r w:rsidRPr="00625007">
        <w:rPr>
          <w:rFonts w:ascii="Angsana New" w:hAnsi="Angsana New"/>
          <w:sz w:val="28"/>
          <w:szCs w:val="28"/>
        </w:rPr>
        <w:br w:type="page"/>
      </w:r>
    </w:p>
    <w:p w14:paraId="6E56691B" w14:textId="4B623D74" w:rsidR="00D127B9" w:rsidRPr="00656B26" w:rsidRDefault="00D127B9" w:rsidP="001E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lastRenderedPageBreak/>
        <w:t xml:space="preserve">ลูกหนี้การค้าแยกตามอายุหนี้ที่ค้างชำระได้ดังนี้ </w:t>
      </w:r>
    </w:p>
    <w:tbl>
      <w:tblPr>
        <w:tblW w:w="944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283"/>
        <w:gridCol w:w="1985"/>
        <w:gridCol w:w="283"/>
        <w:gridCol w:w="2074"/>
      </w:tblGrid>
      <w:tr w:rsidR="00417130" w:rsidRPr="005764E7" w14:paraId="62498519" w14:textId="77777777" w:rsidTr="001E5D59">
        <w:trPr>
          <w:trHeight w:hRule="exact" w:val="432"/>
        </w:trPr>
        <w:tc>
          <w:tcPr>
            <w:tcW w:w="3827" w:type="dxa"/>
          </w:tcPr>
          <w:p w14:paraId="040B1E48" w14:textId="77777777" w:rsidR="00417130" w:rsidRPr="005764E7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3" w:type="dxa"/>
          </w:tcPr>
          <w:p w14:paraId="3995722B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49B66F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2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417130" w:rsidRPr="00656B26" w:rsidRDefault="00417130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3883" w:rsidRPr="005764E7" w14:paraId="68C74215" w14:textId="77777777" w:rsidTr="001E5D59">
        <w:trPr>
          <w:trHeight w:hRule="exact" w:val="432"/>
        </w:trPr>
        <w:tc>
          <w:tcPr>
            <w:tcW w:w="3827" w:type="dxa"/>
            <w:shd w:val="clear" w:color="auto" w:fill="auto"/>
            <w:vAlign w:val="center"/>
          </w:tcPr>
          <w:p w14:paraId="3984098B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196EDDD5" w14:textId="77777777" w:rsidR="00433883" w:rsidRPr="00656B26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D41010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2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433883" w:rsidRPr="00EC5FC2" w:rsidRDefault="0039081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13595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433883" w:rsidRPr="005764E7" w14:paraId="3CE87D46" w14:textId="77777777" w:rsidTr="001E5D59">
        <w:trPr>
          <w:trHeight w:hRule="exact" w:val="432"/>
        </w:trPr>
        <w:tc>
          <w:tcPr>
            <w:tcW w:w="3827" w:type="dxa"/>
            <w:shd w:val="clear" w:color="auto" w:fill="auto"/>
            <w:vAlign w:val="center"/>
          </w:tcPr>
          <w:p w14:paraId="3F3F1F02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73956178" w14:textId="77777777" w:rsidR="00433883" w:rsidRPr="00656B26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4C93F51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2" w:type="dxa"/>
            <w:gridSpan w:val="3"/>
            <w:vAlign w:val="bottom"/>
          </w:tcPr>
          <w:p w14:paraId="778ED0AD" w14:textId="73FB7D55" w:rsidR="00433883" w:rsidRPr="00656B26" w:rsidRDefault="0039081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33883" w:rsidRPr="005764E7" w14:paraId="0A71F98E" w14:textId="77777777" w:rsidTr="001E5D59">
        <w:trPr>
          <w:trHeight w:hRule="exact" w:val="432"/>
        </w:trPr>
        <w:tc>
          <w:tcPr>
            <w:tcW w:w="3827" w:type="dxa"/>
            <w:shd w:val="clear" w:color="auto" w:fill="auto"/>
            <w:vAlign w:val="center"/>
          </w:tcPr>
          <w:p w14:paraId="3E1ACD28" w14:textId="77777777" w:rsidR="00433883" w:rsidRPr="005764E7" w:rsidRDefault="00433883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253D527F" w14:textId="77777777" w:rsidR="00433883" w:rsidRPr="00656B26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C92993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F0DC7D2" w14:textId="77777777" w:rsidR="00433883" w:rsidRPr="005764E7" w:rsidRDefault="00433883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EB7BD80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59ED94CA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5764E7" w14:paraId="7825B32A" w14:textId="77777777" w:rsidTr="001E5D59">
        <w:trPr>
          <w:trHeight w:hRule="exact" w:val="432"/>
        </w:trPr>
        <w:tc>
          <w:tcPr>
            <w:tcW w:w="3827" w:type="dxa"/>
          </w:tcPr>
          <w:p w14:paraId="517F6CD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07F4D0C" w14:textId="3DC7B608" w:rsidR="00433883" w:rsidRPr="00656B26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EBB9023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C957332" w14:textId="7690C399" w:rsidR="00433883" w:rsidRPr="00656B26" w:rsidRDefault="00A7624E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025564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556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2121E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2121E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4C42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vAlign w:val="bottom"/>
          </w:tcPr>
          <w:p w14:paraId="5C710EE4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vAlign w:val="bottom"/>
          </w:tcPr>
          <w:p w14:paraId="785536D6" w14:textId="509B0653" w:rsidR="00433883" w:rsidRPr="005764E7" w:rsidRDefault="00433883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4C423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30CD9" w:rsidRPr="005764E7" w14:paraId="31379E80" w14:textId="77777777" w:rsidTr="001E5D59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F30CD9" w:rsidRPr="00656B26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9618CE3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9B6DD43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34980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F30CD9" w:rsidRPr="005764E7" w14:paraId="47A24DEF" w14:textId="77777777" w:rsidTr="001E5D59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9B17A25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2F065AA8" w:rsidR="00F30CD9" w:rsidRPr="005764E7" w:rsidRDefault="005316CC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76,526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5318C20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9691C" w14:textId="0EF5BFFB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93,425</w:t>
            </w:r>
          </w:p>
        </w:tc>
      </w:tr>
      <w:tr w:rsidR="00F30CD9" w:rsidRPr="005764E7" w14:paraId="6C959C1F" w14:textId="77777777" w:rsidTr="001E5D59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C7C8E6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E5D420A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B4011" w14:textId="77777777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30CD9" w:rsidRPr="005764E7" w14:paraId="732963B2" w14:textId="77777777" w:rsidTr="001E5D59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924099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A3B0A" w14:textId="1DF9438E" w:rsidR="00F30CD9" w:rsidRPr="005764E7" w:rsidRDefault="005316CC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7,866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667B776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618FC" w14:textId="24B8AFBF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16,558</w:t>
            </w:r>
          </w:p>
        </w:tc>
      </w:tr>
      <w:tr w:rsidR="00F30CD9" w:rsidRPr="005764E7" w14:paraId="634602BF" w14:textId="77777777" w:rsidTr="001E5D59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B8AFCC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4F2E4" w14:textId="20E53A08" w:rsidR="00F30CD9" w:rsidRPr="005764E7" w:rsidRDefault="005316CC" w:rsidP="00E52DC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936F0FE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803C9" w14:textId="5D3A624E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</w:p>
        </w:tc>
      </w:tr>
      <w:tr w:rsidR="00F30CD9" w:rsidRPr="005764E7" w14:paraId="77DD28E8" w14:textId="77777777" w:rsidTr="001E5D59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8E09BE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58BBB" w14:textId="2F53088D" w:rsidR="00F30CD9" w:rsidRPr="00E52DC1" w:rsidRDefault="005316CC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E7E770C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9F9B3" w14:textId="05B5A0FA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537</w:t>
            </w:r>
          </w:p>
        </w:tc>
      </w:tr>
      <w:tr w:rsidR="00F30CD9" w:rsidRPr="005764E7" w14:paraId="5C76A08A" w14:textId="77777777" w:rsidTr="001E5D59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F1EBE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F3B7F" w14:textId="3F480393" w:rsidR="00F30CD9" w:rsidRPr="005764E7" w:rsidRDefault="005316CC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4,218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0AA52C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5563" w14:textId="6092FF6D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3,353</w:t>
            </w:r>
          </w:p>
        </w:tc>
      </w:tr>
      <w:tr w:rsidR="00F30CD9" w:rsidRPr="005764E7" w14:paraId="73148473" w14:textId="77777777" w:rsidTr="001E5D59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4931A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41485" w14:textId="32F494A0" w:rsidR="00F30CD9" w:rsidRPr="005764E7" w:rsidRDefault="005316CC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90,310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763EDE3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68B7524F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114,795</w:t>
            </w:r>
          </w:p>
        </w:tc>
      </w:tr>
      <w:tr w:rsidR="00F30CD9" w:rsidRPr="005764E7" w14:paraId="3E3CE59B" w14:textId="77777777" w:rsidTr="001E5D59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650304C6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D12724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459B2" w14:textId="38877BC6" w:rsidR="00F30CD9" w:rsidRPr="005764E7" w:rsidRDefault="005316CC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(4,218)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A71E996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B1D39" w14:textId="5D172D43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(3,353)</w:t>
            </w:r>
          </w:p>
        </w:tc>
      </w:tr>
      <w:tr w:rsidR="00F30CD9" w:rsidRPr="005764E7" w14:paraId="6658E472" w14:textId="77777777" w:rsidTr="001E5D59">
        <w:trPr>
          <w:trHeight w:hRule="exact" w:val="43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579362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C6508" w14:textId="4EF79420" w:rsidR="00F30CD9" w:rsidRPr="00656B26" w:rsidRDefault="005316CC" w:rsidP="00E52DC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86,092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10CBB46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793E54" w14:textId="1DEA27EC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111,442</w:t>
            </w:r>
          </w:p>
        </w:tc>
      </w:tr>
    </w:tbl>
    <w:p w14:paraId="7B40D1A3" w14:textId="05E786D4" w:rsidR="00277882" w:rsidRPr="00656B26" w:rsidRDefault="00DC2BC9" w:rsidP="00DC2BC9">
      <w:pPr>
        <w:pStyle w:val="a4"/>
        <w:widowControl/>
        <w:tabs>
          <w:tab w:val="left" w:pos="284"/>
        </w:tabs>
        <w:spacing w:before="240" w:after="120"/>
        <w:ind w:left="284" w:right="0" w:hanging="142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  </w:t>
      </w:r>
      <w:r w:rsidR="006C7998" w:rsidRPr="00625007">
        <w:rPr>
          <w:rFonts w:ascii="Angsana New" w:hAnsi="Angsana New" w:cs="Angsana New"/>
          <w:cs/>
        </w:rPr>
        <w:t>รายการเปลี่ยนแปลงของบัญชี</w:t>
      </w:r>
      <w:r w:rsidR="00526EA2" w:rsidRPr="00625007">
        <w:rPr>
          <w:rFonts w:ascii="Angsana New" w:hAnsi="Angsana New" w:cs="Angsana New"/>
          <w:cs/>
        </w:rPr>
        <w:t>ค่าเผื่อ</w:t>
      </w:r>
      <w:r w:rsidR="00526EA2" w:rsidRPr="00625007">
        <w:rPr>
          <w:rFonts w:ascii="Angsana New" w:hAnsi="Angsana New" w:cs="Angsana New" w:hint="cs"/>
          <w:cs/>
        </w:rPr>
        <w:t>ผลขาดทุนด้านเครดิต</w:t>
      </w:r>
      <w:r w:rsidR="006C7998" w:rsidRPr="00625007">
        <w:rPr>
          <w:rFonts w:ascii="Angsana New" w:hAnsi="Angsana New" w:cs="Angsana New"/>
          <w:cs/>
        </w:rPr>
        <w:t>ของลูกหนี้การค้า</w:t>
      </w:r>
      <w:r w:rsidR="004C0C42">
        <w:rPr>
          <w:rFonts w:ascii="Angsana New" w:hAnsi="Angsana New" w:cs="Angsana New"/>
        </w:rPr>
        <w:t xml:space="preserve"> </w:t>
      </w:r>
      <w:r w:rsidR="004C0C42">
        <w:rPr>
          <w:rFonts w:ascii="Angsana New" w:hAnsi="Angsana New" w:cs="Angsana New" w:hint="cs"/>
          <w:cs/>
        </w:rPr>
        <w:t xml:space="preserve">สำหรับปีสิ้นสุด </w:t>
      </w:r>
      <w:r w:rsidR="006C7998" w:rsidRPr="00625007">
        <w:rPr>
          <w:rFonts w:ascii="Angsana New" w:hAnsi="Angsana New" w:cs="Angsana New"/>
          <w:cs/>
        </w:rPr>
        <w:t>วันที่</w:t>
      </w:r>
      <w:r w:rsidR="006C7998" w:rsidRPr="00625007">
        <w:rPr>
          <w:rFonts w:ascii="Angsana New" w:hAnsi="Angsana New" w:cs="Angsana New"/>
        </w:rPr>
        <w:t xml:space="preserve"> </w:t>
      </w:r>
      <w:r w:rsidR="00A7624E" w:rsidRPr="0061078A">
        <w:rPr>
          <w:rFonts w:asciiTheme="majorBidi" w:hAnsiTheme="majorBidi" w:cstheme="majorBidi"/>
          <w:lang w:val="en-ZW"/>
        </w:rPr>
        <w:t>3</w:t>
      </w:r>
      <w:r w:rsidR="00025564">
        <w:rPr>
          <w:rFonts w:asciiTheme="majorBidi" w:hAnsiTheme="majorBidi" w:cstheme="majorBidi"/>
          <w:lang w:val="en-ZW"/>
        </w:rPr>
        <w:t>1</w:t>
      </w:r>
      <w:r w:rsidR="00A7624E" w:rsidRPr="0061078A">
        <w:rPr>
          <w:rFonts w:asciiTheme="majorBidi" w:hAnsiTheme="majorBidi" w:cstheme="majorBidi"/>
        </w:rPr>
        <w:t xml:space="preserve"> </w:t>
      </w:r>
      <w:r w:rsidR="00025564">
        <w:rPr>
          <w:rFonts w:asciiTheme="majorBidi" w:hAnsiTheme="majorBidi" w:cstheme="majorBidi" w:hint="cs"/>
          <w:cs/>
        </w:rPr>
        <w:t>ธันวาคม</w:t>
      </w:r>
      <w:r w:rsidR="00074A1A" w:rsidRPr="0061078A">
        <w:rPr>
          <w:rFonts w:asciiTheme="majorBidi" w:hAnsiTheme="majorBidi" w:cstheme="majorBidi"/>
        </w:rPr>
        <w:t xml:space="preserve"> </w:t>
      </w:r>
      <w:r w:rsidR="00A7624E" w:rsidRPr="0061078A">
        <w:rPr>
          <w:rFonts w:asciiTheme="majorBidi" w:hAnsiTheme="majorBidi" w:cstheme="majorBidi"/>
        </w:rPr>
        <w:t>2564</w:t>
      </w:r>
      <w:r w:rsidR="006C7998" w:rsidRPr="00656B26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440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37"/>
      </w:tblGrid>
      <w:tr w:rsidR="003D697B" w:rsidRPr="005764E7" w14:paraId="13E67ED0" w14:textId="77777777" w:rsidTr="00DC2BC9">
        <w:trPr>
          <w:cantSplit/>
          <w:trHeight w:hRule="exact" w:val="432"/>
        </w:trPr>
        <w:tc>
          <w:tcPr>
            <w:tcW w:w="4394" w:type="dxa"/>
          </w:tcPr>
          <w:p w14:paraId="00B74D75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13234312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449143E5" w14:textId="77777777" w:rsidR="003D697B" w:rsidRPr="00656B26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D697B" w:rsidRPr="005764E7" w14:paraId="3B26DD62" w14:textId="77777777" w:rsidTr="00DC2BC9">
        <w:trPr>
          <w:cantSplit/>
          <w:trHeight w:hRule="exact" w:val="432"/>
        </w:trPr>
        <w:tc>
          <w:tcPr>
            <w:tcW w:w="4394" w:type="dxa"/>
          </w:tcPr>
          <w:p w14:paraId="5E2ADF18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2DBD7ABB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</w:tcPr>
          <w:p w14:paraId="590BF79B" w14:textId="40841000"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3D697B" w:rsidRPr="005764E7" w14:paraId="593C4007" w14:textId="77777777" w:rsidTr="00DC2BC9">
        <w:trPr>
          <w:cantSplit/>
          <w:trHeight w:hRule="exact" w:val="432"/>
        </w:trPr>
        <w:tc>
          <w:tcPr>
            <w:tcW w:w="4394" w:type="dxa"/>
          </w:tcPr>
          <w:p w14:paraId="0B705F27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70FF15D6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5C699314" w14:textId="480DB0D9"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D697B" w:rsidRPr="005764E7" w14:paraId="5182F96F" w14:textId="77777777" w:rsidTr="00DC2BC9">
        <w:trPr>
          <w:cantSplit/>
          <w:trHeight w:hRule="exact" w:val="432"/>
        </w:trPr>
        <w:tc>
          <w:tcPr>
            <w:tcW w:w="4394" w:type="dxa"/>
            <w:vAlign w:val="bottom"/>
          </w:tcPr>
          <w:p w14:paraId="0C9BA424" w14:textId="698366DA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49F4C3DB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825E" w14:textId="2DA3B840" w:rsidR="003D697B" w:rsidRPr="00615144" w:rsidRDefault="00615144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ZW"/>
              </w:rPr>
              <w:t>3,353</w:t>
            </w:r>
          </w:p>
        </w:tc>
      </w:tr>
      <w:tr w:rsidR="003D697B" w:rsidRPr="005764E7" w14:paraId="2ABC44DB" w14:textId="77777777" w:rsidTr="00DC2BC9">
        <w:trPr>
          <w:cantSplit/>
          <w:trHeight w:hRule="exact" w:val="432"/>
        </w:trPr>
        <w:tc>
          <w:tcPr>
            <w:tcW w:w="4394" w:type="dxa"/>
            <w:vAlign w:val="bottom"/>
          </w:tcPr>
          <w:p w14:paraId="28A7F463" w14:textId="4933778D" w:rsidR="003D697B" w:rsidRPr="005764E7" w:rsidRDefault="003D697B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BA5264">
              <w:rPr>
                <w:rFonts w:ascii="Angsana New" w:hAnsi="Angsana New" w:hint="cs"/>
                <w:b/>
                <w:sz w:val="28"/>
                <w:szCs w:val="28"/>
                <w:cs/>
              </w:rPr>
              <w:t>ปี</w:t>
            </w:r>
          </w:p>
        </w:tc>
        <w:tc>
          <w:tcPr>
            <w:tcW w:w="709" w:type="dxa"/>
          </w:tcPr>
          <w:p w14:paraId="4E57445E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D3A24" w14:textId="58648486" w:rsidR="003D697B" w:rsidRPr="00656B26" w:rsidRDefault="004F7C18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865</w:t>
            </w:r>
          </w:p>
        </w:tc>
      </w:tr>
      <w:tr w:rsidR="003D697B" w:rsidRPr="005764E7" w14:paraId="5B895EC6" w14:textId="77777777" w:rsidTr="00DC2BC9">
        <w:trPr>
          <w:cantSplit/>
          <w:trHeight w:hRule="exact" w:val="432"/>
        </w:trPr>
        <w:tc>
          <w:tcPr>
            <w:tcW w:w="4394" w:type="dxa"/>
            <w:vAlign w:val="bottom"/>
          </w:tcPr>
          <w:p w14:paraId="13AA4DDE" w14:textId="7F4552B1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025564">
              <w:rPr>
                <w:rFonts w:ascii="Angsana New" w:hAnsi="Angsana New"/>
                <w:bCs/>
                <w:sz w:val="28"/>
                <w:szCs w:val="28"/>
                <w:lang w:val="en-ZW"/>
              </w:rPr>
              <w:t>1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02556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0779FBFE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97925" w14:textId="0E8AA5FA" w:rsidR="003D697B" w:rsidRPr="00656B26" w:rsidRDefault="004F7C18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4,218</w:t>
            </w:r>
          </w:p>
        </w:tc>
      </w:tr>
    </w:tbl>
    <w:p w14:paraId="414771C4" w14:textId="6CE4363B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A0160F6" w14:textId="71F163A7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488F6E7" w14:textId="2574D1DD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DA3CBE0" w14:textId="77777777" w:rsidR="00B959B0" w:rsidRP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AF1270" w14:textId="06D1FF9A" w:rsidR="00190C33" w:rsidRPr="00617E0B" w:rsidRDefault="00190C33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  <w:r w:rsidR="005A171F" w:rsidRPr="00617E0B">
        <w:rPr>
          <w:rFonts w:ascii="Angsana New" w:hAnsi="Angsana New"/>
          <w:b/>
          <w:bCs/>
          <w:sz w:val="28"/>
          <w:szCs w:val="28"/>
        </w:rPr>
        <w:t xml:space="preserve"> - </w:t>
      </w:r>
      <w:r w:rsidR="005A171F"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58B248B3" w14:textId="208F2F90" w:rsidR="00603BE1" w:rsidRPr="00656B26" w:rsidRDefault="00603BE1" w:rsidP="00DC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603BE1">
        <w:rPr>
          <w:rFonts w:ascii="Angsana New" w:hAnsi="Angsana New"/>
          <w:sz w:val="28"/>
          <w:szCs w:val="28"/>
          <w:lang w:val="en-GB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786"/>
        <w:gridCol w:w="284"/>
        <w:gridCol w:w="425"/>
        <w:gridCol w:w="1985"/>
        <w:gridCol w:w="283"/>
        <w:gridCol w:w="2018"/>
      </w:tblGrid>
      <w:tr w:rsidR="00190C33" w:rsidRPr="005764E7" w14:paraId="2A4D6C7A" w14:textId="77777777" w:rsidTr="0039081E">
        <w:trPr>
          <w:trHeight w:hRule="exact" w:val="432"/>
        </w:trPr>
        <w:tc>
          <w:tcPr>
            <w:tcW w:w="4786" w:type="dxa"/>
          </w:tcPr>
          <w:p w14:paraId="24CB3AF0" w14:textId="77777777" w:rsidR="00190C33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  <w:p w14:paraId="23A0E0A2" w14:textId="77777777" w:rsidR="00190C33" w:rsidRPr="005764E7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656B26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5764E7" w14:paraId="0C2E5BD2" w14:textId="7777777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7747535E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EC5FC2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190C33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190C33" w:rsidRPr="005764E7" w14:paraId="01DEFC16" w14:textId="7777777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69853AD6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vAlign w:val="bottom"/>
          </w:tcPr>
          <w:p w14:paraId="1E88D1A2" w14:textId="6BA8681E" w:rsidR="00190C33" w:rsidRPr="00656B26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5764E7" w14:paraId="137A3519" w14:textId="7777777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62798F5D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5764E7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5764E7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5764E7" w14:paraId="490AC65C" w14:textId="77777777" w:rsidTr="0039081E">
        <w:trPr>
          <w:trHeight w:hRule="exact" w:val="432"/>
        </w:trPr>
        <w:tc>
          <w:tcPr>
            <w:tcW w:w="4786" w:type="dxa"/>
          </w:tcPr>
          <w:p w14:paraId="5253B62E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656B26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C636C7D" w14:textId="74246F5C" w:rsidR="00190C33" w:rsidRPr="00656B26" w:rsidRDefault="00A7624E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025564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="00190C33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556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90C3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90C33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055017" w:rsidRPr="0062500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83" w:type="dxa"/>
            <w:vAlign w:val="bottom"/>
          </w:tcPr>
          <w:p w14:paraId="0D45E15D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vAlign w:val="bottom"/>
          </w:tcPr>
          <w:p w14:paraId="4CE35A44" w14:textId="2E0E153B" w:rsidR="00190C33" w:rsidRPr="005764E7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055017" w:rsidRPr="0062500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190C33" w:rsidRPr="005764E7" w14:paraId="1CD256F1" w14:textId="77777777" w:rsidTr="00666311">
        <w:trPr>
          <w:trHeight w:hRule="exact" w:val="49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8813A" w14:textId="1FF873FF" w:rsidR="00190C33" w:rsidRPr="00656B26" w:rsidRDefault="00190C33" w:rsidP="00DC2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225E97" w14:textId="4221ED63" w:rsidR="00190C33" w:rsidRPr="00A71899" w:rsidRDefault="00666311" w:rsidP="00F571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340,</w:t>
            </w:r>
            <w:r w:rsidR="002C44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="003348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C93B24D" w14:textId="77777777" w:rsidR="00190C33" w:rsidRPr="005764E7" w:rsidRDefault="00190C33" w:rsidP="00F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2C1FF2" w14:textId="7071B1BC" w:rsidR="00190C33" w:rsidRPr="006F0E0C" w:rsidRDefault="00055017" w:rsidP="00F571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550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351,988</w:t>
            </w:r>
          </w:p>
        </w:tc>
      </w:tr>
    </w:tbl>
    <w:p w14:paraId="0B998717" w14:textId="76A3E12D" w:rsidR="00603BE1" w:rsidRPr="00617E0B" w:rsidRDefault="00603BE1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EF393C4" w14:textId="7708231A" w:rsidR="00603BE1" w:rsidRDefault="00603BE1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ณ วันที่ </w:t>
      </w:r>
      <w:r w:rsidR="006B2B3E">
        <w:rPr>
          <w:rFonts w:ascii="Angsana New" w:hAnsi="Angsana New"/>
          <w:sz w:val="28"/>
          <w:szCs w:val="28"/>
        </w:rPr>
        <w:t>3</w:t>
      </w:r>
      <w:r w:rsidR="00025564">
        <w:rPr>
          <w:rFonts w:ascii="Angsana New" w:hAnsi="Angsana New"/>
          <w:sz w:val="28"/>
          <w:szCs w:val="28"/>
          <w:lang w:val="en-ZW"/>
        </w:rPr>
        <w:t>1</w:t>
      </w:r>
      <w:r w:rsidR="006B2B3E" w:rsidRPr="005764E7">
        <w:rPr>
          <w:rFonts w:ascii="Angsana New" w:hAnsi="Angsana New"/>
          <w:sz w:val="28"/>
          <w:szCs w:val="28"/>
        </w:rPr>
        <w:t xml:space="preserve"> </w:t>
      </w:r>
      <w:r w:rsidR="00E43EB2">
        <w:rPr>
          <w:rFonts w:ascii="Angsana New" w:hAnsi="Angsana New" w:hint="cs"/>
          <w:sz w:val="28"/>
          <w:szCs w:val="28"/>
          <w:cs/>
        </w:rPr>
        <w:t>ธันวาคม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/>
          <w:sz w:val="28"/>
          <w:szCs w:val="28"/>
        </w:rPr>
        <w:t>2564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และ</w:t>
      </w:r>
      <w:r w:rsidR="004C0C42"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hint="cs"/>
          <w:sz w:val="28"/>
          <w:szCs w:val="28"/>
        </w:rPr>
        <w:t>256</w:t>
      </w:r>
      <w:r>
        <w:rPr>
          <w:rFonts w:ascii="Angsana New" w:eastAsia="Calibri" w:hAnsi="Angsana New"/>
          <w:sz w:val="28"/>
          <w:szCs w:val="28"/>
        </w:rPr>
        <w:t>3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สินทรัพย์ทางการเงินหมุนเวียนอื่นของบริษัท ได้แก่ เงิน</w:t>
      </w:r>
      <w:r w:rsidR="005A171F" w:rsidRPr="00656B26">
        <w:rPr>
          <w:rFonts w:ascii="Angsana New" w:eastAsia="Calibri" w:hAnsi="Angsana New" w:hint="cs"/>
          <w:sz w:val="28"/>
          <w:szCs w:val="28"/>
          <w:cs/>
        </w:rPr>
        <w:t>ลงทุนชั่วคราวในเงินฝากธนาคารประเภทฝากประจำ</w:t>
      </w:r>
    </w:p>
    <w:p w14:paraId="388C68D8" w14:textId="55E649EE" w:rsidR="002D7D4D" w:rsidRDefault="004079A8" w:rsidP="00DC2B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2B4B1B3C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8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25"/>
        <w:gridCol w:w="1985"/>
        <w:gridCol w:w="283"/>
        <w:gridCol w:w="2018"/>
      </w:tblGrid>
      <w:tr w:rsidR="005A7C04" w:rsidRPr="005764E7" w14:paraId="37814A81" w14:textId="77777777" w:rsidTr="001E5D59">
        <w:trPr>
          <w:trHeight w:hRule="exact" w:val="432"/>
        </w:trPr>
        <w:tc>
          <w:tcPr>
            <w:tcW w:w="4820" w:type="dxa"/>
          </w:tcPr>
          <w:p w14:paraId="3233E568" w14:textId="7B608E35" w:rsidR="005A7C04" w:rsidRPr="005764E7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0BF4904A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405021A0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656B26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5764E7" w14:paraId="33982071" w14:textId="77777777" w:rsidTr="001E5D59">
        <w:trPr>
          <w:trHeight w:hRule="exact" w:val="432"/>
        </w:trPr>
        <w:tc>
          <w:tcPr>
            <w:tcW w:w="4820" w:type="dxa"/>
            <w:shd w:val="clear" w:color="auto" w:fill="auto"/>
            <w:vAlign w:val="center"/>
          </w:tcPr>
          <w:p w14:paraId="76140310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8C67299" w14:textId="77777777"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0274619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EC5FC2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5A7C04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5A7C04" w:rsidRPr="005764E7" w14:paraId="460F6AFE" w14:textId="77777777" w:rsidTr="001E5D59">
        <w:trPr>
          <w:trHeight w:hRule="exact" w:val="432"/>
        </w:trPr>
        <w:tc>
          <w:tcPr>
            <w:tcW w:w="4820" w:type="dxa"/>
            <w:shd w:val="clear" w:color="auto" w:fill="auto"/>
            <w:vAlign w:val="center"/>
          </w:tcPr>
          <w:p w14:paraId="6E21546F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FB107CF" w14:textId="77777777"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5854FD1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vAlign w:val="bottom"/>
          </w:tcPr>
          <w:p w14:paraId="3653C092" w14:textId="66631B8B" w:rsidR="005A7C04" w:rsidRPr="00656B26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5764E7" w14:paraId="30AB3CE8" w14:textId="77777777" w:rsidTr="001E5D59">
        <w:trPr>
          <w:trHeight w:hRule="exact" w:val="432"/>
        </w:trPr>
        <w:tc>
          <w:tcPr>
            <w:tcW w:w="4820" w:type="dxa"/>
            <w:shd w:val="clear" w:color="auto" w:fill="auto"/>
            <w:vAlign w:val="center"/>
          </w:tcPr>
          <w:p w14:paraId="588876D3" w14:textId="77777777" w:rsidR="005A7C04" w:rsidRPr="005764E7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4373B8" w14:textId="77777777" w:rsidR="005A7C04" w:rsidRPr="00656B26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4BAFF02" w14:textId="77777777" w:rsidR="005A7C04" w:rsidRPr="005764E7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4D5CD29" w14:textId="77777777" w:rsidR="005A7C04" w:rsidRPr="005764E7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5764E7" w14:paraId="1966667B" w14:textId="77777777" w:rsidTr="001E5D59">
        <w:trPr>
          <w:trHeight w:hRule="exact" w:val="432"/>
        </w:trPr>
        <w:tc>
          <w:tcPr>
            <w:tcW w:w="4820" w:type="dxa"/>
          </w:tcPr>
          <w:p w14:paraId="344C6A92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2A13828" w14:textId="77777777" w:rsidR="005A7C04" w:rsidRPr="00656B26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DF43D8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DEA6780" w14:textId="4AC767A2" w:rsidR="005A7C04" w:rsidRPr="005764E7" w:rsidRDefault="006B2B3E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43EB2">
              <w:rPr>
                <w:rFonts w:ascii="Angsana New" w:hAnsi="Angsana New"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3EB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5A7C04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A7C0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bottom"/>
          </w:tcPr>
          <w:p w14:paraId="74915717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vAlign w:val="bottom"/>
          </w:tcPr>
          <w:p w14:paraId="06C6F309" w14:textId="175F5CE3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44469">
              <w:rPr>
                <w:rFonts w:ascii="Angsana New" w:hAnsi="Angsana New"/>
                <w:sz w:val="28"/>
                <w:szCs w:val="28"/>
              </w:rPr>
              <w:t>25</w:t>
            </w:r>
            <w:r w:rsidRPr="005764E7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5A7C04" w:rsidRPr="005764E7" w14:paraId="354245BE" w14:textId="77777777" w:rsidTr="001E5D59">
        <w:trPr>
          <w:trHeight w:hRule="exact" w:val="43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7B9BA52E" w:rsidR="005A7C04" w:rsidRPr="00656B26" w:rsidRDefault="005A7C04" w:rsidP="00C36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40" w:lineRule="auto"/>
              <w:ind w:left="572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ตราสารทุน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  <w:r w:rsidR="008E53AB" w:rsidRPr="00656B26">
              <w:rPr>
                <w:rFonts w:ascii="Angsana New" w:hAnsi="Angsana New" w:hint="cs"/>
                <w:sz w:val="28"/>
                <w:szCs w:val="28"/>
                <w:cs/>
              </w:rPr>
              <w:t>ในตลาดหลักทรัพย์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3A44B981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69267452" w:rsidR="005A7C04" w:rsidRPr="005764E7" w:rsidRDefault="00AB6065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224,316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DEC62" w14:textId="32620541" w:rsidR="005A7C04" w:rsidRPr="00656B26" w:rsidRDefault="005A7C04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170,490</w:t>
            </w:r>
          </w:p>
        </w:tc>
      </w:tr>
      <w:tr w:rsidR="005A7C04" w:rsidRPr="005764E7" w14:paraId="43BFA0E6" w14:textId="77777777" w:rsidTr="001E5D59">
        <w:trPr>
          <w:trHeight w:hRule="exact" w:val="432"/>
        </w:trPr>
        <w:tc>
          <w:tcPr>
            <w:tcW w:w="51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5A7C04" w:rsidRPr="005764E7" w:rsidRDefault="005A7C04" w:rsidP="00C36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 w:hanging="108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66EE9770" w:rsidR="005A7C04" w:rsidRPr="005764E7" w:rsidRDefault="00AB6065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C741C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C741C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6D425898" w:rsidR="005A7C04" w:rsidRPr="005764E7" w:rsidRDefault="004830B5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34,923</w:t>
            </w:r>
          </w:p>
        </w:tc>
      </w:tr>
      <w:tr w:rsidR="005A7C04" w:rsidRPr="005764E7" w14:paraId="7C32ED1D" w14:textId="77777777" w:rsidTr="001E5D59">
        <w:trPr>
          <w:trHeight w:hRule="exact" w:val="43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5A7C04" w:rsidRPr="00656B26" w:rsidRDefault="005A7C04" w:rsidP="00C36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8E53AB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5A7C04" w:rsidRPr="005764E7" w:rsidRDefault="005A7C04" w:rsidP="00C36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0C2621A0" w:rsidR="005A7C04" w:rsidRPr="00656B26" w:rsidRDefault="00AB6065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741CB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741CB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E774F4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6FE90F69" w:rsidR="005A7C04" w:rsidRPr="00656B26" w:rsidRDefault="005A7C04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205,413</w:t>
            </w:r>
          </w:p>
        </w:tc>
      </w:tr>
    </w:tbl>
    <w:p w14:paraId="2FF274F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3F7C15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2A3BF006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6E062F74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8D3AA07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44C255CF" w14:textId="77777777" w:rsidR="007F4DB5" w:rsidRDefault="007F4DB5" w:rsidP="007F4D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</w:rPr>
      </w:pPr>
    </w:p>
    <w:p w14:paraId="5D908FC0" w14:textId="77777777" w:rsidR="007F4DB5" w:rsidRDefault="007F4DB5" w:rsidP="007F4D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</w:rPr>
      </w:pPr>
    </w:p>
    <w:p w14:paraId="2CA64ED7" w14:textId="3EEC99D0" w:rsidR="007F37E0" w:rsidRPr="006E1537" w:rsidRDefault="007F37E0" w:rsidP="00DC2BC9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rPr>
          <w:rFonts w:ascii="Angsana New" w:hAnsi="Angsana New"/>
          <w:sz w:val="28"/>
          <w:szCs w:val="28"/>
          <w:cs/>
        </w:rPr>
      </w:pPr>
      <w:r w:rsidRPr="006E1537">
        <w:rPr>
          <w:rFonts w:ascii="Angsana New" w:hAnsi="Angsana New" w:hint="cs"/>
          <w:sz w:val="28"/>
          <w:szCs w:val="28"/>
          <w:cs/>
        </w:rPr>
        <w:lastRenderedPageBreak/>
        <w:t>ตราสารทุน</w:t>
      </w:r>
      <w:r w:rsidRPr="006E1537">
        <w:rPr>
          <w:rFonts w:ascii="Angsana New" w:hAnsi="Angsana New" w:hint="cs"/>
          <w:sz w:val="28"/>
          <w:szCs w:val="28"/>
        </w:rPr>
        <w:t xml:space="preserve"> </w:t>
      </w:r>
      <w:r w:rsidRPr="006E1537">
        <w:rPr>
          <w:rFonts w:ascii="Angsana New" w:hAnsi="Angsana New"/>
          <w:sz w:val="28"/>
          <w:szCs w:val="28"/>
        </w:rPr>
        <w:t xml:space="preserve">- </w:t>
      </w:r>
      <w:r w:rsidRPr="006E1537">
        <w:rPr>
          <w:rFonts w:ascii="Angsana New" w:hAnsi="Angsana New" w:hint="cs"/>
          <w:sz w:val="28"/>
          <w:szCs w:val="28"/>
          <w:cs/>
        </w:rPr>
        <w:t>หลักทรัพย์จดทะเบียน</w:t>
      </w:r>
      <w:r w:rsidR="0060799F" w:rsidRPr="006E1537">
        <w:rPr>
          <w:rFonts w:ascii="Angsana New" w:hAnsi="Angsana New" w:hint="cs"/>
          <w:sz w:val="28"/>
          <w:szCs w:val="28"/>
          <w:cs/>
        </w:rPr>
        <w:t>ในตลาดหลักทรัพย์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587"/>
      </w:tblGrid>
      <w:tr w:rsidR="007F37E0" w:rsidRPr="005764E7" w14:paraId="4A4391A3" w14:textId="77777777" w:rsidTr="005A171F">
        <w:trPr>
          <w:trHeight w:hRule="exact" w:val="432"/>
        </w:trPr>
        <w:tc>
          <w:tcPr>
            <w:tcW w:w="3969" w:type="dxa"/>
          </w:tcPr>
          <w:p w14:paraId="032B4F72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vAlign w:val="bottom"/>
          </w:tcPr>
          <w:p w14:paraId="2F938AE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F37E0" w:rsidRPr="005764E7" w14:paraId="092E6E13" w14:textId="77777777" w:rsidTr="0039081E">
        <w:trPr>
          <w:trHeight w:hRule="exact" w:val="371"/>
        </w:trPr>
        <w:tc>
          <w:tcPr>
            <w:tcW w:w="3969" w:type="dxa"/>
          </w:tcPr>
          <w:p w14:paraId="1D36F807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6" w:type="dxa"/>
            <w:gridSpan w:val="5"/>
            <w:vAlign w:val="center"/>
          </w:tcPr>
          <w:p w14:paraId="60D5E7E7" w14:textId="0C1227AF" w:rsidR="007F37E0" w:rsidRPr="00656B26" w:rsidRDefault="0039081E" w:rsidP="00EF38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F37E0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7F37E0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14:paraId="5718201F" w14:textId="77777777" w:rsidTr="0039081E">
        <w:trPr>
          <w:trHeight w:hRule="exact" w:val="371"/>
        </w:trPr>
        <w:tc>
          <w:tcPr>
            <w:tcW w:w="3969" w:type="dxa"/>
          </w:tcPr>
          <w:p w14:paraId="3A8624D0" w14:textId="77777777" w:rsidR="0039081E" w:rsidRPr="005764E7" w:rsidRDefault="0039081E" w:rsidP="0039081E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vAlign w:val="bottom"/>
          </w:tcPr>
          <w:p w14:paraId="473F010D" w14:textId="68E44CC6" w:rsidR="0039081E" w:rsidRPr="00656B26" w:rsidRDefault="0039081E" w:rsidP="003908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F37E0" w:rsidRPr="005764E7" w14:paraId="247724B6" w14:textId="77777777" w:rsidTr="0039081E">
        <w:trPr>
          <w:trHeight w:hRule="exact" w:val="432"/>
        </w:trPr>
        <w:tc>
          <w:tcPr>
            <w:tcW w:w="3969" w:type="dxa"/>
          </w:tcPr>
          <w:p w14:paraId="55418A9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E6FC6AF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126080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B0E05CD" w14:textId="77777777" w:rsidR="007F37E0" w:rsidRPr="00656B26" w:rsidRDefault="007F37E0" w:rsidP="00AA52F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401517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419FA484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2FDB3998" w14:textId="77777777" w:rsidTr="005A171F">
        <w:trPr>
          <w:trHeight w:hRule="exact" w:val="432"/>
        </w:trPr>
        <w:tc>
          <w:tcPr>
            <w:tcW w:w="3969" w:type="dxa"/>
            <w:vAlign w:val="center"/>
          </w:tcPr>
          <w:p w14:paraId="09C81BE8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E35930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8E17256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EC164D" w14:textId="77777777" w:rsidR="007F37E0" w:rsidRPr="00656B26" w:rsidRDefault="007F37E0" w:rsidP="0060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B203F45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F2815DB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37E0" w:rsidRPr="005764E7" w14:paraId="64226012" w14:textId="77777777" w:rsidTr="0024668F">
        <w:trPr>
          <w:trHeight w:hRule="exact" w:val="432"/>
        </w:trPr>
        <w:tc>
          <w:tcPr>
            <w:tcW w:w="3969" w:type="dxa"/>
          </w:tcPr>
          <w:p w14:paraId="083D373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F7B0468" w14:textId="33F6402C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>(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250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D64C6B3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278E5B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E8CFDE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51F5F770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7479E3C1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5CC9152" w14:textId="1EF57020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43EB2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E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FB727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22E2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C09576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3291E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33F8D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6CBAAF23" w14:textId="77777777" w:rsidTr="000F1E68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32353A9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4D2746" w14:textId="054D6904" w:rsidR="007F37E0" w:rsidRPr="005764E7" w:rsidRDefault="000F1E68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8A112" w14:textId="77777777" w:rsidR="007F37E0" w:rsidRPr="005764E7" w:rsidRDefault="007F37E0" w:rsidP="00AA52F6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77E4A9" w14:textId="23A37519" w:rsidR="007F37E0" w:rsidRPr="005764E7" w:rsidRDefault="000F1E68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C1F48" w14:textId="77777777" w:rsidR="007F37E0" w:rsidRPr="005764E7" w:rsidRDefault="007F37E0" w:rsidP="00AA52F6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98D89B" w14:textId="269D1008" w:rsidR="007F37E0" w:rsidRPr="005764E7" w:rsidRDefault="000F1E68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</w:t>
            </w:r>
            <w:r w:rsidR="00EF52C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7F37E0" w:rsidRPr="005764E7" w14:paraId="2BA59CD4" w14:textId="77777777" w:rsidTr="000F1E68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0DDC33B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78F77" w14:textId="53392031" w:rsidR="007F37E0" w:rsidRPr="005764E7" w:rsidRDefault="000F1E68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178,938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7AAAF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BEF57" w14:textId="21D36B63" w:rsidR="007F37E0" w:rsidRPr="005764E7" w:rsidRDefault="000F1E68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7,052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9A870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F7D46" w14:textId="0E1397DC" w:rsidR="007F37E0" w:rsidRPr="005764E7" w:rsidRDefault="000F1E68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185,990</w:t>
            </w:r>
          </w:p>
        </w:tc>
      </w:tr>
      <w:tr w:rsidR="007F37E0" w:rsidRPr="005764E7" w14:paraId="1467BD71" w14:textId="77777777" w:rsidTr="000F1E68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B7E45EA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4CCDC5" w14:textId="68979B5D" w:rsidR="007F37E0" w:rsidRPr="005764E7" w:rsidRDefault="000F1E68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200,082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EB50A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F41C7E" w14:textId="0C2D533D" w:rsidR="007F37E0" w:rsidRPr="005764E7" w:rsidRDefault="000F1E68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24,234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60222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BCD5EE" w14:textId="29E84AD2" w:rsidR="007F37E0" w:rsidRPr="005764E7" w:rsidRDefault="000F1E68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224,316</w:t>
            </w:r>
          </w:p>
        </w:tc>
      </w:tr>
      <w:tr w:rsidR="007F37E0" w:rsidRPr="005764E7" w14:paraId="1F128C48" w14:textId="77777777" w:rsidTr="005A171F">
        <w:trPr>
          <w:trHeight w:hRule="exact" w:val="43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ADB5172" w14:textId="77777777" w:rsidR="007F37E0" w:rsidRPr="00656B26" w:rsidRDefault="007F37E0" w:rsidP="00E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AD0617F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39324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84BCD33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6F0C08D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BBB64B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057CB559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59C5F8E" w14:textId="2E30369A" w:rsidR="007F37E0" w:rsidRPr="005764E7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A834E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5C346E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5544BC9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7DEC201A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vAlign w:val="center"/>
          </w:tcPr>
          <w:p w14:paraId="66988D97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16F7B552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45C27E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3273A" w14:textId="6AA40946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4B28A" w14:textId="77777777" w:rsidR="007F37E0" w:rsidRPr="005764E7" w:rsidRDefault="007F37E0" w:rsidP="007F37E0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22323" w14:textId="7B3B7790" w:rsidR="007F37E0" w:rsidRPr="005764E7" w:rsidRDefault="007F37E0" w:rsidP="007F37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8AC8BD" w14:textId="77777777" w:rsidR="007F37E0" w:rsidRPr="005764E7" w:rsidRDefault="007F37E0" w:rsidP="007F37E0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43B807" w14:textId="0B396102" w:rsidR="007F37E0" w:rsidRPr="005764E7" w:rsidRDefault="007F37E0" w:rsidP="007F37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7F37E0" w:rsidRPr="005764E7" w14:paraId="189A4DC1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7F3B6EC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D550D" w14:textId="6BC7BF69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131,530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49AFB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6A5F0F" w14:textId="4D42796E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1,435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D8E0E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F6D21" w14:textId="5624E78B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132,965</w:t>
            </w:r>
          </w:p>
        </w:tc>
      </w:tr>
      <w:tr w:rsidR="007F37E0" w:rsidRPr="005764E7" w14:paraId="1CEF2226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2A59284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4F2D500" w14:textId="340F82FD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152,674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2555E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F1ADFF" w14:textId="54B6B750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17,816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CE7FB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4C5895" w14:textId="148CBC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170,490</w:t>
            </w:r>
          </w:p>
        </w:tc>
      </w:tr>
    </w:tbl>
    <w:p w14:paraId="1FFF7D97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  <w:lang w:val="en-GB"/>
        </w:rPr>
      </w:pPr>
    </w:p>
    <w:p w14:paraId="37B0B2E5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776A9D8F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  <w:lang w:val="en-GB"/>
        </w:rPr>
      </w:pPr>
    </w:p>
    <w:p w14:paraId="2AAA1168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64FCAB80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21D2D7A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47CA5F36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3605CCF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58BE94D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0BAB73E2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6D3DACC6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161C489E" w14:textId="77777777" w:rsidR="00325114" w:rsidRDefault="00325114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</w:rPr>
      </w:pPr>
    </w:p>
    <w:p w14:paraId="5124CB0B" w14:textId="7ABEDFB8" w:rsidR="00502FB0" w:rsidRPr="006E1537" w:rsidRDefault="00502FB0" w:rsidP="00DC2BC9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rPr>
          <w:rFonts w:ascii="Angsana New" w:hAnsi="Angsana New"/>
          <w:sz w:val="28"/>
          <w:szCs w:val="28"/>
          <w:cs/>
        </w:rPr>
      </w:pPr>
      <w:r w:rsidRPr="006E1537">
        <w:rPr>
          <w:rFonts w:ascii="Angsana New" w:hAnsi="Angsana New" w:hint="cs"/>
          <w:sz w:val="28"/>
          <w:szCs w:val="28"/>
          <w:cs/>
        </w:rPr>
        <w:lastRenderedPageBreak/>
        <w:t xml:space="preserve">ตราสารทุน </w:t>
      </w:r>
      <w:r w:rsidRPr="006E1537">
        <w:rPr>
          <w:rFonts w:ascii="Angsana New" w:hAnsi="Angsana New"/>
          <w:sz w:val="28"/>
          <w:szCs w:val="28"/>
        </w:rPr>
        <w:t>-</w:t>
      </w:r>
      <w:r w:rsidRPr="006E1537">
        <w:rPr>
          <w:rFonts w:ascii="Angsana New" w:hAnsi="Angsana New" w:hint="cs"/>
          <w:sz w:val="28"/>
          <w:szCs w:val="28"/>
          <w:cs/>
        </w:rPr>
        <w:t xml:space="preserve"> หลักทรัพย์ที่ไม่อยู่ในความต้องการตลาด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706"/>
        <w:gridCol w:w="283"/>
        <w:gridCol w:w="1560"/>
        <w:gridCol w:w="283"/>
        <w:gridCol w:w="1555"/>
      </w:tblGrid>
      <w:tr w:rsidR="00EC42E5" w:rsidRPr="005764E7" w14:paraId="402A711E" w14:textId="77777777" w:rsidTr="00AF6220">
        <w:trPr>
          <w:trHeight w:hRule="exact" w:val="432"/>
        </w:trPr>
        <w:tc>
          <w:tcPr>
            <w:tcW w:w="3935" w:type="dxa"/>
            <w:vAlign w:val="center"/>
          </w:tcPr>
          <w:p w14:paraId="2C78CD10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bottom"/>
          </w:tcPr>
          <w:p w14:paraId="315FB834" w14:textId="77777777" w:rsidR="00EC42E5" w:rsidRPr="00656B26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B6033D3" w14:textId="77777777" w:rsidTr="0039081E">
        <w:trPr>
          <w:trHeight w:hRule="exact" w:val="468"/>
        </w:trPr>
        <w:tc>
          <w:tcPr>
            <w:tcW w:w="3935" w:type="dxa"/>
            <w:vAlign w:val="center"/>
          </w:tcPr>
          <w:p w14:paraId="374257A7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vAlign w:val="center"/>
          </w:tcPr>
          <w:p w14:paraId="07296DA6" w14:textId="6A9E5036" w:rsidR="00EC42E5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="00EC42E5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EC42E5"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14:paraId="1FDFCAC6" w14:textId="77777777" w:rsidTr="0039081E">
        <w:trPr>
          <w:trHeight w:hRule="exact" w:val="468"/>
        </w:trPr>
        <w:tc>
          <w:tcPr>
            <w:tcW w:w="3935" w:type="dxa"/>
            <w:vAlign w:val="center"/>
          </w:tcPr>
          <w:p w14:paraId="1F5929BE" w14:textId="77777777" w:rsidR="0039081E" w:rsidRPr="005764E7" w:rsidRDefault="0039081E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center"/>
          </w:tcPr>
          <w:p w14:paraId="3AA3256E" w14:textId="06A2A7A0" w:rsidR="0039081E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EC42E5" w:rsidRPr="005764E7" w14:paraId="02671096" w14:textId="77777777" w:rsidTr="0039081E">
        <w:trPr>
          <w:trHeight w:hRule="exact" w:val="432"/>
        </w:trPr>
        <w:tc>
          <w:tcPr>
            <w:tcW w:w="3935" w:type="dxa"/>
            <w:vAlign w:val="center"/>
          </w:tcPr>
          <w:p w14:paraId="14B0FA2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47A3FA0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0E7CE9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EC6AAB" w14:textId="77777777" w:rsidR="00EC42E5" w:rsidRPr="00656B26" w:rsidRDefault="00EC42E5" w:rsidP="00567D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3C4DB5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220764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2E5" w:rsidRPr="005764E7" w14:paraId="715F3F45" w14:textId="77777777" w:rsidTr="007D7B99">
        <w:trPr>
          <w:trHeight w:hRule="exact" w:val="432"/>
        </w:trPr>
        <w:tc>
          <w:tcPr>
            <w:tcW w:w="3935" w:type="dxa"/>
            <w:vAlign w:val="center"/>
          </w:tcPr>
          <w:p w14:paraId="46F40F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1BF8070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532467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4C57861" w14:textId="77777777" w:rsidR="00EC42E5" w:rsidRPr="005764E7" w:rsidRDefault="00EC42E5" w:rsidP="007D7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14:paraId="66A7E978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2B47E5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2E5" w:rsidRPr="005764E7" w14:paraId="7C564AFF" w14:textId="77777777" w:rsidTr="000405B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2357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A263" w14:textId="1A6A0285" w:rsidR="00EC42E5" w:rsidRPr="0066735E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35E">
              <w:rPr>
                <w:rFonts w:ascii="Angsana New" w:hAnsi="Angsana New"/>
                <w:sz w:val="28"/>
                <w:szCs w:val="28"/>
              </w:rPr>
              <w:t>(</w:t>
            </w:r>
            <w:r w:rsidRPr="0066735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502FB0" w:rsidRPr="0066735E">
              <w:rPr>
                <w:rFonts w:ascii="Angsana New" w:hAnsi="Angsana New"/>
                <w:sz w:val="28"/>
                <w:szCs w:val="28"/>
              </w:rPr>
              <w:t>4</w:t>
            </w:r>
            <w:r w:rsidRPr="006673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8B7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BB2A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EF3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C11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71364767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08F5" w14:textId="470FC986" w:rsidR="00EC42E5" w:rsidRPr="006B2B3E" w:rsidRDefault="00EC42E5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43E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3E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042F82" w:rsidRPr="00042F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42F8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6B2B3E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502FB0" w:rsidRPr="006B2B3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C5D46" w14:textId="77777777" w:rsidR="00EC42E5" w:rsidRPr="0066735E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2F7B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86AEB4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90D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AC4740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6735E" w:rsidRPr="005764E7" w14:paraId="175CC05A" w14:textId="77777777" w:rsidTr="000405B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E1C80" w14:textId="77777777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82B80" w14:textId="48CFAF2D" w:rsidR="0066735E" w:rsidRPr="0066735E" w:rsidRDefault="00B84F5C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98E89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1115" w14:textId="552E1A79" w:rsidR="0066735E" w:rsidRPr="0066735E" w:rsidRDefault="006A5345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4172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5A520" w14:textId="310EF886" w:rsidR="0066735E" w:rsidRPr="005764E7" w:rsidRDefault="006A5345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21,524</w:t>
            </w:r>
          </w:p>
        </w:tc>
      </w:tr>
      <w:tr w:rsidR="0066735E" w:rsidRPr="005764E7" w14:paraId="32864FE7" w14:textId="77777777" w:rsidTr="000405B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3119" w14:textId="1134E5E9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36E51" w14:textId="4E7B54AD" w:rsidR="0066735E" w:rsidRPr="0066735E" w:rsidRDefault="008F1D90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BD1EB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6122EC" w14:textId="3DC356B7" w:rsidR="0066735E" w:rsidRPr="0066735E" w:rsidRDefault="00487D4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26,243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5AFFF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BD9191" w14:textId="55FB8FDF" w:rsidR="0066735E" w:rsidRPr="005764E7" w:rsidRDefault="00487D4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26,243</w:t>
            </w:r>
          </w:p>
        </w:tc>
      </w:tr>
      <w:tr w:rsidR="0066735E" w:rsidRPr="005764E7" w14:paraId="7EDB567D" w14:textId="77777777" w:rsidTr="000405B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BFCC2" w14:textId="3C25CDC5" w:rsidR="0066735E" w:rsidRPr="0062500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C83ED" w14:textId="1FCBE9FA" w:rsidR="0066735E" w:rsidRPr="0066735E" w:rsidRDefault="00487D4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(1,698</w:t>
            </w:r>
            <w:r w:rsidR="0068027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E190D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A3EE87" w14:textId="7D5FA14A" w:rsidR="0066735E" w:rsidRPr="0066735E" w:rsidRDefault="000405B6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C741C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487D4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597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26C9D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D8606" w14:textId="5299318A" w:rsidR="0066735E" w:rsidRPr="00656B26" w:rsidRDefault="000405B6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487D4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2,295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6735E" w:rsidRPr="005764E7" w14:paraId="44B3A44B" w14:textId="77777777" w:rsidTr="000405B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F019" w14:textId="77777777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B4C9AB" w14:textId="34BBCACC" w:rsidR="0066735E" w:rsidRPr="0066735E" w:rsidRDefault="00487D4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961E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F0AD13" w14:textId="279FFB03" w:rsidR="0066735E" w:rsidRPr="0066735E" w:rsidRDefault="00487D4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29,970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CAA3D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BB537" w14:textId="3727167E" w:rsidR="0066735E" w:rsidRPr="0066735E" w:rsidRDefault="00B84F5C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741C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,472</w:t>
            </w:r>
          </w:p>
        </w:tc>
      </w:tr>
      <w:tr w:rsidR="0066735E" w:rsidRPr="005764E7" w14:paraId="56E81E4B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BC9F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AF567" w14:textId="77777777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61DC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80F0F" w14:textId="77777777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69FFE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4C28B" w14:textId="77777777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6735E" w:rsidRPr="005764E7" w14:paraId="347FECA8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F0E3F" w14:textId="479CCD2B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490D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3A1B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9A71B77" w14:textId="77777777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AD56F3C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14:paraId="591923D1" w14:textId="77777777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6735E" w:rsidRPr="005764E7" w14:paraId="19832D14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6B9CE" w14:textId="77777777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1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2E655" w14:textId="199ADBF1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B2432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596B" w14:textId="11593896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541C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681ED" w14:textId="737CBEBD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66735E" w:rsidRPr="005764E7" w14:paraId="79B98F7F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E736" w14:textId="7926F8C5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0B497" w14:textId="13AE55CB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D0AFA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AF80E" w14:textId="221E0D69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B05C2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8A0B1" w14:textId="75F5459D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23,288</w:t>
            </w:r>
          </w:p>
        </w:tc>
      </w:tr>
      <w:tr w:rsidR="0066735E" w:rsidRPr="005764E7" w14:paraId="1A901C52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512C9" w14:textId="4234A695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E7D8A" w14:textId="1061E87A" w:rsidR="0066735E" w:rsidRPr="00656B26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2ECC6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F2595F" w14:textId="4F9E6F33" w:rsidR="0066735E" w:rsidRPr="00656B26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(10,597)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B6B81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37ED1C" w14:textId="475F82EB" w:rsidR="0066735E" w:rsidRPr="00656B26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(12,295)</w:t>
            </w:r>
          </w:p>
        </w:tc>
      </w:tr>
      <w:tr w:rsidR="0066735E" w:rsidRPr="005764E7" w14:paraId="7C94C8A5" w14:textId="77777777" w:rsidTr="00FD4B2B">
        <w:trPr>
          <w:trHeight w:hRule="exact" w:val="469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44C4" w14:textId="77777777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A9D7E9" w14:textId="274A9C56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CF524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E52458" w14:textId="1624543B" w:rsidR="0066735E" w:rsidRPr="00656B26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29,358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1BA2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21039F" w14:textId="043F9B60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34,923</w:t>
            </w:r>
          </w:p>
        </w:tc>
      </w:tr>
    </w:tbl>
    <w:p w14:paraId="54233472" w14:textId="77777777" w:rsidR="00EC42E5" w:rsidRPr="0062500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sz w:val="28"/>
          <w:szCs w:val="28"/>
        </w:rPr>
        <w:sectPr w:rsidR="00EC42E5" w:rsidRPr="00625007" w:rsidSect="00163A0F">
          <w:headerReference w:type="default" r:id="rId9"/>
          <w:footerReference w:type="default" r:id="rId10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14:paraId="6FA9827E" w14:textId="77777777" w:rsidR="00CD4062" w:rsidRDefault="006E3C5E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  <w:tab w:val="left" w:pos="1276"/>
        </w:tabs>
        <w:spacing w:before="240" w:after="120" w:line="120" w:lineRule="auto"/>
        <w:ind w:left="709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="000E19AF" w:rsidRPr="00656B26">
        <w:rPr>
          <w:rFonts w:ascii="Angsana New" w:hAnsi="Angsana New"/>
          <w:b/>
          <w:bCs/>
          <w:sz w:val="28"/>
          <w:szCs w:val="28"/>
          <w:cs/>
        </w:rPr>
        <w:t>งินลงทุนในบริษัทร่วม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15EE7" w:rsidRPr="00656B26">
        <w:rPr>
          <w:rFonts w:ascii="Angsana New" w:hAnsi="Angsana New"/>
          <w:b/>
          <w:bCs/>
          <w:sz w:val="28"/>
          <w:szCs w:val="28"/>
          <w:cs/>
        </w:rPr>
        <w:t>-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="00124EAF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2F626F70" w14:textId="0813DCEC" w:rsidR="00B74494" w:rsidRPr="00C629C6" w:rsidRDefault="00B74494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625007">
        <w:rPr>
          <w:rFonts w:ascii="Angsana New" w:hAnsi="Angsana New"/>
          <w:sz w:val="28"/>
          <w:szCs w:val="28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1392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992"/>
        <w:gridCol w:w="284"/>
        <w:gridCol w:w="1275"/>
        <w:gridCol w:w="284"/>
        <w:gridCol w:w="1134"/>
        <w:gridCol w:w="250"/>
        <w:gridCol w:w="1167"/>
        <w:gridCol w:w="284"/>
        <w:gridCol w:w="1134"/>
      </w:tblGrid>
      <w:tr w:rsidR="00E45951" w:rsidRPr="005764E7" w14:paraId="05408A25" w14:textId="77777777" w:rsidTr="00E02510">
        <w:trPr>
          <w:trHeight w:hRule="exact" w:val="432"/>
        </w:trPr>
        <w:tc>
          <w:tcPr>
            <w:tcW w:w="2301" w:type="dxa"/>
          </w:tcPr>
          <w:p w14:paraId="55000F3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656B26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5764E7" w14:paraId="16F88179" w14:textId="77777777" w:rsidTr="00E02510">
        <w:trPr>
          <w:trHeight w:hRule="exact" w:val="432"/>
        </w:trPr>
        <w:tc>
          <w:tcPr>
            <w:tcW w:w="2727" w:type="dxa"/>
            <w:gridSpan w:val="2"/>
          </w:tcPr>
          <w:p w14:paraId="1841873B" w14:textId="79BF35EA" w:rsidR="0091663A" w:rsidRPr="00E45951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500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656B26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</w:t>
            </w:r>
            <w:r w:rsidR="00925DF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5764E7" w14:paraId="7B08CD3D" w14:textId="77777777" w:rsidTr="00E02510">
        <w:trPr>
          <w:trHeight w:hRule="exact" w:val="432"/>
        </w:trPr>
        <w:tc>
          <w:tcPr>
            <w:tcW w:w="2301" w:type="dxa"/>
          </w:tcPr>
          <w:p w14:paraId="18005FF2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A4AD30" w14:textId="77777777"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5764E7" w14:paraId="018BA276" w14:textId="77777777" w:rsidTr="00E02510">
        <w:trPr>
          <w:trHeight w:hRule="exact" w:val="432"/>
        </w:trPr>
        <w:tc>
          <w:tcPr>
            <w:tcW w:w="2301" w:type="dxa"/>
          </w:tcPr>
          <w:p w14:paraId="1BB69725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61AA982" w14:textId="77777777"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13417A2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E45951" w:rsidRPr="005764E7" w14:paraId="6304D1AE" w14:textId="77777777" w:rsidTr="00E02510">
        <w:trPr>
          <w:trHeight w:hRule="exact" w:val="432"/>
        </w:trPr>
        <w:tc>
          <w:tcPr>
            <w:tcW w:w="2301" w:type="dxa"/>
          </w:tcPr>
          <w:p w14:paraId="64E431A0" w14:textId="77777777" w:rsidR="00BD33C1" w:rsidRPr="00656B26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BD33C1" w:rsidRPr="00625007" w:rsidRDefault="00161DAF" w:rsidP="00161DAF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2DF60B" w14:textId="5A1E8F04" w:rsidR="00BD33C1" w:rsidRPr="00E43EB2" w:rsidRDefault="00BD33C1" w:rsidP="00BD33C1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ZW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3E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444501E0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BD33C1" w:rsidRPr="00E45951" w:rsidRDefault="00BD33C1" w:rsidP="00BD33C1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A997250" w14:textId="77777777" w:rsidR="00BD33C1" w:rsidRPr="00656B26" w:rsidRDefault="00BD33C1" w:rsidP="00C439F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99E321F" w14:textId="581C0AED" w:rsidR="00BD33C1" w:rsidRPr="006B2B3E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ZW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3EB2">
              <w:rPr>
                <w:rFonts w:ascii="Angsana New" w:hAnsi="Angsana New" w:cs="Angsana New"/>
                <w:sz w:val="24"/>
                <w:szCs w:val="24"/>
                <w:lang w:val="en-ZW"/>
              </w:rPr>
              <w:t>1</w:t>
            </w:r>
          </w:p>
        </w:tc>
        <w:tc>
          <w:tcPr>
            <w:tcW w:w="284" w:type="dxa"/>
            <w:vAlign w:val="bottom"/>
          </w:tcPr>
          <w:p w14:paraId="54F59C70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7F51F9" w14:textId="6B640BFC" w:rsidR="00BD33C1" w:rsidRPr="00656B26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50" w:type="dxa"/>
            <w:vAlign w:val="bottom"/>
          </w:tcPr>
          <w:p w14:paraId="48789CC4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622E6D7" w14:textId="1DE42E70" w:rsidR="00BD33C1" w:rsidRPr="00E43EB2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3EB2">
              <w:rPr>
                <w:rFonts w:ascii="Angsana New" w:hAnsi="Angsana New" w:cs="Angsana New"/>
                <w:sz w:val="24"/>
                <w:szCs w:val="24"/>
                <w:lang w:val="en-ZW"/>
              </w:rPr>
              <w:t>1</w:t>
            </w:r>
          </w:p>
        </w:tc>
        <w:tc>
          <w:tcPr>
            <w:tcW w:w="284" w:type="dxa"/>
            <w:vAlign w:val="bottom"/>
          </w:tcPr>
          <w:p w14:paraId="13FEA591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226EE3" w14:textId="2794B39D" w:rsidR="00BD33C1" w:rsidRPr="00656B26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45951" w:rsidRPr="005764E7" w14:paraId="293DF417" w14:textId="77777777" w:rsidTr="00E02510">
        <w:trPr>
          <w:trHeight w:hRule="exact" w:val="432"/>
        </w:trPr>
        <w:tc>
          <w:tcPr>
            <w:tcW w:w="2301" w:type="dxa"/>
          </w:tcPr>
          <w:p w14:paraId="4AECEA89" w14:textId="77777777" w:rsidR="00BD33C1" w:rsidRPr="00656B26" w:rsidRDefault="00BD33C1" w:rsidP="00BD33C1">
            <w:pPr>
              <w:pStyle w:val="a4"/>
              <w:widowControl/>
              <w:tabs>
                <w:tab w:val="left" w:pos="34"/>
              </w:tabs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7DEE59F0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FD5A07" w14:textId="55FA2EE0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0173928B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C9835C" w14:textId="57007B56" w:rsidR="00BD33C1" w:rsidRPr="00E45951" w:rsidRDefault="00E43EB2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84" w:type="dxa"/>
            <w:vAlign w:val="bottom"/>
          </w:tcPr>
          <w:p w14:paraId="52C14859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C016129" w14:textId="2F079348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3BF95223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D0E64C" w14:textId="1B4520A0" w:rsidR="00BD33C1" w:rsidRPr="00E45951" w:rsidRDefault="00BD33C1" w:rsidP="00C439F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771FECCA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ECBF2E7" w14:textId="0749CD18" w:rsidR="00BD33C1" w:rsidRPr="00E45951" w:rsidRDefault="00E43EB2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84" w:type="dxa"/>
            <w:vAlign w:val="bottom"/>
          </w:tcPr>
          <w:p w14:paraId="11324297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156F3" w14:textId="6535B42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bottom"/>
          </w:tcPr>
          <w:p w14:paraId="0FE175AE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76C600A" w14:textId="6BD70A4A" w:rsidR="00BD33C1" w:rsidRPr="00E45951" w:rsidRDefault="00E43EB2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84" w:type="dxa"/>
            <w:vAlign w:val="bottom"/>
          </w:tcPr>
          <w:p w14:paraId="7EE94ED4" w14:textId="77777777" w:rsidR="00BD33C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3AD3293" w14:textId="50DB0F5D" w:rsidR="006B2B3E" w:rsidRPr="00E45951" w:rsidRDefault="006B2B3E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7A3487" w14:textId="28E11AE5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E45951" w:rsidRPr="005764E7" w14:paraId="15EF418C" w14:textId="77777777" w:rsidTr="00E02510">
        <w:trPr>
          <w:trHeight w:hRule="exact" w:val="432"/>
        </w:trPr>
        <w:tc>
          <w:tcPr>
            <w:tcW w:w="2301" w:type="dxa"/>
          </w:tcPr>
          <w:p w14:paraId="48C9D00D" w14:textId="77777777" w:rsidR="00B70FF9" w:rsidRPr="00656B26" w:rsidRDefault="00B70FF9" w:rsidP="00222EC1">
            <w:pPr>
              <w:pStyle w:val="a4"/>
              <w:widowControl/>
              <w:ind w:left="67" w:right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3AA02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ED9FE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1D37B7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663A" w:rsidRPr="005764E7" w14:paraId="64D6F6F8" w14:textId="77777777" w:rsidTr="00E02510">
        <w:trPr>
          <w:trHeight w:hRule="exact" w:val="432"/>
        </w:trPr>
        <w:tc>
          <w:tcPr>
            <w:tcW w:w="2727" w:type="dxa"/>
            <w:gridSpan w:val="2"/>
            <w:vAlign w:val="bottom"/>
          </w:tcPr>
          <w:p w14:paraId="7511C70C" w14:textId="61905502" w:rsidR="0091663A" w:rsidRPr="00E45951" w:rsidRDefault="0091663A" w:rsidP="0091663A">
            <w:pPr>
              <w:pStyle w:val="a4"/>
              <w:widowControl/>
              <w:ind w:left="316" w:right="0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5007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91663A" w:rsidRPr="00656B26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91663A" w:rsidRPr="00E45951" w:rsidRDefault="0091663A" w:rsidP="00F661E7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0B7BF0F6" w:rsidR="0091663A" w:rsidRPr="00E45951" w:rsidRDefault="00E66285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45A9619E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F895C" w14:textId="0E12BE2C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506CE629" w:rsidR="0091663A" w:rsidRPr="00E45951" w:rsidRDefault="00E66285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4DE8D" w14:textId="73AD289F" w:rsidR="0091663A" w:rsidRPr="00E45951" w:rsidRDefault="0091663A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ECA9380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C896BE4" w14:textId="29FDC75E" w:rsidR="0091663A" w:rsidRPr="00E45951" w:rsidRDefault="00E66285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49,295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FCF43A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22C37" w14:textId="38C638BC" w:rsidR="0091663A" w:rsidRPr="00E45951" w:rsidRDefault="0091663A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49,55</w:t>
            </w:r>
            <w:r w:rsidR="00EF52CC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F661E7" w:rsidRPr="005764E7" w14:paraId="2F275DCE" w14:textId="77777777" w:rsidTr="00E02510">
        <w:trPr>
          <w:trHeight w:hRule="exact" w:val="432"/>
        </w:trPr>
        <w:tc>
          <w:tcPr>
            <w:tcW w:w="3719" w:type="dxa"/>
            <w:gridSpan w:val="3"/>
            <w:vAlign w:val="bottom"/>
          </w:tcPr>
          <w:p w14:paraId="4FFA1B87" w14:textId="5479C9F1" w:rsidR="00F661E7" w:rsidRPr="00E45951" w:rsidRDefault="00F661E7" w:rsidP="00F941F8">
            <w:pPr>
              <w:pStyle w:val="a4"/>
              <w:widowControl/>
              <w:ind w:left="316" w:right="0" w:firstLine="140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9C942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39EDE8FE" w:rsidR="00F661E7" w:rsidRPr="00656B26" w:rsidRDefault="00E66285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(8,433)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46A8CC0C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(5,356)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082173A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07D63C6A" w:rsidR="00F661E7" w:rsidRPr="00E45951" w:rsidRDefault="00E66285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76742A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0563D65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661E7" w:rsidRPr="005764E7" w14:paraId="724200BF" w14:textId="77777777" w:rsidTr="00E02510">
        <w:trPr>
          <w:trHeight w:hRule="exact" w:val="432"/>
        </w:trPr>
        <w:tc>
          <w:tcPr>
            <w:tcW w:w="2301" w:type="dxa"/>
          </w:tcPr>
          <w:p w14:paraId="14468413" w14:textId="77777777" w:rsidR="00F661E7" w:rsidRPr="00E45951" w:rsidRDefault="00F661E7" w:rsidP="00F661E7">
            <w:pPr>
              <w:pStyle w:val="a4"/>
              <w:widowControl/>
              <w:ind w:left="67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A0668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5BA9E799" w:rsidR="00F661E7" w:rsidRPr="00E45951" w:rsidRDefault="00E66285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61,499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6A8500CF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5951">
              <w:rPr>
                <w:rFonts w:ascii="Angsana New" w:hAnsi="Angsana New"/>
                <w:b/>
                <w:bCs/>
                <w:sz w:val="24"/>
                <w:szCs w:val="24"/>
              </w:rPr>
              <w:t>64,576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2838D4E6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63A79DE3" w:rsidR="00F661E7" w:rsidRPr="00E45951" w:rsidRDefault="00E66285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49,295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EB3298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42B4B7F0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5951">
              <w:rPr>
                <w:rFonts w:ascii="Angsana New" w:hAnsi="Angsana New"/>
                <w:b/>
                <w:bCs/>
                <w:sz w:val="24"/>
                <w:szCs w:val="24"/>
              </w:rPr>
              <w:t>49,55</w:t>
            </w:r>
            <w:r w:rsidR="00EF52CC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</w:tbl>
    <w:p w14:paraId="692387C2" w14:textId="77777777" w:rsidR="00B76E70" w:rsidRPr="005764E7" w:rsidRDefault="00B76E70" w:rsidP="000A1E35">
      <w:pPr>
        <w:rPr>
          <w:sz w:val="28"/>
          <w:szCs w:val="28"/>
        </w:rPr>
      </w:pPr>
    </w:p>
    <w:p w14:paraId="131C1EBB" w14:textId="589EBBCA" w:rsidR="00B76E70" w:rsidRPr="005764E7" w:rsidRDefault="00B76E70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ind w:left="1134" w:right="414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เงินลงทุนในบริษัทร่วมตาม</w:t>
      </w:r>
      <w:r w:rsidR="00714E7B" w:rsidRPr="00656B26">
        <w:rPr>
          <w:rFonts w:ascii="Angsana New" w:hAnsi="Angsana New" w:hint="cs"/>
          <w:sz w:val="28"/>
          <w:szCs w:val="28"/>
          <w:cs/>
        </w:rPr>
        <w:t>งบ</w:t>
      </w:r>
      <w:r w:rsidR="00A31F9B" w:rsidRPr="00656B26">
        <w:rPr>
          <w:rFonts w:ascii="Angsana New" w:hAnsi="Angsana New" w:hint="cs"/>
          <w:sz w:val="28"/>
          <w:szCs w:val="28"/>
          <w:cs/>
        </w:rPr>
        <w:t>การเงิน</w:t>
      </w:r>
      <w:r w:rsidRPr="00656B26">
        <w:rPr>
          <w:rFonts w:ascii="Angsana New" w:hAnsi="Angsana New" w:hint="cs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656B26">
        <w:rPr>
          <w:rFonts w:ascii="Angsana New" w:hAnsi="Angsana New" w:hint="cs"/>
          <w:sz w:val="28"/>
          <w:szCs w:val="28"/>
          <w:cs/>
        </w:rPr>
        <w:t>โดยใช้</w:t>
      </w:r>
      <w:r w:rsidR="00A02CDF">
        <w:rPr>
          <w:rFonts w:ascii="Angsana New" w:hAnsi="Angsana New" w:hint="cs"/>
          <w:sz w:val="28"/>
          <w:szCs w:val="28"/>
          <w:cs/>
        </w:rPr>
        <w:t>มูลค่า</w:t>
      </w:r>
      <w:r w:rsidR="007C09DC">
        <w:rPr>
          <w:rFonts w:ascii="Angsana New" w:hAnsi="Angsana New" w:hint="cs"/>
          <w:sz w:val="28"/>
          <w:szCs w:val="28"/>
          <w:cs/>
        </w:rPr>
        <w:t>ตาม</w:t>
      </w:r>
      <w:r w:rsidR="00A02CDF">
        <w:rPr>
          <w:rFonts w:ascii="Angsana New" w:hAnsi="Angsana New" w:hint="cs"/>
          <w:sz w:val="28"/>
          <w:szCs w:val="28"/>
          <w:cs/>
        </w:rPr>
        <w:t>ส่วนของผู้ถือหุ้นของ</w:t>
      </w:r>
      <w:r w:rsidR="00AB165F" w:rsidRPr="00656B26">
        <w:rPr>
          <w:rFonts w:ascii="Angsana New" w:hAnsi="Angsana New" w:hint="cs"/>
          <w:sz w:val="28"/>
          <w:szCs w:val="28"/>
          <w:cs/>
        </w:rPr>
        <w:t>บริษัทร่วม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67CF5">
        <w:rPr>
          <w:rFonts w:ascii="Angsana New" w:hAnsi="Angsana New"/>
          <w:sz w:val="28"/>
          <w:szCs w:val="28"/>
        </w:rPr>
        <w:t>3</w:t>
      </w:r>
      <w:r w:rsidR="00E43EB2">
        <w:rPr>
          <w:rFonts w:ascii="Angsana New" w:hAnsi="Angsana New"/>
          <w:sz w:val="28"/>
          <w:szCs w:val="28"/>
          <w:lang w:val="en-ZW"/>
        </w:rPr>
        <w:t>1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E43EB2">
        <w:rPr>
          <w:rFonts w:ascii="Angsana New" w:hAnsi="Angsana New" w:hint="cs"/>
          <w:sz w:val="28"/>
          <w:szCs w:val="28"/>
          <w:cs/>
        </w:rPr>
        <w:t>ธันวาคม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967CF5">
        <w:rPr>
          <w:rFonts w:ascii="Angsana New" w:hAnsi="Angsana New"/>
          <w:sz w:val="28"/>
          <w:szCs w:val="28"/>
        </w:rPr>
        <w:t>2564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และ</w:t>
      </w:r>
      <w:r w:rsidR="004A5848">
        <w:rPr>
          <w:rFonts w:ascii="Angsana New" w:hAnsi="Angsana New" w:hint="cs"/>
          <w:sz w:val="28"/>
          <w:szCs w:val="28"/>
          <w:cs/>
        </w:rPr>
        <w:t xml:space="preserve"> </w:t>
      </w:r>
      <w:r w:rsidR="00967CF5">
        <w:rPr>
          <w:rFonts w:ascii="Angsana New" w:hAnsi="Angsana New"/>
          <w:sz w:val="28"/>
          <w:szCs w:val="28"/>
        </w:rPr>
        <w:t>2563</w:t>
      </w:r>
      <w:r w:rsidR="003D6030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</w:t>
      </w:r>
      <w:r w:rsidRPr="00E30B70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013E0F">
        <w:rPr>
          <w:rFonts w:ascii="Angsana New" w:hAnsi="Angsana New"/>
          <w:sz w:val="28"/>
          <w:szCs w:val="28"/>
          <w:lang w:val="en-ZW"/>
        </w:rPr>
        <w:t>8.43</w:t>
      </w:r>
      <w:r w:rsidRPr="00E30B70">
        <w:rPr>
          <w:rFonts w:ascii="Angsana New" w:hAnsi="Angsana New"/>
          <w:sz w:val="28"/>
          <w:szCs w:val="28"/>
        </w:rPr>
        <w:t xml:space="preserve"> </w:t>
      </w:r>
      <w:r w:rsidRPr="00E30B70">
        <w:rPr>
          <w:rFonts w:ascii="Angsana New" w:hAnsi="Angsana New" w:hint="cs"/>
          <w:sz w:val="28"/>
          <w:szCs w:val="28"/>
          <w:cs/>
        </w:rPr>
        <w:t>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67CF5">
        <w:rPr>
          <w:rFonts w:ascii="Angsana New" w:hAnsi="Angsana New"/>
          <w:sz w:val="28"/>
          <w:szCs w:val="28"/>
        </w:rPr>
        <w:t>5.36</w:t>
      </w:r>
      <w:r w:rsidR="00C74A72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3D6034" w:rsidRPr="00656B26">
        <w:rPr>
          <w:rFonts w:ascii="Angsana New" w:hAnsi="Angsana New" w:hint="cs"/>
          <w:sz w:val="28"/>
          <w:szCs w:val="28"/>
          <w:cs/>
        </w:rPr>
        <w:t>ในระหว่าง</w:t>
      </w:r>
      <w:r w:rsidR="004A5848">
        <w:rPr>
          <w:rFonts w:ascii="Angsana New" w:hAnsi="Angsana New" w:hint="cs"/>
          <w:sz w:val="28"/>
          <w:szCs w:val="28"/>
          <w:cs/>
        </w:rPr>
        <w:t>ปี</w:t>
      </w:r>
      <w:r w:rsidRPr="00656B26">
        <w:rPr>
          <w:rFonts w:ascii="Angsana New" w:hAnsi="Angsana New" w:hint="cs"/>
          <w:sz w:val="28"/>
          <w:szCs w:val="28"/>
          <w:cs/>
        </w:rPr>
        <w:t>บริษัทบันทึก</w:t>
      </w:r>
      <w:r w:rsidR="00FC259D">
        <w:rPr>
          <w:rFonts w:ascii="Angsana New" w:hAnsi="Angsana New" w:hint="cs"/>
          <w:sz w:val="28"/>
          <w:szCs w:val="28"/>
          <w:cs/>
        </w:rPr>
        <w:t>ผลขาดทุนจาก</w:t>
      </w:r>
      <w:r w:rsidRPr="00656B26">
        <w:rPr>
          <w:rFonts w:ascii="Angsana New" w:hAnsi="Angsana New" w:hint="cs"/>
          <w:sz w:val="28"/>
          <w:szCs w:val="28"/>
          <w:cs/>
        </w:rPr>
        <w:t>การด้อยค่</w:t>
      </w:r>
      <w:r w:rsidR="007412A1" w:rsidRPr="00656B26">
        <w:rPr>
          <w:rFonts w:ascii="Angsana New" w:hAnsi="Angsana New" w:hint="cs"/>
          <w:sz w:val="28"/>
          <w:szCs w:val="28"/>
          <w:cs/>
        </w:rPr>
        <w:t xml:space="preserve">าของเงินลงทุนในบริษัทร่วม </w:t>
      </w:r>
      <w:r w:rsidR="007412A1" w:rsidRPr="00E30B70">
        <w:rPr>
          <w:rFonts w:ascii="Angsana New" w:hAnsi="Angsana New" w:hint="cs"/>
          <w:sz w:val="28"/>
          <w:szCs w:val="28"/>
          <w:cs/>
        </w:rPr>
        <w:t>จำนวน</w:t>
      </w:r>
      <w:r w:rsidR="000603D6" w:rsidRPr="00E30B70">
        <w:rPr>
          <w:rFonts w:ascii="Angsana New" w:hAnsi="Angsana New"/>
          <w:sz w:val="28"/>
          <w:szCs w:val="28"/>
        </w:rPr>
        <w:t xml:space="preserve"> </w:t>
      </w:r>
      <w:r w:rsidR="00013E0F">
        <w:rPr>
          <w:rFonts w:ascii="Angsana New" w:hAnsi="Angsana New"/>
          <w:sz w:val="28"/>
          <w:szCs w:val="28"/>
        </w:rPr>
        <w:t>3.08</w:t>
      </w:r>
      <w:r w:rsidRPr="00E30B70">
        <w:rPr>
          <w:rFonts w:ascii="Angsana New" w:hAnsi="Angsana New"/>
          <w:sz w:val="28"/>
          <w:szCs w:val="28"/>
        </w:rPr>
        <w:t xml:space="preserve"> </w:t>
      </w:r>
      <w:r w:rsidRPr="00E30B70">
        <w:rPr>
          <w:rFonts w:ascii="Angsana New" w:hAnsi="Angsana New" w:hint="cs"/>
          <w:sz w:val="28"/>
          <w:szCs w:val="28"/>
          <w:cs/>
        </w:rPr>
        <w:t>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8D3AC13" w14:textId="77777777" w:rsidR="00240D0A" w:rsidRPr="00625007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</w:rPr>
        <w:sectPr w:rsidR="00240D0A" w:rsidRPr="00625007" w:rsidSect="004D65C2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14D5BA19" w:rsidR="00967CF5" w:rsidRPr="00967CF5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cs/>
        </w:rPr>
      </w:pP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งบ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วันที่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0C470C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E2018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ธันวาคม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2564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และส่วนแบ่งกำไรจากบริษัทร่วมสำหรับ</w:t>
      </w:r>
      <w:r w:rsidR="005E2018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ปี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สิ้นสุดวันที่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0C470C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E2018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ธันวาคม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D4519E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2564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งบ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การเงินรวมสำหรับ</w:t>
      </w:r>
      <w:r w:rsidR="005E2018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ปี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สิ้นสุดวันที่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0C470C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E2018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ธันวาคม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2564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ของบริษัท นิวพลัสนิตติ้ง จำกัด (มหาชน) และบริษัทย่อย ซึ่งตรวจสอบโดยผู้สอบบัญชีอื่น</w:t>
      </w:r>
      <w:r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มูลค่าของเงินลงทุน</w:t>
      </w:r>
      <w:r w:rsidR="006C146D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ตามวิธีส่วนได้เสีย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นี้  ณ วันที่</w:t>
      </w:r>
      <w:r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0C470C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E2018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ธันวาคม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2564 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2563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มีจำนวน </w:t>
      </w:r>
      <w:r w:rsidR="007C0B41" w:rsidRPr="000C470C">
        <w:rPr>
          <w:rFonts w:ascii="Angsana New" w:hAnsi="Angsana New" w:cs="Angsana New"/>
          <w:spacing w:val="-2"/>
          <w:sz w:val="28"/>
          <w:szCs w:val="28"/>
          <w:lang w:val="en-ZW"/>
        </w:rPr>
        <w:t>49.30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49.55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ส่วนแบ่งจากบริษัทร่วมนี้สำหรับ</w:t>
      </w:r>
      <w:r w:rsidR="005E2018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ปี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สิ้นสุดวันที่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0C470C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E2018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ธันวาคม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2564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 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2563 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มีจำนวน</w:t>
      </w:r>
      <w:r w:rsidR="006C146D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ผล</w:t>
      </w:r>
      <w:r w:rsidR="007C0B41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ขาดทุน </w:t>
      </w:r>
      <w:r w:rsidR="007C0B41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0.03</w:t>
      </w:r>
      <w:r w:rsidR="007C0B41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="005602E2" w:rsidRPr="000C470C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615144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0.</w:t>
      </w:r>
      <w:r w:rsidR="00830B79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78</w:t>
      </w:r>
      <w:r w:rsidRPr="000C470C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</w:t>
      </w:r>
      <w:r w:rsidRPr="00615144">
        <w:rPr>
          <w:rFonts w:ascii="Angsana New" w:hAnsi="Angsana New" w:cs="Angsana New"/>
          <w:sz w:val="28"/>
          <w:szCs w:val="28"/>
          <w:cs/>
        </w:rPr>
        <w:t xml:space="preserve"> ตามลำดับ</w:t>
      </w:r>
      <w:r w:rsidRPr="00967CF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1DCC232" w14:textId="0615EDE2" w:rsidR="008D3AA6" w:rsidRPr="005764E7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C5FC2">
        <w:rPr>
          <w:rFonts w:ascii="Angsana New" w:hAnsi="Angsana New" w:cs="Angsana New"/>
          <w:sz w:val="28"/>
          <w:szCs w:val="28"/>
          <w:cs/>
        </w:rPr>
        <w:t>ข้อมูลทางการเงินที่สำคัญ</w:t>
      </w:r>
      <w:r w:rsidRPr="00967CF5">
        <w:rPr>
          <w:rFonts w:ascii="Angsana New" w:hAnsi="Angsana New" w:cs="Angsana New"/>
          <w:sz w:val="28"/>
          <w:szCs w:val="28"/>
          <w:cs/>
        </w:rPr>
        <w:t>ของบริษัทร่วม มีดังนี้</w:t>
      </w:r>
    </w:p>
    <w:tbl>
      <w:tblPr>
        <w:tblW w:w="96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026"/>
        <w:gridCol w:w="2234"/>
        <w:gridCol w:w="34"/>
        <w:gridCol w:w="250"/>
        <w:gridCol w:w="34"/>
        <w:gridCol w:w="2126"/>
      </w:tblGrid>
      <w:tr w:rsidR="00FD002A" w:rsidRPr="005764E7" w14:paraId="22A0F398" w14:textId="77777777" w:rsidTr="00107A7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656B26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656B26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5764E7" w14:paraId="5A16BE38" w14:textId="77777777" w:rsidTr="00107A7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656B26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B74494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5764E7" w14:paraId="112CDFA4" w14:textId="77777777" w:rsidTr="00107A7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656B26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60E3" w14:textId="228CA189" w:rsidR="00B74494" w:rsidRPr="001847AB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ZW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5E20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5764E7" w14:paraId="68997AA9" w14:textId="77777777" w:rsidTr="00107A7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656B26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BB3B" w14:textId="301DE640" w:rsidR="00C74A72" w:rsidRPr="005764E7" w:rsidRDefault="005E2018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ธันวาคม</w:t>
            </w:r>
            <w:r w:rsidR="00B7449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13F47C49" w:rsidR="00C74A72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</w:tr>
      <w:tr w:rsidR="00C74A72" w:rsidRPr="005764E7" w14:paraId="359F9757" w14:textId="77777777" w:rsidTr="00107A7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5EC1F95F" w:rsidR="00C74A72" w:rsidRPr="00656B26" w:rsidRDefault="00B74494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656B26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656B26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32893" w:rsidRPr="005764E7" w14:paraId="00754E87" w14:textId="77777777" w:rsidTr="00107A7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E32893" w:rsidRPr="00656B26" w:rsidRDefault="00E32893" w:rsidP="00E3289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14F5E2E7" w:rsidR="00E32893" w:rsidRPr="00625007" w:rsidRDefault="00BC199A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180,450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A1BF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ACDBB4" w14:textId="71546B99" w:rsidR="00E32893" w:rsidRPr="00B74494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196,673</w:t>
            </w:r>
          </w:p>
        </w:tc>
      </w:tr>
      <w:tr w:rsidR="00E32893" w:rsidRPr="005764E7" w14:paraId="6F2246DE" w14:textId="77777777" w:rsidTr="00107A7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E32893" w:rsidRPr="00656B26" w:rsidRDefault="00E32893" w:rsidP="00E32893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3F410314" w:rsidR="00E32893" w:rsidRPr="005764E7" w:rsidRDefault="00BC199A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283,</w:t>
            </w:r>
            <w:r w:rsidR="00AC656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1269" w14:textId="15C71BEA" w:rsidR="00E32893" w:rsidRPr="00B74494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BA6D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293,459</w:t>
            </w:r>
          </w:p>
        </w:tc>
      </w:tr>
      <w:tr w:rsidR="00E32893" w:rsidRPr="005764E7" w14:paraId="4C8FD533" w14:textId="77777777" w:rsidTr="00107A7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E32893" w:rsidRPr="00656B26" w:rsidRDefault="00E32893" w:rsidP="00E3289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74F1AE5E" w:rsidR="00E32893" w:rsidRPr="00656B26" w:rsidRDefault="00BC199A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13,922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844AF" w14:textId="1FDA3AAA" w:rsidR="00E32893" w:rsidRPr="00656B26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19,385</w:t>
            </w:r>
          </w:p>
        </w:tc>
      </w:tr>
      <w:tr w:rsidR="00E32893" w:rsidRPr="005764E7" w14:paraId="00DFBE05" w14:textId="77777777" w:rsidTr="00107A7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E32893" w:rsidRPr="00656B26" w:rsidRDefault="00E32893" w:rsidP="00E3289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2DF26DAB" w:rsidR="00E32893" w:rsidRPr="00656B26" w:rsidRDefault="00BC199A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34,030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580EC" w14:textId="45BCC8BF" w:rsidR="00E32893" w:rsidRPr="00656B26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34,139</w:t>
            </w:r>
          </w:p>
        </w:tc>
      </w:tr>
      <w:tr w:rsidR="00480693" w:rsidRPr="005764E7" w14:paraId="1D7159D1" w14:textId="77777777" w:rsidTr="00107A7C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480693" w:rsidRPr="00656B26" w:rsidRDefault="00480693" w:rsidP="00C74A72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D1CDE" w:rsidRPr="005764E7" w14:paraId="6D49522F" w14:textId="77777777" w:rsidTr="00107A7C">
        <w:trPr>
          <w:trHeight w:val="369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ED1CDE" w:rsidRPr="00625007" w:rsidRDefault="00ED1CDE" w:rsidP="002E3E8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ED1CDE" w:rsidRPr="00656B26" w:rsidRDefault="00ED1CDE" w:rsidP="002575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D1CDE" w:rsidRPr="005764E7" w14:paraId="2F24D027" w14:textId="77777777" w:rsidTr="00107A7C">
        <w:trPr>
          <w:trHeight w:val="369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ED1CDE" w:rsidRPr="00625007" w:rsidRDefault="00ED1CDE" w:rsidP="002E3E8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09C31" w14:textId="71984BEF" w:rsidR="00ED1CDE" w:rsidRPr="00656B26" w:rsidRDefault="00ED1CDE" w:rsidP="002E3E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E4634D" w:rsidRPr="005764E7" w14:paraId="7BF61197" w14:textId="77777777" w:rsidTr="00107A7C">
        <w:trPr>
          <w:trHeight w:val="369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C77B1" w14:textId="77777777" w:rsidR="00E4634D" w:rsidRPr="00625007" w:rsidRDefault="00E4634D" w:rsidP="00E4634D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EB3AC" w14:textId="3F90D0B7" w:rsidR="00E4634D" w:rsidRPr="005E2018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9FB123" w14:textId="77777777" w:rsidR="00E4634D" w:rsidRPr="005E2018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881BD" w14:textId="31A3C4F0" w:rsidR="00E4634D" w:rsidRPr="005E2018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E4634D" w:rsidRPr="005764E7" w14:paraId="55DF5A8C" w14:textId="77777777" w:rsidTr="00107A7C">
        <w:trPr>
          <w:trHeight w:val="369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E4634D" w:rsidRPr="00625007" w:rsidRDefault="00E4634D" w:rsidP="00E4634D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7E888" w14:textId="72C6F776" w:rsidR="00E4634D" w:rsidRPr="005E2018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ธันวาคม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7083" w14:textId="77777777" w:rsidR="00E4634D" w:rsidRPr="005E2018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5610669F" w:rsidR="00E4634D" w:rsidRPr="005E2018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</w:tr>
      <w:tr w:rsidR="00E4634D" w:rsidRPr="005764E7" w14:paraId="0F8BBC22" w14:textId="77777777" w:rsidTr="00107A7C">
        <w:trPr>
          <w:trHeight w:val="369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E4634D" w:rsidRPr="00656B26" w:rsidRDefault="00E4634D" w:rsidP="00E4634D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E4634D" w:rsidRPr="00656B26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4634D" w:rsidRPr="005764E7" w14:paraId="667D9290" w14:textId="77777777" w:rsidTr="00415492">
        <w:trPr>
          <w:trHeight w:val="369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255D" w14:textId="26EE1997" w:rsidR="00E4634D" w:rsidRPr="00656B26" w:rsidRDefault="00E4634D" w:rsidP="00E4634D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D33840" w14:textId="2C3F566C" w:rsidR="00E4634D" w:rsidRPr="005764E7" w:rsidRDefault="00415492" w:rsidP="0041549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148,776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77D3" w14:textId="3F3AB234"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1A42B3" w14:textId="6F35A969" w:rsidR="00E4634D" w:rsidRPr="00656B26" w:rsidRDefault="00830B79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213,329</w:t>
            </w:r>
          </w:p>
        </w:tc>
      </w:tr>
      <w:tr w:rsidR="00E4634D" w:rsidRPr="005764E7" w14:paraId="5B99C6DD" w14:textId="77777777" w:rsidTr="00107A7C">
        <w:trPr>
          <w:trHeight w:val="369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3AA77BAF" w:rsidR="00E4634D" w:rsidRPr="00656B26" w:rsidRDefault="00E4634D" w:rsidP="00E4634D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86FAA" w14:textId="644989B5" w:rsidR="00E4634D" w:rsidRPr="00415492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E14D" w14:textId="2782E06D"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8E5D2F" w14:textId="4640B261" w:rsidR="00E4634D" w:rsidRPr="00656B26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4634D" w:rsidRPr="005764E7" w14:paraId="55F9816C" w14:textId="77777777" w:rsidTr="00415492">
        <w:trPr>
          <w:trHeight w:val="369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3B0809DB" w:rsidR="00E4634D" w:rsidRPr="00656B26" w:rsidRDefault="00E4634D" w:rsidP="004F4FF0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7A2C" w14:textId="2D59EF5E" w:rsidR="00E4634D" w:rsidRPr="00415492" w:rsidRDefault="0041549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(19,30</w:t>
            </w:r>
            <w:r w:rsidR="00AC656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CE07" w14:textId="0A10C432"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B65A" w14:textId="0FD98F33" w:rsidR="00E4634D" w:rsidRPr="005764E7" w:rsidRDefault="00830B79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9,512</w:t>
            </w:r>
          </w:p>
        </w:tc>
      </w:tr>
      <w:tr w:rsidR="00E4634D" w:rsidRPr="005764E7" w14:paraId="28FCD431" w14:textId="77777777" w:rsidTr="00415492">
        <w:trPr>
          <w:trHeight w:val="369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7137A445" w:rsidR="00E4634D" w:rsidRPr="00656B26" w:rsidRDefault="00E4634D" w:rsidP="00E4634D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2C4AF" w14:textId="1BE22E6E" w:rsidR="00E4634D" w:rsidRPr="00415492" w:rsidRDefault="0041549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(587)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B9AC" w14:textId="77B2B2D0"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67BF" w14:textId="56AC5058"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830B7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</w:t>
            </w:r>
            <w:r w:rsidR="00AC656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367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E4634D" w:rsidRPr="005764E7" w14:paraId="694AA4A3" w14:textId="77777777" w:rsidTr="00415492">
        <w:trPr>
          <w:trHeight w:val="369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50034039" w:rsidR="00E4634D" w:rsidRPr="00656B26" w:rsidRDefault="00E4634D" w:rsidP="00E4634D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8A891" w14:textId="6FF85841" w:rsidR="00E4634D" w:rsidRPr="00415492" w:rsidRDefault="00415492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(19,8</w:t>
            </w:r>
            <w:r w:rsidR="00AC656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7A6B" w14:textId="3CC02F70"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0BA876" w14:textId="13D7DFA5" w:rsidR="00E4634D" w:rsidRPr="005764E7" w:rsidRDefault="00AC6569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7,145</w:t>
            </w:r>
          </w:p>
        </w:tc>
      </w:tr>
      <w:tr w:rsidR="00E4634D" w:rsidRPr="005764E7" w14:paraId="5A933335" w14:textId="77777777" w:rsidTr="00107A7C">
        <w:trPr>
          <w:trHeight w:val="369"/>
        </w:trPr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E4634D" w:rsidRPr="00656B26" w:rsidRDefault="00E4634D" w:rsidP="00E4634D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E4634D" w:rsidRPr="00E23485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E4634D" w:rsidRPr="005764E7" w:rsidRDefault="00E4634D" w:rsidP="00E463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E0D235E" w14:textId="7E741A6F" w:rsidR="00FF5BE8" w:rsidRDefault="00FF5BE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7271221" w14:textId="77777777" w:rsidR="005E39AA" w:rsidRDefault="005E39AA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4443077" w14:textId="77777777" w:rsidR="004F4FF0" w:rsidRPr="00656B26" w:rsidRDefault="004F4FF0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3B5FA287" w14:textId="77777777" w:rsidR="00772391" w:rsidRPr="001A74ED" w:rsidRDefault="00772391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B93FB2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E820DA" w:rsidRPr="001A74ED">
        <w:rPr>
          <w:rFonts w:ascii="Angsana New" w:hAnsi="Angsana New"/>
          <w:b/>
          <w:bCs/>
          <w:sz w:val="28"/>
          <w:szCs w:val="28"/>
          <w:lang w:val="en-GB"/>
        </w:rPr>
        <w:t xml:space="preserve">- </w:t>
      </w:r>
      <w:r w:rsidR="00E820DA"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4736" w:type="pct"/>
        <w:tblInd w:w="392" w:type="dxa"/>
        <w:tblLook w:val="0000" w:firstRow="0" w:lastRow="0" w:firstColumn="0" w:lastColumn="0" w:noHBand="0" w:noVBand="0"/>
      </w:tblPr>
      <w:tblGrid>
        <w:gridCol w:w="5952"/>
        <w:gridCol w:w="3363"/>
      </w:tblGrid>
      <w:tr w:rsidR="00D906B3" w:rsidRPr="005764E7" w14:paraId="3AA7C32F" w14:textId="77777777" w:rsidTr="00F15B2E">
        <w:trPr>
          <w:trHeight w:hRule="exact" w:val="369"/>
        </w:trPr>
        <w:tc>
          <w:tcPr>
            <w:tcW w:w="3195" w:type="pct"/>
          </w:tcPr>
          <w:p w14:paraId="5EEADB19" w14:textId="77777777" w:rsidR="00D906B3" w:rsidRPr="005764E7" w:rsidRDefault="00D906B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pct"/>
            <w:tcBorders>
              <w:bottom w:val="single" w:sz="4" w:space="0" w:color="auto"/>
            </w:tcBorders>
          </w:tcPr>
          <w:p w14:paraId="72E447EA" w14:textId="77777777" w:rsidR="00D906B3" w:rsidRPr="005764E7" w:rsidRDefault="00D906B3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BA2A77" w:rsidRPr="005764E7" w14:paraId="6E7265EB" w14:textId="77777777" w:rsidTr="00F15B2E">
        <w:trPr>
          <w:trHeight w:hRule="exact" w:val="431"/>
        </w:trPr>
        <w:tc>
          <w:tcPr>
            <w:tcW w:w="3195" w:type="pct"/>
          </w:tcPr>
          <w:p w14:paraId="55F68EB7" w14:textId="77777777" w:rsidR="00BA2A77" w:rsidRPr="005764E7" w:rsidRDefault="00BA2A77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pct"/>
            <w:tcBorders>
              <w:top w:val="single" w:sz="4" w:space="0" w:color="auto"/>
            </w:tcBorders>
          </w:tcPr>
          <w:p w14:paraId="6ECDF665" w14:textId="11572B19" w:rsidR="00BA2A77" w:rsidRPr="00656B26" w:rsidRDefault="00F15B2E" w:rsidP="00A13721">
            <w:pPr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BA2A77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การเงินที่แสดงเงินลงทุนตามวิธี</w:t>
            </w:r>
          </w:p>
        </w:tc>
      </w:tr>
      <w:tr w:rsidR="00BA2A77" w:rsidRPr="005764E7" w14:paraId="0EED524E" w14:textId="77777777" w:rsidTr="00F15B2E">
        <w:trPr>
          <w:trHeight w:hRule="exact" w:val="431"/>
        </w:trPr>
        <w:tc>
          <w:tcPr>
            <w:tcW w:w="3195" w:type="pct"/>
          </w:tcPr>
          <w:p w14:paraId="2A8D9148" w14:textId="77777777" w:rsidR="00BA2A77" w:rsidRPr="005764E7" w:rsidRDefault="00BA2A77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pct"/>
            <w:tcBorders>
              <w:bottom w:val="single" w:sz="4" w:space="0" w:color="auto"/>
            </w:tcBorders>
          </w:tcPr>
          <w:p w14:paraId="5E3EEEB6" w14:textId="6D7C9506" w:rsidR="00BA2A77" w:rsidRPr="00A13721" w:rsidRDefault="00BA2A77" w:rsidP="00A13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การเงินเฉพาะกิจการ</w:t>
            </w:r>
          </w:p>
          <w:p w14:paraId="140B41F0" w14:textId="77777777" w:rsidR="00BA2A77" w:rsidRPr="00656B26" w:rsidRDefault="00BA2A77" w:rsidP="00A13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06B3" w:rsidRPr="005764E7" w14:paraId="444B0BAC" w14:textId="77777777" w:rsidTr="00F15B2E">
        <w:trPr>
          <w:trHeight w:val="431"/>
        </w:trPr>
        <w:tc>
          <w:tcPr>
            <w:tcW w:w="3195" w:type="pct"/>
            <w:vAlign w:val="bottom"/>
          </w:tcPr>
          <w:p w14:paraId="6464079D" w14:textId="249B46DD" w:rsidR="00D906B3" w:rsidRPr="00656B26" w:rsidRDefault="00581744" w:rsidP="009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ราคาตามบัญชีสุทธิ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74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4F8D6" w14:textId="0993A71A" w:rsidR="00D906B3" w:rsidRPr="005764E7" w:rsidRDefault="00161883" w:rsidP="00F941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  <w:tr w:rsidR="00D906B3" w:rsidRPr="005764E7" w14:paraId="08B7F54E" w14:textId="77777777" w:rsidTr="00E428B0">
        <w:trPr>
          <w:trHeight w:val="431"/>
        </w:trPr>
        <w:tc>
          <w:tcPr>
            <w:tcW w:w="3195" w:type="pct"/>
            <w:vAlign w:val="bottom"/>
          </w:tcPr>
          <w:p w14:paraId="0E0BAEE9" w14:textId="73FA4CCC" w:rsidR="00D906B3" w:rsidRPr="00656B26" w:rsidRDefault="00B52DF1" w:rsidP="00920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hanging="7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830B7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5" w:type="pct"/>
            <w:shd w:val="clear" w:color="auto" w:fill="auto"/>
            <w:vAlign w:val="bottom"/>
          </w:tcPr>
          <w:p w14:paraId="7141E9EC" w14:textId="2B9B1D9F" w:rsidR="00D906B3" w:rsidRPr="005764E7" w:rsidRDefault="00E428B0" w:rsidP="00DE0133">
            <w:pPr>
              <w:tabs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1683F87B" w14:textId="77777777" w:rsidTr="00E428B0">
        <w:trPr>
          <w:trHeight w:val="431"/>
        </w:trPr>
        <w:tc>
          <w:tcPr>
            <w:tcW w:w="3195" w:type="pct"/>
            <w:vAlign w:val="bottom"/>
          </w:tcPr>
          <w:p w14:paraId="6AB077AE" w14:textId="64611702" w:rsidR="00D906B3" w:rsidRPr="00656B26" w:rsidRDefault="00D906B3" w:rsidP="009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  <w:r w:rsidR="00DD7AB1"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830B7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C3398" w14:textId="78CC2391" w:rsidR="00D906B3" w:rsidRPr="005764E7" w:rsidRDefault="00E428B0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36997FA2" w14:textId="77777777" w:rsidTr="00E428B0">
        <w:trPr>
          <w:trHeight w:val="431"/>
        </w:trPr>
        <w:tc>
          <w:tcPr>
            <w:tcW w:w="3195" w:type="pct"/>
            <w:vAlign w:val="bottom"/>
          </w:tcPr>
          <w:p w14:paraId="2EC0D4A2" w14:textId="7BBC8CF4" w:rsidR="00D906B3" w:rsidRPr="00656B26" w:rsidRDefault="001D5463" w:rsidP="00920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บัญชีสุทธิ</w:t>
            </w:r>
            <w:r w:rsidR="00D906B3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</w:t>
            </w:r>
            <w:r w:rsidR="00C16786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E2018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E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D906B3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A74ED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A194D" w14:textId="0BB93758" w:rsidR="00D906B3" w:rsidRPr="003E3B5D" w:rsidRDefault="00E428B0" w:rsidP="00DE0133">
            <w:pPr>
              <w:tabs>
                <w:tab w:val="left" w:pos="284"/>
                <w:tab w:val="left" w:pos="851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2,617</w:t>
            </w:r>
          </w:p>
        </w:tc>
      </w:tr>
    </w:tbl>
    <w:p w14:paraId="27F78992" w14:textId="37DAA06B" w:rsidR="000C392F" w:rsidRPr="000C392F" w:rsidRDefault="000C392F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 w:hint="cs"/>
          <w:sz w:val="28"/>
          <w:szCs w:val="28"/>
          <w:cs/>
        </w:rPr>
        <w:t>อสังหาริมทรัพย์เพื่อการลงทุน</w:t>
      </w:r>
      <w:r w:rsidRPr="00656B26">
        <w:rPr>
          <w:rFonts w:ascii="Angsana New" w:hAnsi="Angsana New"/>
          <w:sz w:val="28"/>
          <w:szCs w:val="28"/>
          <w:cs/>
        </w:rPr>
        <w:t xml:space="preserve">ที่ตัดค่าเสื่อมราคาทั้งจำนวนแล้วแต่ยังคงใช้งานอยู่ ณ วันที่ </w:t>
      </w:r>
      <w:r w:rsidRPr="00D623DB">
        <w:rPr>
          <w:rFonts w:ascii="Angsana New" w:hAnsi="Angsana New"/>
          <w:sz w:val="28"/>
          <w:szCs w:val="28"/>
        </w:rPr>
        <w:t>3</w:t>
      </w:r>
      <w:r w:rsidR="005E2018">
        <w:rPr>
          <w:rFonts w:ascii="Angsana New" w:hAnsi="Angsana New"/>
          <w:sz w:val="28"/>
          <w:szCs w:val="28"/>
          <w:lang w:val="en-ZW"/>
        </w:rPr>
        <w:t>1</w:t>
      </w:r>
      <w:r w:rsidRPr="00D623DB">
        <w:rPr>
          <w:rFonts w:ascii="Angsana New" w:hAnsi="Angsana New"/>
          <w:sz w:val="28"/>
          <w:szCs w:val="28"/>
          <w:cs/>
        </w:rPr>
        <w:t xml:space="preserve"> </w:t>
      </w:r>
      <w:r w:rsidR="005E2018">
        <w:rPr>
          <w:rFonts w:ascii="Angsana New" w:hAnsi="Angsana New" w:hint="cs"/>
          <w:sz w:val="28"/>
          <w:szCs w:val="28"/>
          <w:cs/>
        </w:rPr>
        <w:t>ธันวาคม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Pr="000C392F">
        <w:rPr>
          <w:rFonts w:ascii="Angsana New" w:hAnsi="Angsana New"/>
          <w:sz w:val="28"/>
          <w:szCs w:val="28"/>
          <w:lang w:val="en-GB"/>
        </w:rPr>
        <w:t>2564</w:t>
      </w:r>
      <w:r w:rsidRPr="00656B26">
        <w:rPr>
          <w:rFonts w:ascii="Angsana New" w:hAnsi="Angsana New"/>
          <w:sz w:val="28"/>
          <w:szCs w:val="28"/>
          <w:cs/>
        </w:rPr>
        <w:t xml:space="preserve"> และ</w:t>
      </w:r>
      <w:r w:rsidR="004A5848">
        <w:rPr>
          <w:rFonts w:ascii="Angsana New" w:hAnsi="Angsana New" w:hint="cs"/>
          <w:sz w:val="28"/>
          <w:szCs w:val="28"/>
          <w:cs/>
        </w:rPr>
        <w:t xml:space="preserve"> </w:t>
      </w:r>
      <w:r w:rsidRPr="000C392F">
        <w:rPr>
          <w:rFonts w:ascii="Angsana New" w:hAnsi="Angsana New"/>
          <w:sz w:val="28"/>
          <w:szCs w:val="28"/>
          <w:lang w:val="en-GB"/>
        </w:rPr>
        <w:t>2563</w:t>
      </w:r>
      <w:r w:rsidRPr="00656B26">
        <w:rPr>
          <w:rFonts w:ascii="Angsana New" w:hAnsi="Angsana New"/>
          <w:sz w:val="28"/>
          <w:szCs w:val="28"/>
          <w:cs/>
        </w:rPr>
        <w:t xml:space="preserve">  มี</w:t>
      </w:r>
      <w:r w:rsidR="006C146D" w:rsidRPr="00656B26">
        <w:rPr>
          <w:rFonts w:ascii="Angsana New" w:hAnsi="Angsana New" w:hint="cs"/>
          <w:sz w:val="28"/>
          <w:szCs w:val="28"/>
          <w:cs/>
        </w:rPr>
        <w:t>ราคาทุน</w:t>
      </w:r>
      <w:r w:rsidRPr="00BD2D84">
        <w:rPr>
          <w:rFonts w:ascii="Angsana New" w:hAnsi="Angsana New"/>
          <w:sz w:val="28"/>
          <w:szCs w:val="28"/>
          <w:cs/>
        </w:rPr>
        <w:t xml:space="preserve">จำนวน </w:t>
      </w:r>
      <w:r w:rsidR="00BD2D84" w:rsidRPr="00BD2D84">
        <w:rPr>
          <w:rFonts w:ascii="Angsana New" w:hAnsi="Angsana New"/>
          <w:sz w:val="28"/>
          <w:szCs w:val="28"/>
          <w:lang w:val="en-ZW"/>
        </w:rPr>
        <w:t>7.37</w:t>
      </w:r>
      <w:r w:rsidR="00D623DB" w:rsidRPr="001777C2">
        <w:rPr>
          <w:rFonts w:ascii="Angsana New" w:hAnsi="Angsana New"/>
          <w:sz w:val="28"/>
          <w:szCs w:val="28"/>
        </w:rPr>
        <w:t xml:space="preserve"> </w:t>
      </w:r>
      <w:r w:rsidRPr="001777C2">
        <w:rPr>
          <w:rFonts w:ascii="Angsana New" w:hAnsi="Angsana New"/>
          <w:sz w:val="28"/>
          <w:szCs w:val="28"/>
          <w:cs/>
        </w:rPr>
        <w:t>ล้านบาท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="007D2925" w:rsidRPr="00656B26">
        <w:rPr>
          <w:rFonts w:ascii="Angsana New" w:hAnsi="Angsana New" w:hint="cs"/>
          <w:sz w:val="28"/>
          <w:szCs w:val="28"/>
          <w:cs/>
        </w:rPr>
        <w:t xml:space="preserve">และ </w:t>
      </w:r>
      <w:r w:rsidR="007D2925">
        <w:rPr>
          <w:rFonts w:ascii="Angsana New" w:hAnsi="Angsana New"/>
          <w:sz w:val="28"/>
          <w:szCs w:val="28"/>
        </w:rPr>
        <w:t>7.37</w:t>
      </w:r>
      <w:r w:rsidR="007D2925" w:rsidRPr="005764E7">
        <w:rPr>
          <w:rFonts w:ascii="Angsana New" w:hAnsi="Angsana New"/>
          <w:sz w:val="28"/>
          <w:szCs w:val="28"/>
        </w:rPr>
        <w:t xml:space="preserve"> </w:t>
      </w:r>
      <w:r w:rsidR="007D2925" w:rsidRPr="00656B26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50682F17" w14:textId="2AEED895" w:rsidR="00240D0A" w:rsidRPr="005764E7" w:rsidRDefault="00240D0A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1A74ED">
        <w:rPr>
          <w:rFonts w:ascii="Angsana New" w:hAnsi="Angsana New"/>
          <w:b/>
          <w:bCs/>
          <w:sz w:val="28"/>
          <w:szCs w:val="28"/>
          <w:cs/>
          <w:lang w:val="en-GB"/>
        </w:rPr>
        <w:t>ที่ดิน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E02510">
        <w:rPr>
          <w:rFonts w:ascii="Angsana New" w:hAnsi="Angsana New"/>
          <w:b/>
          <w:bCs/>
          <w:sz w:val="28"/>
          <w:szCs w:val="28"/>
          <w:cs/>
        </w:rPr>
        <w:t>อาคาร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และอุปกรณ์ - สุทธิ</w:t>
      </w:r>
    </w:p>
    <w:tbl>
      <w:tblPr>
        <w:tblW w:w="473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207"/>
        <w:gridCol w:w="1162"/>
        <w:gridCol w:w="289"/>
        <w:gridCol w:w="1160"/>
        <w:gridCol w:w="290"/>
        <w:gridCol w:w="1158"/>
        <w:gridCol w:w="240"/>
        <w:gridCol w:w="1208"/>
        <w:gridCol w:w="290"/>
        <w:gridCol w:w="1305"/>
      </w:tblGrid>
      <w:tr w:rsidR="00920D03" w:rsidRPr="00B10B0C" w14:paraId="349E626A" w14:textId="77777777" w:rsidTr="00F941F8">
        <w:trPr>
          <w:trHeight w:val="340"/>
        </w:trPr>
        <w:tc>
          <w:tcPr>
            <w:tcW w:w="1185" w:type="pct"/>
          </w:tcPr>
          <w:p w14:paraId="37D29C77" w14:textId="77777777" w:rsidR="006E1537" w:rsidRPr="00B10B0C" w:rsidRDefault="006E1537" w:rsidP="001E5D5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15" w:type="pct"/>
            <w:gridSpan w:val="9"/>
            <w:tcBorders>
              <w:bottom w:val="single" w:sz="4" w:space="0" w:color="auto"/>
            </w:tcBorders>
          </w:tcPr>
          <w:p w14:paraId="25C93FB9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20D03" w:rsidRPr="00B10B0C" w14:paraId="2548D4B6" w14:textId="77777777" w:rsidTr="00F941F8">
        <w:trPr>
          <w:trHeight w:val="340"/>
        </w:trPr>
        <w:tc>
          <w:tcPr>
            <w:tcW w:w="1185" w:type="pct"/>
          </w:tcPr>
          <w:p w14:paraId="3B325DEA" w14:textId="77777777" w:rsidR="006E1537" w:rsidRPr="00B10B0C" w:rsidRDefault="006E1537" w:rsidP="001E5D5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15" w:type="pct"/>
            <w:gridSpan w:val="9"/>
            <w:tcBorders>
              <w:top w:val="single" w:sz="4" w:space="0" w:color="auto"/>
            </w:tcBorders>
            <w:vAlign w:val="center"/>
          </w:tcPr>
          <w:p w14:paraId="1649B8F2" w14:textId="77777777" w:rsidR="006E1537" w:rsidRPr="008161DC" w:rsidRDefault="006E1537" w:rsidP="001E5D5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3D3" w:rsidRPr="00B10B0C" w14:paraId="0093C6A5" w14:textId="77777777" w:rsidTr="00F941F8">
        <w:trPr>
          <w:trHeight w:val="340"/>
        </w:trPr>
        <w:tc>
          <w:tcPr>
            <w:tcW w:w="1185" w:type="pct"/>
          </w:tcPr>
          <w:p w14:paraId="761517D1" w14:textId="77777777" w:rsidR="006E1537" w:rsidRPr="00B10B0C" w:rsidRDefault="006E1537" w:rsidP="001E5D5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223F94A1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7C35A6F2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3152968A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tcBorders>
              <w:top w:val="single" w:sz="4" w:space="0" w:color="auto"/>
            </w:tcBorders>
          </w:tcPr>
          <w:p w14:paraId="4865F317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A2B93B9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44CED5EE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4DF1EE5E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tcBorders>
              <w:top w:val="single" w:sz="4" w:space="0" w:color="auto"/>
            </w:tcBorders>
          </w:tcPr>
          <w:p w14:paraId="55525CFF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53C67C1A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3D3" w:rsidRPr="00B10B0C" w14:paraId="4700B59C" w14:textId="77777777" w:rsidTr="00F941F8">
        <w:trPr>
          <w:trHeight w:val="340"/>
        </w:trPr>
        <w:tc>
          <w:tcPr>
            <w:tcW w:w="1185" w:type="pct"/>
          </w:tcPr>
          <w:p w14:paraId="40384936" w14:textId="77777777" w:rsidR="006E1537" w:rsidRPr="00B10B0C" w:rsidRDefault="006E1537" w:rsidP="001E5D5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" w:type="pct"/>
          </w:tcPr>
          <w:p w14:paraId="4A5D68F8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" w:type="pct"/>
          </w:tcPr>
          <w:p w14:paraId="7C90DAEA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5C2B47A1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56" w:type="pct"/>
          </w:tcPr>
          <w:p w14:paraId="0367D8D0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41F55790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29" w:type="pct"/>
          </w:tcPr>
          <w:p w14:paraId="7C2D0B65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</w:tcPr>
          <w:p w14:paraId="671B2AF5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</w:tcPr>
          <w:p w14:paraId="184BF038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344B4772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3D3" w:rsidRPr="00B10B0C" w14:paraId="288D3240" w14:textId="77777777" w:rsidTr="00F941F8">
        <w:trPr>
          <w:trHeight w:val="340"/>
        </w:trPr>
        <w:tc>
          <w:tcPr>
            <w:tcW w:w="1185" w:type="pct"/>
          </w:tcPr>
          <w:p w14:paraId="0143E94F" w14:textId="77777777" w:rsidR="006E1537" w:rsidRPr="00B10B0C" w:rsidRDefault="006E1537" w:rsidP="001E5D59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55A21B1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" w:type="pct"/>
          </w:tcPr>
          <w:p w14:paraId="0DCB3A4D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8886763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56" w:type="pct"/>
          </w:tcPr>
          <w:p w14:paraId="33F32721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230FD33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9" w:type="pct"/>
          </w:tcPr>
          <w:p w14:paraId="7C6E49B1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E0E0609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" w:type="pct"/>
          </w:tcPr>
          <w:p w14:paraId="6B0A4F20" w14:textId="77777777" w:rsidR="006E1537" w:rsidRPr="00B10B0C" w:rsidRDefault="006E1537" w:rsidP="001E5D5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58A5FE3" w14:textId="77777777" w:rsidR="006E1537" w:rsidRPr="00B10B0C" w:rsidRDefault="006E1537" w:rsidP="001E5D59">
            <w:pPr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33D3" w:rsidRPr="00B10B0C" w14:paraId="018DD833" w14:textId="77777777" w:rsidTr="00F941F8">
        <w:trPr>
          <w:trHeight w:val="340"/>
        </w:trPr>
        <w:tc>
          <w:tcPr>
            <w:tcW w:w="1185" w:type="pct"/>
          </w:tcPr>
          <w:p w14:paraId="4BCD9039" w14:textId="77777777" w:rsidR="006E1537" w:rsidRPr="00B10B0C" w:rsidRDefault="006E1537" w:rsidP="00920D03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2822C5C8" w14:textId="77777777"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</w:tcPr>
          <w:p w14:paraId="590A52C9" w14:textId="77777777"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C16CDA5" w14:textId="77777777"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</w:tcPr>
          <w:p w14:paraId="11DC30F9" w14:textId="77777777"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474F8803" w14:textId="77777777"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5121C6D6" w14:textId="77777777"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17D5E13A" w14:textId="77777777"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</w:tcPr>
          <w:p w14:paraId="032E2D9D" w14:textId="77777777"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1D9894B6" w14:textId="77777777" w:rsidR="006E1537" w:rsidRPr="00B10B0C" w:rsidRDefault="006E1537" w:rsidP="001E5D59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3D3" w:rsidRPr="00B10B0C" w14:paraId="22AC1234" w14:textId="77777777" w:rsidTr="00F941F8">
        <w:trPr>
          <w:trHeight w:val="340"/>
        </w:trPr>
        <w:tc>
          <w:tcPr>
            <w:tcW w:w="1185" w:type="pct"/>
          </w:tcPr>
          <w:p w14:paraId="39ABCAFC" w14:textId="52B35D9D" w:rsidR="006E1537" w:rsidRPr="006F1E0D" w:rsidRDefault="006E1537" w:rsidP="00920D03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6F1E0D"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  <w:t>3</w:t>
            </w:r>
          </w:p>
        </w:tc>
        <w:tc>
          <w:tcPr>
            <w:tcW w:w="624" w:type="pct"/>
            <w:vAlign w:val="center"/>
          </w:tcPr>
          <w:p w14:paraId="0E96F0B4" w14:textId="77777777" w:rsidR="006E1537" w:rsidRPr="000F30E4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5" w:type="pct"/>
            <w:vAlign w:val="center"/>
          </w:tcPr>
          <w:p w14:paraId="4F9CEF73" w14:textId="77777777" w:rsidR="006E1537" w:rsidRPr="000F30E4" w:rsidRDefault="006E1537" w:rsidP="001E5D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vAlign w:val="center"/>
          </w:tcPr>
          <w:p w14:paraId="529AE23F" w14:textId="77777777" w:rsidR="006E1537" w:rsidRPr="00E75D48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5D48">
              <w:rPr>
                <w:rFonts w:ascii="Angsana New" w:hAnsi="Angsana New"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6" w:type="pct"/>
            <w:vAlign w:val="center"/>
          </w:tcPr>
          <w:p w14:paraId="1AE67211" w14:textId="77777777" w:rsidR="006E1537" w:rsidRPr="00E75D48" w:rsidRDefault="006E1537" w:rsidP="001E5D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15B2AE3A" w14:textId="0ACE5153" w:rsidR="006E1537" w:rsidRPr="00E75D48" w:rsidRDefault="00D033D3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81,461</w:t>
            </w:r>
          </w:p>
        </w:tc>
        <w:tc>
          <w:tcPr>
            <w:tcW w:w="129" w:type="pct"/>
            <w:vAlign w:val="center"/>
          </w:tcPr>
          <w:p w14:paraId="02D29574" w14:textId="77777777" w:rsidR="006E1537" w:rsidRPr="00E75D48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pct"/>
            <w:vAlign w:val="center"/>
          </w:tcPr>
          <w:p w14:paraId="63BC4753" w14:textId="5BC559BC" w:rsidR="006E1537" w:rsidRPr="00E75D48" w:rsidRDefault="00D033D3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5,149</w:t>
            </w:r>
          </w:p>
        </w:tc>
        <w:tc>
          <w:tcPr>
            <w:tcW w:w="156" w:type="pct"/>
            <w:vAlign w:val="center"/>
          </w:tcPr>
          <w:p w14:paraId="4909203C" w14:textId="77777777" w:rsidR="006E1537" w:rsidRPr="000F30E4" w:rsidRDefault="006E1537" w:rsidP="001E5D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7E26698C" w14:textId="6E97EE8B" w:rsidR="006E1537" w:rsidRPr="00E75D48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5D48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D033D3">
              <w:rPr>
                <w:rFonts w:ascii="Angsana New" w:hAnsi="Angsana New"/>
                <w:sz w:val="28"/>
                <w:szCs w:val="28"/>
                <w:lang w:val="en-US"/>
              </w:rPr>
              <w:t>6,427</w:t>
            </w:r>
          </w:p>
        </w:tc>
      </w:tr>
      <w:tr w:rsidR="00D033D3" w:rsidRPr="00B10B0C" w14:paraId="367D7E34" w14:textId="77777777" w:rsidTr="00F941F8">
        <w:trPr>
          <w:trHeight w:val="340"/>
        </w:trPr>
        <w:tc>
          <w:tcPr>
            <w:tcW w:w="1185" w:type="pct"/>
          </w:tcPr>
          <w:p w14:paraId="3E430F8F" w14:textId="77777777" w:rsidR="006E1537" w:rsidRPr="00B10B0C" w:rsidRDefault="006E1537" w:rsidP="00920D03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624" w:type="pct"/>
            <w:vAlign w:val="center"/>
          </w:tcPr>
          <w:p w14:paraId="2DB8C368" w14:textId="77777777" w:rsidR="006E1537" w:rsidRPr="00B10B0C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242D3A2F" w14:textId="77777777" w:rsidR="006E1537" w:rsidRPr="00B10B0C" w:rsidRDefault="006E1537" w:rsidP="001E5D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vAlign w:val="center"/>
          </w:tcPr>
          <w:p w14:paraId="761DE8E6" w14:textId="77777777" w:rsidR="006E1537" w:rsidRPr="00B10B0C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vAlign w:val="center"/>
          </w:tcPr>
          <w:p w14:paraId="747CB8DC" w14:textId="77777777" w:rsidR="006E1537" w:rsidRPr="00B10B0C" w:rsidRDefault="006E1537" w:rsidP="001E5D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6FCCD31E" w14:textId="006DF644" w:rsidR="006E1537" w:rsidRPr="00B10B0C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D033D3"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</w:p>
        </w:tc>
        <w:tc>
          <w:tcPr>
            <w:tcW w:w="129" w:type="pct"/>
            <w:vAlign w:val="center"/>
          </w:tcPr>
          <w:p w14:paraId="1FCC2833" w14:textId="77777777" w:rsidR="006E1537" w:rsidRPr="00B10B0C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pct"/>
            <w:vAlign w:val="center"/>
          </w:tcPr>
          <w:p w14:paraId="762F0191" w14:textId="003DC1B9" w:rsidR="006E1537" w:rsidRPr="00B10B0C" w:rsidRDefault="00D033D3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vAlign w:val="center"/>
          </w:tcPr>
          <w:p w14:paraId="045C1E1A" w14:textId="77777777" w:rsidR="006E1537" w:rsidRPr="00B10B0C" w:rsidRDefault="006E1537" w:rsidP="001E5D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5CFB79D3" w14:textId="313E91CA" w:rsidR="006E1537" w:rsidRPr="00B10B0C" w:rsidRDefault="00D033D3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3,731</w:t>
            </w:r>
          </w:p>
        </w:tc>
      </w:tr>
      <w:tr w:rsidR="00D033D3" w:rsidRPr="00B10B0C" w14:paraId="5D91633C" w14:textId="77777777" w:rsidTr="00F941F8">
        <w:trPr>
          <w:trHeight w:val="340"/>
        </w:trPr>
        <w:tc>
          <w:tcPr>
            <w:tcW w:w="1185" w:type="pct"/>
          </w:tcPr>
          <w:p w14:paraId="075F4F9C" w14:textId="77777777" w:rsidR="006E1537" w:rsidRPr="00B10B0C" w:rsidRDefault="006E1537" w:rsidP="00920D03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24" w:type="pct"/>
            <w:vAlign w:val="center"/>
          </w:tcPr>
          <w:p w14:paraId="6E7DC86B" w14:textId="77777777" w:rsidR="006E1537" w:rsidRPr="00B10B0C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6A7EAC47" w14:textId="77777777" w:rsidR="006E1537" w:rsidRPr="00B10B0C" w:rsidRDefault="006E1537" w:rsidP="001E5D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vAlign w:val="center"/>
          </w:tcPr>
          <w:p w14:paraId="18A3FFEE" w14:textId="77777777" w:rsidR="006E1537" w:rsidRPr="00B10B0C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vAlign w:val="center"/>
          </w:tcPr>
          <w:p w14:paraId="669E02A8" w14:textId="77777777" w:rsidR="006E1537" w:rsidRPr="00B10B0C" w:rsidRDefault="006E1537" w:rsidP="001E5D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56D8E5E2" w14:textId="77777777" w:rsidR="006E1537" w:rsidRPr="00B10B0C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center"/>
          </w:tcPr>
          <w:p w14:paraId="59F7FCCC" w14:textId="77777777" w:rsidR="006E1537" w:rsidRPr="00B10B0C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pct"/>
            <w:vAlign w:val="center"/>
          </w:tcPr>
          <w:p w14:paraId="19A9F4F4" w14:textId="495DBF67" w:rsidR="006E1537" w:rsidRPr="00B10B0C" w:rsidRDefault="00D033D3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vAlign w:val="center"/>
          </w:tcPr>
          <w:p w14:paraId="2826FC20" w14:textId="77777777" w:rsidR="006E1537" w:rsidRPr="00B10B0C" w:rsidRDefault="006E1537" w:rsidP="001E5D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7AA31609" w14:textId="362AEDDE" w:rsidR="006E1537" w:rsidRPr="00B10B0C" w:rsidRDefault="00D033D3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033D3" w:rsidRPr="00B10B0C" w14:paraId="1B87B42F" w14:textId="77777777" w:rsidTr="00F941F8">
        <w:trPr>
          <w:trHeight w:val="340"/>
        </w:trPr>
        <w:tc>
          <w:tcPr>
            <w:tcW w:w="1185" w:type="pct"/>
          </w:tcPr>
          <w:p w14:paraId="2D98DA53" w14:textId="77777777" w:rsidR="006E1537" w:rsidRPr="00B10B0C" w:rsidRDefault="006E1537" w:rsidP="00920D03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โอนเข้า/(โอนออก)</w:t>
            </w:r>
          </w:p>
        </w:tc>
        <w:tc>
          <w:tcPr>
            <w:tcW w:w="624" w:type="pct"/>
            <w:vAlign w:val="center"/>
          </w:tcPr>
          <w:p w14:paraId="5BFC80B6" w14:textId="77777777" w:rsidR="006E1537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00E2A8CD" w14:textId="77777777" w:rsidR="006E1537" w:rsidRPr="00B10B0C" w:rsidRDefault="006E1537" w:rsidP="001E5D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vAlign w:val="center"/>
          </w:tcPr>
          <w:p w14:paraId="12727C6B" w14:textId="77777777" w:rsidR="006E1537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vAlign w:val="center"/>
          </w:tcPr>
          <w:p w14:paraId="4D1BD456" w14:textId="77777777" w:rsidR="006E1537" w:rsidRPr="00B10B0C" w:rsidRDefault="006E1537" w:rsidP="001E5D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3FADC6D0" w14:textId="36E6B8AE" w:rsidR="006E1537" w:rsidRDefault="00D033D3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center"/>
          </w:tcPr>
          <w:p w14:paraId="08B0FA60" w14:textId="77777777" w:rsidR="006E1537" w:rsidRPr="00B10B0C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pct"/>
            <w:vAlign w:val="center"/>
          </w:tcPr>
          <w:p w14:paraId="0881DC11" w14:textId="77777777" w:rsidR="006E1537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vAlign w:val="center"/>
          </w:tcPr>
          <w:p w14:paraId="78E42B93" w14:textId="77777777" w:rsidR="006E1537" w:rsidRPr="00B10B0C" w:rsidRDefault="006E1537" w:rsidP="001E5D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64689778" w14:textId="0E0C5C50" w:rsidR="006E1537" w:rsidRDefault="00D033D3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033D3" w:rsidRPr="00B10B0C" w14:paraId="31BC5C1B" w14:textId="77777777" w:rsidTr="00F941F8">
        <w:trPr>
          <w:trHeight w:val="340"/>
        </w:trPr>
        <w:tc>
          <w:tcPr>
            <w:tcW w:w="1185" w:type="pct"/>
            <w:vAlign w:val="bottom"/>
          </w:tcPr>
          <w:p w14:paraId="40181D88" w14:textId="1CFC92B6" w:rsidR="006E1537" w:rsidRPr="00B10B0C" w:rsidRDefault="006E1537" w:rsidP="00920D03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6F1E0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</w:tcBorders>
            <w:vAlign w:val="center"/>
          </w:tcPr>
          <w:p w14:paraId="7831B58E" w14:textId="77777777" w:rsidR="006E1537" w:rsidRPr="0058702E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4,404</w:t>
            </w:r>
          </w:p>
        </w:tc>
        <w:tc>
          <w:tcPr>
            <w:tcW w:w="155" w:type="pct"/>
            <w:vAlign w:val="center"/>
          </w:tcPr>
          <w:p w14:paraId="260F0FE9" w14:textId="77777777" w:rsidR="006E1537" w:rsidRPr="0058702E" w:rsidRDefault="006E1537" w:rsidP="001E5D5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center"/>
          </w:tcPr>
          <w:p w14:paraId="2AE212EC" w14:textId="77777777" w:rsidR="006E1537" w:rsidRPr="0058702E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6" w:type="pct"/>
            <w:vAlign w:val="center"/>
          </w:tcPr>
          <w:p w14:paraId="3DFCA0D5" w14:textId="77777777" w:rsidR="006E1537" w:rsidRPr="0058702E" w:rsidRDefault="006E1537" w:rsidP="001E5D5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1FB2CE98" w14:textId="27721632" w:rsidR="006E1537" w:rsidRPr="0058702E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D033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5,192</w:t>
            </w:r>
          </w:p>
        </w:tc>
        <w:tc>
          <w:tcPr>
            <w:tcW w:w="129" w:type="pct"/>
            <w:vAlign w:val="center"/>
          </w:tcPr>
          <w:p w14:paraId="29AC4E13" w14:textId="77777777" w:rsidR="006E1537" w:rsidRPr="0058702E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center"/>
          </w:tcPr>
          <w:p w14:paraId="523BF2DD" w14:textId="77777777" w:rsidR="006E1537" w:rsidRPr="0058702E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5,149</w:t>
            </w:r>
          </w:p>
        </w:tc>
        <w:tc>
          <w:tcPr>
            <w:tcW w:w="156" w:type="pct"/>
            <w:vAlign w:val="center"/>
          </w:tcPr>
          <w:p w14:paraId="60E0D875" w14:textId="77777777" w:rsidR="006E1537" w:rsidRPr="0058702E" w:rsidRDefault="006E1537" w:rsidP="001E5D5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2CDCE7FB" w14:textId="2382CDDF" w:rsidR="006E1537" w:rsidRPr="0058702E" w:rsidRDefault="006E1537" w:rsidP="001E5D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D033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40,158</w:t>
            </w:r>
          </w:p>
        </w:tc>
      </w:tr>
      <w:tr w:rsidR="006A357F" w:rsidRPr="00B10B0C" w14:paraId="48AA1806" w14:textId="77777777" w:rsidTr="00F941F8">
        <w:trPr>
          <w:trHeight w:val="340"/>
        </w:trPr>
        <w:tc>
          <w:tcPr>
            <w:tcW w:w="1185" w:type="pct"/>
          </w:tcPr>
          <w:p w14:paraId="22263C12" w14:textId="77777777" w:rsidR="006A357F" w:rsidRPr="00B10B0C" w:rsidRDefault="006A357F" w:rsidP="006A357F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FDB4439" w14:textId="7DA6E51A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09D515B4" w14:textId="77777777" w:rsidR="006A357F" w:rsidRPr="00B10B0C" w:rsidRDefault="006A357F" w:rsidP="006A35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4EAE4972" w14:textId="0336B02D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0F4476F4" w14:textId="77777777" w:rsidR="006A357F" w:rsidRPr="00B10B0C" w:rsidRDefault="006A357F" w:rsidP="006A35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50942EA1" w14:textId="223F012C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1,24</w:t>
            </w:r>
            <w:r w:rsidR="00F1604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5FCDB4F9" w14:textId="77777777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71A4902B" w14:textId="336DA6A8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13BA80C" w14:textId="77777777" w:rsidR="006A357F" w:rsidRPr="00B10B0C" w:rsidRDefault="006A357F" w:rsidP="006A35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78AAB9E2" w14:textId="353AB2F8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1,24</w:t>
            </w:r>
            <w:r w:rsidR="00F1604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A357F" w:rsidRPr="00B10B0C" w14:paraId="2ABF4CD4" w14:textId="77777777" w:rsidTr="00F941F8">
        <w:trPr>
          <w:trHeight w:val="340"/>
        </w:trPr>
        <w:tc>
          <w:tcPr>
            <w:tcW w:w="1185" w:type="pct"/>
          </w:tcPr>
          <w:p w14:paraId="40688103" w14:textId="77777777" w:rsidR="006A357F" w:rsidRPr="00B10B0C" w:rsidRDefault="006A357F" w:rsidP="006A357F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42A19F9" w14:textId="06B007E4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5E331CAD" w14:textId="77777777" w:rsidR="006A357F" w:rsidRPr="00B10B0C" w:rsidRDefault="006A357F" w:rsidP="006A35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69E01407" w14:textId="64115921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46D420F" w14:textId="77777777" w:rsidR="006A357F" w:rsidRPr="00B10B0C" w:rsidRDefault="006A357F" w:rsidP="006A35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7E8C1A67" w14:textId="0F17D90B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5FDDE344" w14:textId="77777777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5E649FA9" w14:textId="2436FB46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(660)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54E0F2E" w14:textId="77777777" w:rsidR="006A357F" w:rsidRPr="00B10B0C" w:rsidRDefault="006A357F" w:rsidP="006A35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2EA92A0F" w14:textId="6931C5DA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(660)</w:t>
            </w:r>
          </w:p>
        </w:tc>
      </w:tr>
      <w:tr w:rsidR="006A357F" w:rsidRPr="00B10B0C" w14:paraId="57193B80" w14:textId="77777777" w:rsidTr="00F941F8">
        <w:trPr>
          <w:trHeight w:val="340"/>
        </w:trPr>
        <w:tc>
          <w:tcPr>
            <w:tcW w:w="1185" w:type="pct"/>
            <w:vAlign w:val="bottom"/>
          </w:tcPr>
          <w:p w14:paraId="07F33085" w14:textId="77777777" w:rsidR="006A357F" w:rsidRPr="00B10B0C" w:rsidRDefault="006A357F" w:rsidP="006A357F">
            <w:pPr>
              <w:pStyle w:val="BlockText"/>
              <w:spacing w:line="240" w:lineRule="atLeas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โอนเข้า/(โอนออก)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90715" w14:textId="2A2B699B" w:rsidR="006A357F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64B15CE9" w14:textId="77777777" w:rsidR="006A357F" w:rsidRPr="00B10B0C" w:rsidRDefault="006A357F" w:rsidP="006A35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63DE6" w14:textId="08953C55" w:rsidR="006A357F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8C15F92" w14:textId="77777777" w:rsidR="006A357F" w:rsidRPr="00B10B0C" w:rsidRDefault="006A357F" w:rsidP="006A35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C34A9" w14:textId="20EE3EF5" w:rsidR="006A357F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50FD3952" w14:textId="77777777" w:rsidR="006A357F" w:rsidRPr="00B10B0C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CD76F" w14:textId="6C5274F5" w:rsidR="006A357F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3F316C3B" w14:textId="77777777" w:rsidR="006A357F" w:rsidRPr="00B10B0C" w:rsidRDefault="006A357F" w:rsidP="006A35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1E208" w14:textId="358025B2" w:rsidR="006A357F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A357F" w:rsidRPr="00B10B0C" w14:paraId="6EA38D04" w14:textId="77777777" w:rsidTr="00F941F8">
        <w:trPr>
          <w:trHeight w:val="340"/>
        </w:trPr>
        <w:tc>
          <w:tcPr>
            <w:tcW w:w="1185" w:type="pct"/>
          </w:tcPr>
          <w:p w14:paraId="7E0C7B3B" w14:textId="113BBE6F" w:rsidR="006A357F" w:rsidRPr="00B10B0C" w:rsidRDefault="006A357F" w:rsidP="006A357F">
            <w:pPr>
              <w:pStyle w:val="BlockText"/>
              <w:spacing w:line="240" w:lineRule="atLeast"/>
              <w:ind w:left="459" w:right="0" w:hanging="57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08F8D" w14:textId="2CE19ABC" w:rsidR="006A357F" w:rsidRPr="0058702E" w:rsidRDefault="00EF52CC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24EFFDA6" w14:textId="77777777" w:rsidR="006A357F" w:rsidRPr="0058702E" w:rsidRDefault="006A357F" w:rsidP="006A357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29296" w14:textId="2F88722C" w:rsidR="006A357F" w:rsidRPr="0058702E" w:rsidRDefault="00EF52CC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001E50B3" w14:textId="77777777" w:rsidR="006A357F" w:rsidRPr="0058702E" w:rsidRDefault="006A357F" w:rsidP="006A357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A8C17" w14:textId="1EC7ADE9" w:rsidR="006A357F" w:rsidRPr="0058702E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86,4</w:t>
            </w:r>
            <w:r w:rsidR="00F1604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7DAD1682" w14:textId="77777777" w:rsidR="006A357F" w:rsidRPr="0058702E" w:rsidRDefault="006A357F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584BD" w14:textId="1F7AB03D" w:rsidR="006A357F" w:rsidRPr="0058702E" w:rsidRDefault="00EF52CC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2A024F42" w14:textId="77777777" w:rsidR="006A357F" w:rsidRPr="0058702E" w:rsidRDefault="006A357F" w:rsidP="006A357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74F8C" w14:textId="56730553" w:rsidR="006A357F" w:rsidRPr="0058702E" w:rsidRDefault="00EF52CC" w:rsidP="006A357F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140,74</w:t>
            </w:r>
            <w:r w:rsidR="00F1604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</w:tbl>
    <w:p w14:paraId="2E98732C" w14:textId="751F1A7A" w:rsidR="00030356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547B188" w14:textId="6A7287F1" w:rsidR="006E1537" w:rsidRDefault="006E1537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6D62B13" w14:textId="77777777" w:rsidR="006E1537" w:rsidRPr="005764E7" w:rsidRDefault="006E1537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1AA45651" w14:textId="77777777" w:rsidR="00076A65" w:rsidRDefault="00076A65" w:rsidP="006D7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rPr>
          <w:rFonts w:ascii="Angsana New" w:hAnsi="Angsana New"/>
          <w:sz w:val="28"/>
          <w:szCs w:val="28"/>
        </w:rPr>
      </w:pPr>
    </w:p>
    <w:p w14:paraId="31D287F1" w14:textId="3B7D69FF" w:rsidR="00076A65" w:rsidRPr="00076A65" w:rsidRDefault="00076A65" w:rsidP="00076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88"/>
        </w:tabs>
        <w:spacing w:before="120" w:line="0" w:lineRule="atLeast"/>
        <w:ind w:left="425" w:firstLine="709"/>
        <w:rPr>
          <w:rFonts w:ascii="Angsana New" w:hAnsi="Angsana New"/>
          <w:sz w:val="2"/>
          <w:szCs w:val="2"/>
          <w:cs/>
        </w:rPr>
      </w:pPr>
    </w:p>
    <w:tbl>
      <w:tblPr>
        <w:tblpPr w:leftFromText="180" w:rightFromText="180" w:vertAnchor="text" w:horzAnchor="margin" w:tblpX="395" w:tblpY="-114"/>
        <w:tblW w:w="4750" w:type="pct"/>
        <w:tblLayout w:type="fixed"/>
        <w:tblLook w:val="0000" w:firstRow="0" w:lastRow="0" w:firstColumn="0" w:lastColumn="0" w:noHBand="0" w:noVBand="0"/>
      </w:tblPr>
      <w:tblGrid>
        <w:gridCol w:w="2238"/>
        <w:gridCol w:w="1162"/>
        <w:gridCol w:w="290"/>
        <w:gridCol w:w="1162"/>
        <w:gridCol w:w="290"/>
        <w:gridCol w:w="1160"/>
        <w:gridCol w:w="290"/>
        <w:gridCol w:w="1160"/>
        <w:gridCol w:w="290"/>
        <w:gridCol w:w="1300"/>
      </w:tblGrid>
      <w:tr w:rsidR="006E1537" w:rsidRPr="00B10B0C" w14:paraId="3592802E" w14:textId="77777777" w:rsidTr="00F941F8">
        <w:trPr>
          <w:trHeight w:val="283"/>
        </w:trPr>
        <w:tc>
          <w:tcPr>
            <w:tcW w:w="1198" w:type="pct"/>
          </w:tcPr>
          <w:p w14:paraId="4CE3A53B" w14:textId="77777777" w:rsidR="006E1537" w:rsidRPr="00B10B0C" w:rsidRDefault="006E1537" w:rsidP="00F941F8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02" w:type="pct"/>
            <w:gridSpan w:val="9"/>
            <w:tcBorders>
              <w:bottom w:val="single" w:sz="4" w:space="0" w:color="auto"/>
            </w:tcBorders>
          </w:tcPr>
          <w:p w14:paraId="5446A771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E1537" w:rsidRPr="00B10B0C" w14:paraId="1E63004F" w14:textId="77777777" w:rsidTr="00F941F8">
        <w:trPr>
          <w:trHeight w:val="283"/>
        </w:trPr>
        <w:tc>
          <w:tcPr>
            <w:tcW w:w="1198" w:type="pct"/>
          </w:tcPr>
          <w:p w14:paraId="504C2E4A" w14:textId="77777777" w:rsidR="006E1537" w:rsidRPr="00B10B0C" w:rsidRDefault="006E1537" w:rsidP="00F941F8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02" w:type="pct"/>
            <w:gridSpan w:val="9"/>
            <w:tcBorders>
              <w:top w:val="single" w:sz="4" w:space="0" w:color="auto"/>
            </w:tcBorders>
            <w:vAlign w:val="center"/>
          </w:tcPr>
          <w:p w14:paraId="1598B4F6" w14:textId="77777777" w:rsidR="006E1537" w:rsidRPr="008161DC" w:rsidRDefault="006E1537" w:rsidP="00F941F8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3D3" w:rsidRPr="00B10B0C" w14:paraId="2A417B80" w14:textId="77777777" w:rsidTr="00F941F8">
        <w:trPr>
          <w:trHeight w:val="283"/>
        </w:trPr>
        <w:tc>
          <w:tcPr>
            <w:tcW w:w="1198" w:type="pct"/>
          </w:tcPr>
          <w:p w14:paraId="570FA05A" w14:textId="77777777" w:rsidR="006E1537" w:rsidRPr="007449D9" w:rsidRDefault="006E1537" w:rsidP="00F941F8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D878BBE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2408B2D8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7CC1D27F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32B53DA9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6E0B490B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41FE243B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4DC0C160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76C766D3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5AC09C85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3D3" w:rsidRPr="00B10B0C" w14:paraId="360E1025" w14:textId="77777777" w:rsidTr="00F941F8">
        <w:trPr>
          <w:trHeight w:val="283"/>
        </w:trPr>
        <w:tc>
          <w:tcPr>
            <w:tcW w:w="1198" w:type="pct"/>
          </w:tcPr>
          <w:p w14:paraId="2D2BA788" w14:textId="77777777" w:rsidR="006E1537" w:rsidRPr="00B10B0C" w:rsidRDefault="006E1537" w:rsidP="00F941F8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7EC6D190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" w:type="pct"/>
          </w:tcPr>
          <w:p w14:paraId="2C627441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5812ADAA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55" w:type="pct"/>
          </w:tcPr>
          <w:p w14:paraId="5F9D3A9B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DDE4312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55" w:type="pct"/>
          </w:tcPr>
          <w:p w14:paraId="42BFDF8F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55F03881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" w:type="pct"/>
          </w:tcPr>
          <w:p w14:paraId="7BB4989B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</w:tcPr>
          <w:p w14:paraId="5A4F7A27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33D3" w:rsidRPr="00B10B0C" w14:paraId="578D26C6" w14:textId="77777777" w:rsidTr="00F941F8">
        <w:trPr>
          <w:trHeight w:val="283"/>
        </w:trPr>
        <w:tc>
          <w:tcPr>
            <w:tcW w:w="1198" w:type="pct"/>
          </w:tcPr>
          <w:p w14:paraId="548E3D72" w14:textId="77777777" w:rsidR="006E1537" w:rsidRPr="00B10B0C" w:rsidRDefault="006E1537" w:rsidP="00F941F8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FD82EBB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" w:type="pct"/>
          </w:tcPr>
          <w:p w14:paraId="5385A07D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86AAC42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55" w:type="pct"/>
          </w:tcPr>
          <w:p w14:paraId="3F5F3971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32B793F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5" w:type="pct"/>
          </w:tcPr>
          <w:p w14:paraId="75D72D84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AFA13AB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" w:type="pct"/>
          </w:tcPr>
          <w:p w14:paraId="46D1648E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6A0B88D4" w14:textId="77777777" w:rsidR="006E1537" w:rsidRPr="00B10B0C" w:rsidRDefault="006E1537" w:rsidP="00F941F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33D3" w:rsidRPr="00B10B0C" w14:paraId="4B347CEC" w14:textId="77777777" w:rsidTr="00F941F8">
        <w:trPr>
          <w:trHeight w:val="283"/>
        </w:trPr>
        <w:tc>
          <w:tcPr>
            <w:tcW w:w="1198" w:type="pct"/>
          </w:tcPr>
          <w:p w14:paraId="5D155A23" w14:textId="77777777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622" w:type="pct"/>
          </w:tcPr>
          <w:p w14:paraId="172FD340" w14:textId="77777777" w:rsidR="006E1537" w:rsidRPr="00B10B0C" w:rsidRDefault="006E1537" w:rsidP="00F941F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</w:tcPr>
          <w:p w14:paraId="20C7EC42" w14:textId="77777777" w:rsidR="006E1537" w:rsidRPr="00B10B0C" w:rsidRDefault="006E1537" w:rsidP="00F941F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0BF67AF" w14:textId="77777777" w:rsidR="006E1537" w:rsidRPr="00B10B0C" w:rsidRDefault="006E1537" w:rsidP="00F941F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</w:tcPr>
          <w:p w14:paraId="39F977E5" w14:textId="77777777" w:rsidR="006E1537" w:rsidRPr="00B10B0C" w:rsidRDefault="006E1537" w:rsidP="00F941F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279656F" w14:textId="77777777" w:rsidR="006E1537" w:rsidRPr="00B10B0C" w:rsidRDefault="006E1537" w:rsidP="00F941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" w:type="pct"/>
          </w:tcPr>
          <w:p w14:paraId="7635139C" w14:textId="77777777" w:rsidR="006E1537" w:rsidRPr="00B10B0C" w:rsidRDefault="006E1537" w:rsidP="00F941F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D3E4207" w14:textId="77777777" w:rsidR="006E1537" w:rsidRPr="00B10B0C" w:rsidRDefault="006E1537" w:rsidP="00F941F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</w:tcPr>
          <w:p w14:paraId="0877F837" w14:textId="77777777" w:rsidR="006E1537" w:rsidRPr="00B10B0C" w:rsidRDefault="006E1537" w:rsidP="00F941F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</w:tcPr>
          <w:p w14:paraId="7D79F838" w14:textId="77777777" w:rsidR="006E1537" w:rsidRPr="00B10B0C" w:rsidRDefault="006E1537" w:rsidP="00F941F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33D3" w:rsidRPr="00B10B0C" w14:paraId="7841FB2B" w14:textId="77777777" w:rsidTr="00F941F8">
        <w:trPr>
          <w:trHeight w:val="283"/>
        </w:trPr>
        <w:tc>
          <w:tcPr>
            <w:tcW w:w="1198" w:type="pct"/>
          </w:tcPr>
          <w:p w14:paraId="37A937E3" w14:textId="376B58F1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6F1E0D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622" w:type="pct"/>
            <w:vAlign w:val="center"/>
          </w:tcPr>
          <w:p w14:paraId="71D1C43F" w14:textId="77777777" w:rsidR="006E1537" w:rsidRPr="00B01F5D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17629B5A" w14:textId="77777777" w:rsidR="006E1537" w:rsidRPr="00B01F5D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3CEE85EA" w14:textId="234C312A" w:rsidR="006E1537" w:rsidRPr="00B01F5D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34,9</w:t>
            </w:r>
            <w:r w:rsidR="00D033D3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55" w:type="pct"/>
            <w:vAlign w:val="center"/>
          </w:tcPr>
          <w:p w14:paraId="25944105" w14:textId="77777777" w:rsidR="006E1537" w:rsidRPr="00B01F5D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438F1C95" w14:textId="0687BF12" w:rsidR="006E1537" w:rsidRPr="00B01F5D" w:rsidRDefault="00D033D3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70,897</w:t>
            </w:r>
          </w:p>
        </w:tc>
        <w:tc>
          <w:tcPr>
            <w:tcW w:w="155" w:type="pct"/>
            <w:vAlign w:val="center"/>
          </w:tcPr>
          <w:p w14:paraId="644849B5" w14:textId="77777777" w:rsidR="006E1537" w:rsidRPr="00B01F5D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44408CD4" w14:textId="0C8E546A" w:rsidR="006E1537" w:rsidRPr="00B01F5D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01F5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033D3">
              <w:rPr>
                <w:rFonts w:ascii="Angsana New" w:hAnsi="Angsana New"/>
                <w:sz w:val="28"/>
                <w:szCs w:val="28"/>
                <w:lang w:val="en-US"/>
              </w:rPr>
              <w:t>736</w:t>
            </w:r>
          </w:p>
        </w:tc>
        <w:tc>
          <w:tcPr>
            <w:tcW w:w="155" w:type="pct"/>
            <w:vAlign w:val="center"/>
          </w:tcPr>
          <w:p w14:paraId="7B678651" w14:textId="77777777" w:rsidR="006E1537" w:rsidRPr="00B01F5D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4D98C171" w14:textId="37E8ACF5" w:rsidR="006E1537" w:rsidRPr="00B01F5D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D033D3">
              <w:rPr>
                <w:rFonts w:ascii="Angsana New" w:hAnsi="Angsana New"/>
                <w:sz w:val="28"/>
                <w:szCs w:val="28"/>
                <w:lang w:val="en-US"/>
              </w:rPr>
              <w:t>9,566</w:t>
            </w:r>
          </w:p>
        </w:tc>
      </w:tr>
      <w:tr w:rsidR="00D033D3" w:rsidRPr="00B10B0C" w14:paraId="1FD44884" w14:textId="77777777" w:rsidTr="00F941F8">
        <w:trPr>
          <w:trHeight w:val="283"/>
        </w:trPr>
        <w:tc>
          <w:tcPr>
            <w:tcW w:w="1198" w:type="pct"/>
          </w:tcPr>
          <w:p w14:paraId="164D88C6" w14:textId="77777777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22" w:type="pct"/>
            <w:vAlign w:val="center"/>
          </w:tcPr>
          <w:p w14:paraId="3784D9FD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7EAB9260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171B7A6B" w14:textId="4A6C29D4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D033D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5" w:type="pct"/>
            <w:vAlign w:val="center"/>
          </w:tcPr>
          <w:p w14:paraId="143412FF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2CC975FD" w14:textId="65677583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</w:t>
            </w:r>
            <w:r w:rsidR="00D033D3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155" w:type="pct"/>
            <w:vAlign w:val="center"/>
          </w:tcPr>
          <w:p w14:paraId="47C02AF9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323D77E9" w14:textId="240B01E2" w:rsidR="006E1537" w:rsidRPr="00B10B0C" w:rsidRDefault="00D033D3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357</w:t>
            </w:r>
          </w:p>
        </w:tc>
        <w:tc>
          <w:tcPr>
            <w:tcW w:w="155" w:type="pct"/>
            <w:vAlign w:val="center"/>
          </w:tcPr>
          <w:p w14:paraId="7B2DFD3B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2E58CD9A" w14:textId="23982D80" w:rsidR="006E1537" w:rsidRPr="00B10B0C" w:rsidRDefault="00D033D3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5,168</w:t>
            </w:r>
          </w:p>
        </w:tc>
      </w:tr>
      <w:tr w:rsidR="00D033D3" w:rsidRPr="00B10B0C" w14:paraId="1D1B8CBF" w14:textId="77777777" w:rsidTr="00F941F8">
        <w:trPr>
          <w:trHeight w:val="283"/>
        </w:trPr>
        <w:tc>
          <w:tcPr>
            <w:tcW w:w="1198" w:type="pct"/>
          </w:tcPr>
          <w:p w14:paraId="2DEEB2F1" w14:textId="77777777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22" w:type="pct"/>
            <w:vAlign w:val="center"/>
          </w:tcPr>
          <w:p w14:paraId="395389DD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54DCB39B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31E336B9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74B722E2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30C2237A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22D7BE0A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49A23A62" w14:textId="5FD59557" w:rsidR="006E1537" w:rsidRPr="00B10B0C" w:rsidRDefault="00D033D3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6FA696A5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64EE17FF" w14:textId="4B5E6B46" w:rsidR="006E1537" w:rsidRPr="00B10B0C" w:rsidRDefault="00D033D3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033D3" w:rsidRPr="00B10B0C" w14:paraId="6DCFD2D9" w14:textId="77777777" w:rsidTr="00F941F8">
        <w:trPr>
          <w:trHeight w:val="283"/>
        </w:trPr>
        <w:tc>
          <w:tcPr>
            <w:tcW w:w="1198" w:type="pct"/>
          </w:tcPr>
          <w:p w14:paraId="44F33F92" w14:textId="77777777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โอนเข้า/(โอนออก)</w:t>
            </w:r>
          </w:p>
        </w:tc>
        <w:tc>
          <w:tcPr>
            <w:tcW w:w="622" w:type="pct"/>
            <w:vAlign w:val="center"/>
          </w:tcPr>
          <w:p w14:paraId="42DAA91E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5996BF03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072AAB23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0AF4176A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5132EBBD" w14:textId="11B4A740" w:rsidR="006E1537" w:rsidRPr="00B10B0C" w:rsidRDefault="00D033D3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298A8E46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4380DA63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4146E254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57658C9A" w14:textId="65E0224F" w:rsidR="006E1537" w:rsidRPr="00B10B0C" w:rsidRDefault="00D033D3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033D3" w:rsidRPr="00B10B0C" w14:paraId="40D074AC" w14:textId="77777777" w:rsidTr="00F941F8">
        <w:trPr>
          <w:trHeight w:val="283"/>
        </w:trPr>
        <w:tc>
          <w:tcPr>
            <w:tcW w:w="1198" w:type="pct"/>
            <w:vAlign w:val="bottom"/>
          </w:tcPr>
          <w:p w14:paraId="58D8C60B" w14:textId="2D313118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6F1E0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0F326D8A" w14:textId="77777777" w:rsidR="006E1537" w:rsidRPr="0058702E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" w:type="pct"/>
            <w:vAlign w:val="center"/>
          </w:tcPr>
          <w:p w14:paraId="1CA0FCEF" w14:textId="77777777" w:rsidR="006E1537" w:rsidRPr="0058702E" w:rsidRDefault="006E1537" w:rsidP="00F941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67142055" w14:textId="6B2B5047" w:rsidR="006E1537" w:rsidRPr="0058702E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34,9</w:t>
            </w:r>
            <w:r w:rsidR="00D033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</w:t>
            </w:r>
          </w:p>
        </w:tc>
        <w:tc>
          <w:tcPr>
            <w:tcW w:w="155" w:type="pct"/>
            <w:vAlign w:val="center"/>
          </w:tcPr>
          <w:p w14:paraId="0A294FF9" w14:textId="77777777" w:rsidR="006E1537" w:rsidRPr="0058702E" w:rsidRDefault="006E1537" w:rsidP="00F941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14:paraId="6DEDB6EE" w14:textId="756B2176" w:rsidR="006E1537" w:rsidRPr="0058702E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D033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5,676</w:t>
            </w:r>
          </w:p>
        </w:tc>
        <w:tc>
          <w:tcPr>
            <w:tcW w:w="155" w:type="pct"/>
            <w:vAlign w:val="center"/>
          </w:tcPr>
          <w:p w14:paraId="538FC07F" w14:textId="77777777" w:rsidR="006E1537" w:rsidRPr="0058702E" w:rsidRDefault="006E1537" w:rsidP="00F941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14:paraId="4CD8A1AD" w14:textId="5BFCC878" w:rsidR="006E1537" w:rsidRPr="0058702E" w:rsidRDefault="00D033D3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4,093</w:t>
            </w:r>
          </w:p>
        </w:tc>
        <w:tc>
          <w:tcPr>
            <w:tcW w:w="155" w:type="pct"/>
            <w:vAlign w:val="center"/>
          </w:tcPr>
          <w:p w14:paraId="2DBF4603" w14:textId="77777777" w:rsidR="006E1537" w:rsidRPr="0058702E" w:rsidRDefault="006E1537" w:rsidP="00F941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center"/>
          </w:tcPr>
          <w:p w14:paraId="1DEDA49A" w14:textId="2D17B00F" w:rsidR="006E1537" w:rsidRPr="0058702E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D033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14,734</w:t>
            </w:r>
          </w:p>
        </w:tc>
      </w:tr>
      <w:tr w:rsidR="00D033D3" w:rsidRPr="00B10B0C" w14:paraId="277179C1" w14:textId="77777777" w:rsidTr="00F941F8">
        <w:trPr>
          <w:trHeight w:val="283"/>
        </w:trPr>
        <w:tc>
          <w:tcPr>
            <w:tcW w:w="1198" w:type="pct"/>
          </w:tcPr>
          <w:p w14:paraId="1818C453" w14:textId="77777777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093075D4" w14:textId="67CE4F3B" w:rsidR="006E1537" w:rsidRPr="00B10B0C" w:rsidRDefault="002D6174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2324F90B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5C72E938" w14:textId="23F9D239" w:rsidR="006E1537" w:rsidRPr="00B10B0C" w:rsidRDefault="002D6174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3F69FB76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FE0A9D8" w14:textId="673D0FFE" w:rsidR="006E1537" w:rsidRPr="00B10B0C" w:rsidRDefault="002D6174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</w:t>
            </w:r>
            <w:r w:rsidR="00727813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48E0A45A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6D0DE536" w14:textId="7C156DAE" w:rsidR="006E1537" w:rsidRPr="00B10B0C" w:rsidRDefault="00D859EF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357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491F44A0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center"/>
          </w:tcPr>
          <w:p w14:paraId="4F987947" w14:textId="37DFC573" w:rsidR="006E1537" w:rsidRPr="00B10B0C" w:rsidRDefault="00D859EF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3,749</w:t>
            </w:r>
          </w:p>
        </w:tc>
      </w:tr>
      <w:tr w:rsidR="00D033D3" w:rsidRPr="00B10B0C" w14:paraId="3E1817C7" w14:textId="77777777" w:rsidTr="00F941F8">
        <w:trPr>
          <w:trHeight w:val="283"/>
        </w:trPr>
        <w:tc>
          <w:tcPr>
            <w:tcW w:w="1198" w:type="pct"/>
          </w:tcPr>
          <w:p w14:paraId="4758963D" w14:textId="77777777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2C8873AF" w14:textId="70C281A4" w:rsidR="006E1537" w:rsidRPr="00B10B0C" w:rsidRDefault="002D6174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09CACC08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4401FF03" w14:textId="42028F4D" w:rsidR="006E1537" w:rsidRPr="00B10B0C" w:rsidRDefault="002D6174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1BA0E118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05E828BE" w14:textId="4B7FC0A9" w:rsidR="006E1537" w:rsidRPr="00B10B0C" w:rsidRDefault="002D6174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366FBE64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7E7D319" w14:textId="2CBF8C12" w:rsidR="006E1537" w:rsidRPr="00B10B0C" w:rsidRDefault="00D859EF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(660)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139A5EF2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center"/>
          </w:tcPr>
          <w:p w14:paraId="24391CF1" w14:textId="212D28C8" w:rsidR="006E1537" w:rsidRPr="00B10B0C" w:rsidRDefault="00D859EF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(660)</w:t>
            </w:r>
          </w:p>
        </w:tc>
      </w:tr>
      <w:tr w:rsidR="00D033D3" w:rsidRPr="00B10B0C" w14:paraId="45D2CD8D" w14:textId="77777777" w:rsidTr="00F941F8">
        <w:trPr>
          <w:trHeight w:val="283"/>
        </w:trPr>
        <w:tc>
          <w:tcPr>
            <w:tcW w:w="1198" w:type="pct"/>
            <w:vAlign w:val="bottom"/>
          </w:tcPr>
          <w:p w14:paraId="3D54F90C" w14:textId="77777777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โอนเข้า/(โอนออก)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7FE30D55" w14:textId="70F47067" w:rsidR="006E1537" w:rsidRPr="00B10B0C" w:rsidRDefault="002D6174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44837D20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03640939" w14:textId="77405875" w:rsidR="006E1537" w:rsidRPr="00B10B0C" w:rsidRDefault="002D6174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2FC285F5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499CEF6" w14:textId="7F0EECDB" w:rsidR="006E1537" w:rsidRPr="00B10B0C" w:rsidRDefault="002D6174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2BA58DBB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093B1B06" w14:textId="4B6D5A11" w:rsidR="006E1537" w:rsidRPr="00B10B0C" w:rsidRDefault="00D859EF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3B8871B9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center"/>
          </w:tcPr>
          <w:p w14:paraId="7C7F970D" w14:textId="5C824477" w:rsidR="006E1537" w:rsidRPr="00B10B0C" w:rsidRDefault="00D859EF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033D3" w:rsidRPr="00B10B0C" w14:paraId="2A39392F" w14:textId="77777777" w:rsidTr="00F941F8">
        <w:trPr>
          <w:trHeight w:val="283"/>
        </w:trPr>
        <w:tc>
          <w:tcPr>
            <w:tcW w:w="1198" w:type="pct"/>
            <w:vAlign w:val="bottom"/>
          </w:tcPr>
          <w:p w14:paraId="43246F91" w14:textId="3B89917E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6F1E0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8E33E" w14:textId="6C891B1F" w:rsidR="006E1537" w:rsidRPr="0058702E" w:rsidRDefault="002D6174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0692AC00" w14:textId="77777777" w:rsidR="006E1537" w:rsidRPr="0058702E" w:rsidRDefault="006E1537" w:rsidP="00F941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D33BF" w14:textId="08C9562A" w:rsidR="006E1537" w:rsidRPr="0058702E" w:rsidRDefault="002D6174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34,998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181705A0" w14:textId="77777777" w:rsidR="006E1537" w:rsidRPr="0058702E" w:rsidRDefault="006E1537" w:rsidP="00F941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F796E" w14:textId="61E23597" w:rsidR="006E1537" w:rsidRPr="0058702E" w:rsidRDefault="002D6174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79,03</w:t>
            </w:r>
            <w:r w:rsidR="0072781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0C22548B" w14:textId="77777777" w:rsidR="006E1537" w:rsidRPr="0058702E" w:rsidRDefault="006E1537" w:rsidP="00F941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121B56" w14:textId="3E65430D" w:rsidR="006E1537" w:rsidRPr="0058702E" w:rsidRDefault="00EF52CC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3,790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7DAF669D" w14:textId="77777777" w:rsidR="006E1537" w:rsidRPr="0058702E" w:rsidRDefault="006E1537" w:rsidP="00F941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093F7" w14:textId="241F739A" w:rsidR="006E1537" w:rsidRPr="0058702E" w:rsidRDefault="00EF52CC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117,82</w:t>
            </w:r>
            <w:r w:rsidR="0072781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D033D3" w:rsidRPr="00B10B0C" w14:paraId="13E21007" w14:textId="77777777" w:rsidTr="00F941F8">
        <w:trPr>
          <w:trHeight w:val="283"/>
        </w:trPr>
        <w:tc>
          <w:tcPr>
            <w:tcW w:w="1198" w:type="pct"/>
          </w:tcPr>
          <w:p w14:paraId="70537A5E" w14:textId="77777777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4D8A4E20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vAlign w:val="center"/>
          </w:tcPr>
          <w:p w14:paraId="4DE403B5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14:paraId="3F6F07AD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21865848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14:paraId="39F5933B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1D1E0671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14:paraId="23E9E5E2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5F24D7DB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center"/>
          </w:tcPr>
          <w:p w14:paraId="2379D4B6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033D3" w:rsidRPr="00B10B0C" w14:paraId="3BD64037" w14:textId="77777777" w:rsidTr="00F941F8">
        <w:trPr>
          <w:trHeight w:val="283"/>
        </w:trPr>
        <w:tc>
          <w:tcPr>
            <w:tcW w:w="1198" w:type="pct"/>
            <w:vAlign w:val="bottom"/>
          </w:tcPr>
          <w:p w14:paraId="628DA213" w14:textId="77777777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622" w:type="pct"/>
            <w:vAlign w:val="center"/>
          </w:tcPr>
          <w:p w14:paraId="6E8FA251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vAlign w:val="center"/>
          </w:tcPr>
          <w:p w14:paraId="17530174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666B74B6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43696573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3D65C5DE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0464AE5E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25820206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" w:type="pct"/>
            <w:vAlign w:val="center"/>
          </w:tcPr>
          <w:p w14:paraId="07946AAA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63CC9E00" w14:textId="7777777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033D3" w:rsidRPr="00B10B0C" w14:paraId="5B003D81" w14:textId="77777777" w:rsidTr="00F941F8">
        <w:trPr>
          <w:trHeight w:val="283"/>
        </w:trPr>
        <w:tc>
          <w:tcPr>
            <w:tcW w:w="1198" w:type="pct"/>
            <w:shd w:val="clear" w:color="auto" w:fill="auto"/>
            <w:vAlign w:val="bottom"/>
          </w:tcPr>
          <w:p w14:paraId="256A4C22" w14:textId="2B742A14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6F1E0D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9F77922" w14:textId="77777777" w:rsidR="006E1537" w:rsidRPr="00477CB4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25EF03D1" w14:textId="77777777" w:rsidR="006E1537" w:rsidRPr="00477CB4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D722325" w14:textId="00D90BFC" w:rsidR="006E1537" w:rsidRPr="00477CB4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A95E1C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7EBB2172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BFF1EE7" w14:textId="53BD8473" w:rsidR="006E1537" w:rsidRPr="00B10B0C" w:rsidRDefault="00A95E1C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9,516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355173F0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D986F2" w14:textId="1BABE3C7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95E1C">
              <w:rPr>
                <w:rFonts w:ascii="Angsana New" w:hAnsi="Angsana New"/>
                <w:sz w:val="28"/>
                <w:szCs w:val="28"/>
                <w:lang w:val="en-US"/>
              </w:rPr>
              <w:t>,056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041AB3B5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6CC64D" w14:textId="588E0295" w:rsidR="006E1537" w:rsidRPr="00B10B0C" w:rsidRDefault="006E1537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95E1C">
              <w:rPr>
                <w:rFonts w:ascii="Angsana New" w:hAnsi="Angsana New"/>
                <w:sz w:val="28"/>
                <w:szCs w:val="28"/>
                <w:lang w:val="en-US"/>
              </w:rPr>
              <w:t>5,424</w:t>
            </w:r>
          </w:p>
        </w:tc>
      </w:tr>
      <w:tr w:rsidR="00D033D3" w:rsidRPr="00B10B0C" w14:paraId="1B8F4170" w14:textId="77777777" w:rsidTr="00F941F8">
        <w:trPr>
          <w:trHeight w:val="283"/>
        </w:trPr>
        <w:tc>
          <w:tcPr>
            <w:tcW w:w="1198" w:type="pct"/>
            <w:vAlign w:val="bottom"/>
          </w:tcPr>
          <w:p w14:paraId="33446D48" w14:textId="7C96C226" w:rsidR="006E1537" w:rsidRPr="00B10B0C" w:rsidRDefault="006E1537" w:rsidP="00F941F8">
            <w:pPr>
              <w:pStyle w:val="BlockText"/>
              <w:spacing w:line="240" w:lineRule="atLeast"/>
              <w:ind w:left="426" w:right="0" w:hanging="534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6F1E0D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2140D1" w14:textId="550AB03E" w:rsidR="006E1537" w:rsidRPr="00477CB4" w:rsidRDefault="003F403C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0DC06DB7" w14:textId="77777777" w:rsidR="006E1537" w:rsidRPr="00477CB4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3DCC84" w14:textId="50F669FA" w:rsidR="006E1537" w:rsidRPr="00477CB4" w:rsidRDefault="003F403C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 w:rsidR="00EF52C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1FDB9EED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6C9BB3" w14:textId="2BC24E6E" w:rsidR="006E1537" w:rsidRPr="00B10B0C" w:rsidRDefault="003F403C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7,40</w:t>
            </w:r>
            <w:r w:rsidR="0072781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2C9E054F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3E7506" w14:textId="20CDF902" w:rsidR="006E1537" w:rsidRPr="00B10B0C" w:rsidRDefault="003F403C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699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081C5268" w14:textId="77777777" w:rsidR="006E1537" w:rsidRPr="00B10B0C" w:rsidRDefault="006E1537" w:rsidP="00F941F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92107C" w14:textId="4B07E687" w:rsidR="006E1537" w:rsidRPr="00B10B0C" w:rsidRDefault="003F403C" w:rsidP="00F941F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22,922</w:t>
            </w:r>
          </w:p>
        </w:tc>
      </w:tr>
    </w:tbl>
    <w:p w14:paraId="0E924766" w14:textId="3F930660" w:rsidR="00A95E1C" w:rsidRDefault="006F1E0D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ราคาทุนของอาคารและอุปกรณ์ที่ตัดค่าเสื่อมราคาทั้งจำนวนแล้วแต่ยังคงใช้งานอยู่ ณ </w:t>
      </w:r>
      <w:r w:rsidRPr="0074185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741859">
        <w:rPr>
          <w:rFonts w:ascii="Angsana New" w:hAnsi="Angsana New"/>
          <w:sz w:val="28"/>
          <w:szCs w:val="28"/>
        </w:rPr>
        <w:t xml:space="preserve">31 </w:t>
      </w:r>
      <w:r w:rsidRPr="0074185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741859">
        <w:rPr>
          <w:rFonts w:ascii="Angsana New" w:hAnsi="Angsana New"/>
          <w:sz w:val="28"/>
          <w:szCs w:val="28"/>
        </w:rPr>
        <w:t>256</w:t>
      </w:r>
      <w:r w:rsidR="00F531A1"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F531A1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มี     </w:t>
      </w:r>
      <w:r w:rsidRPr="00741859">
        <w:rPr>
          <w:rFonts w:ascii="Angsana New" w:hAnsi="Angsana New" w:hint="cs"/>
          <w:sz w:val="28"/>
          <w:szCs w:val="28"/>
          <w:cs/>
        </w:rPr>
        <w:t>จำนวน</w:t>
      </w:r>
      <w:r w:rsidRPr="00696927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696927" w:rsidRPr="00696927">
        <w:rPr>
          <w:rFonts w:ascii="Angsana New" w:hAnsi="Angsana New"/>
          <w:sz w:val="28"/>
          <w:szCs w:val="28"/>
        </w:rPr>
        <w:t>107.08</w:t>
      </w:r>
      <w:r w:rsidRPr="00741859">
        <w:rPr>
          <w:rFonts w:ascii="Angsana New" w:hAnsi="Angsana New"/>
          <w:sz w:val="28"/>
          <w:szCs w:val="28"/>
        </w:rPr>
        <w:t xml:space="preserve"> </w:t>
      </w:r>
      <w:r w:rsidRPr="00741859">
        <w:rPr>
          <w:rFonts w:ascii="Angsana New" w:hAnsi="Angsana New" w:hint="cs"/>
          <w:sz w:val="28"/>
          <w:szCs w:val="28"/>
          <w:cs/>
        </w:rPr>
        <w:t>ล้าน</w:t>
      </w:r>
      <w:r>
        <w:rPr>
          <w:rFonts w:ascii="Angsana New" w:hAnsi="Angsana New" w:hint="cs"/>
          <w:sz w:val="28"/>
          <w:szCs w:val="28"/>
          <w:cs/>
        </w:rPr>
        <w:t xml:space="preserve">บาท และ </w:t>
      </w:r>
      <w:r w:rsidR="00F531A1">
        <w:rPr>
          <w:rFonts w:ascii="Angsana New" w:hAnsi="Angsana New"/>
          <w:sz w:val="28"/>
          <w:szCs w:val="28"/>
        </w:rPr>
        <w:t>105.95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4F868ABD" w14:textId="545720DD" w:rsidR="00EC42E5" w:rsidRPr="006D7312" w:rsidRDefault="00EC42E5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D7312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สินทรัพย์สิทธิการใช้</w:t>
      </w:r>
      <w:r w:rsidR="006D4BD9" w:rsidRPr="006D7312">
        <w:rPr>
          <w:rFonts w:ascii="Angsana New" w:hAnsi="Angsana New"/>
          <w:b/>
          <w:bCs/>
          <w:sz w:val="28"/>
          <w:szCs w:val="28"/>
          <w:lang w:val="en-GB"/>
        </w:rPr>
        <w:t xml:space="preserve"> - </w:t>
      </w:r>
      <w:r w:rsidR="006D4BD9" w:rsidRPr="006D7312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สุทธิ</w:t>
      </w:r>
    </w:p>
    <w:tbl>
      <w:tblPr>
        <w:tblW w:w="9425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95"/>
        <w:gridCol w:w="3330"/>
      </w:tblGrid>
      <w:tr w:rsidR="00EC42E5" w:rsidRPr="005764E7" w14:paraId="1562EA7D" w14:textId="77777777" w:rsidTr="00E02510">
        <w:trPr>
          <w:cantSplit/>
          <w:trHeight w:hRule="exact" w:val="432"/>
        </w:trPr>
        <w:tc>
          <w:tcPr>
            <w:tcW w:w="6095" w:type="dxa"/>
          </w:tcPr>
          <w:p w14:paraId="3C7B02F3" w14:textId="32D1ACDB" w:rsidR="00EC42E5" w:rsidRPr="005764E7" w:rsidRDefault="00EC42E5" w:rsidP="00472944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500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562CF294" w14:textId="77777777" w:rsidR="00EC42E5" w:rsidRPr="00656B26" w:rsidRDefault="00EC42E5" w:rsidP="0047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5A86" w:rsidRPr="005764E7" w14:paraId="128BD7D7" w14:textId="77777777" w:rsidTr="00E02510">
        <w:trPr>
          <w:cantSplit/>
          <w:trHeight w:hRule="exact" w:val="432"/>
        </w:trPr>
        <w:tc>
          <w:tcPr>
            <w:tcW w:w="6095" w:type="dxa"/>
          </w:tcPr>
          <w:p w14:paraId="4CB8E427" w14:textId="77777777" w:rsidR="00605A86" w:rsidRPr="0062500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6C1591EB" w14:textId="229F34CE" w:rsidR="00605A86" w:rsidRPr="00656B26" w:rsidRDefault="00714E7B" w:rsidP="0061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605A86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การเงินที่แสดงเงินลงทุนตามวิธี</w:t>
            </w:r>
          </w:p>
        </w:tc>
      </w:tr>
      <w:tr w:rsidR="00605A86" w:rsidRPr="005764E7" w14:paraId="04757FCB" w14:textId="77777777" w:rsidTr="00E02510">
        <w:trPr>
          <w:cantSplit/>
          <w:trHeight w:hRule="exact" w:val="432"/>
        </w:trPr>
        <w:tc>
          <w:tcPr>
            <w:tcW w:w="6095" w:type="dxa"/>
          </w:tcPr>
          <w:p w14:paraId="38D4B79B" w14:textId="77777777" w:rsidR="00605A86" w:rsidRPr="0062500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6700456F" w14:textId="7675674D" w:rsidR="00605A86" w:rsidRPr="00EC5FC2" w:rsidRDefault="00605A86" w:rsidP="0061471D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="00F15B2E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บ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การเงินเฉพาะกิจการ</w:t>
            </w:r>
          </w:p>
          <w:p w14:paraId="539489C0" w14:textId="77777777" w:rsidR="00605A86" w:rsidRPr="00656B26" w:rsidRDefault="00605A86" w:rsidP="0061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5A86" w:rsidRPr="005764E7" w14:paraId="49295432" w14:textId="77777777" w:rsidTr="00E02510">
        <w:trPr>
          <w:cantSplit/>
          <w:trHeight w:hRule="exact" w:val="432"/>
        </w:trPr>
        <w:tc>
          <w:tcPr>
            <w:tcW w:w="6095" w:type="dxa"/>
          </w:tcPr>
          <w:p w14:paraId="04CFA201" w14:textId="32C0A1F3" w:rsidR="00605A86" w:rsidRPr="00656B26" w:rsidRDefault="00605A86" w:rsidP="00F94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0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6C466" w14:textId="472F6DC5" w:rsidR="00605A86" w:rsidRPr="005764E7" w:rsidRDefault="00605A86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5,641</w:t>
            </w:r>
          </w:p>
        </w:tc>
      </w:tr>
      <w:tr w:rsidR="00605A86" w:rsidRPr="005764E7" w14:paraId="39876EEB" w14:textId="77777777" w:rsidTr="00E02510">
        <w:trPr>
          <w:cantSplit/>
          <w:trHeight w:hRule="exact" w:val="432"/>
        </w:trPr>
        <w:tc>
          <w:tcPr>
            <w:tcW w:w="6095" w:type="dxa"/>
          </w:tcPr>
          <w:p w14:paraId="558C195F" w14:textId="54AA8540" w:rsidR="00605A86" w:rsidRPr="00656B26" w:rsidRDefault="00605A86" w:rsidP="00F94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 w:hanging="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830B7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7AB62A73" w14:textId="2F772668" w:rsidR="00605A86" w:rsidRPr="00625007" w:rsidRDefault="006C1282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605A86" w:rsidRPr="005764E7" w14:paraId="3BB18587" w14:textId="77777777" w:rsidTr="00E02510">
        <w:trPr>
          <w:cantSplit/>
          <w:trHeight w:hRule="exact" w:val="432"/>
        </w:trPr>
        <w:tc>
          <w:tcPr>
            <w:tcW w:w="6095" w:type="dxa"/>
          </w:tcPr>
          <w:p w14:paraId="74B03854" w14:textId="624A08F5" w:rsidR="00605A86" w:rsidRPr="00656B26" w:rsidRDefault="00605A86" w:rsidP="00F94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 w:hanging="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="00830B7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DD5D8" w14:textId="7CC71EB3" w:rsidR="00605A86" w:rsidRPr="00656B26" w:rsidRDefault="006C1282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(1,645)</w:t>
            </w:r>
          </w:p>
        </w:tc>
      </w:tr>
      <w:tr w:rsidR="00605A86" w:rsidRPr="005764E7" w14:paraId="2FC1A487" w14:textId="77777777" w:rsidTr="00E02510">
        <w:trPr>
          <w:cantSplit/>
          <w:trHeight w:hRule="exact" w:val="432"/>
        </w:trPr>
        <w:tc>
          <w:tcPr>
            <w:tcW w:w="6095" w:type="dxa"/>
          </w:tcPr>
          <w:p w14:paraId="1BB71201" w14:textId="763B4ED9" w:rsidR="00605A86" w:rsidRPr="003E3B5D" w:rsidRDefault="00605A86" w:rsidP="00F94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 w:hanging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519C4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519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3A61AA" w14:textId="292CBB83" w:rsidR="00605A86" w:rsidRPr="003E3B5D" w:rsidRDefault="006C1282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3,996</w:t>
            </w:r>
          </w:p>
        </w:tc>
      </w:tr>
    </w:tbl>
    <w:p w14:paraId="1EBA3C1C" w14:textId="77777777" w:rsidR="006D7312" w:rsidRDefault="006D7312" w:rsidP="00020E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/>
        <w:rPr>
          <w:rFonts w:ascii="Angsana New" w:hAnsi="Angsana New"/>
          <w:sz w:val="28"/>
          <w:szCs w:val="28"/>
        </w:rPr>
      </w:pPr>
    </w:p>
    <w:p w14:paraId="582A582D" w14:textId="77777777" w:rsidR="006D7312" w:rsidRDefault="006D7312" w:rsidP="00020E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/>
        <w:rPr>
          <w:rFonts w:ascii="Angsana New" w:hAnsi="Angsana New"/>
          <w:sz w:val="28"/>
          <w:szCs w:val="28"/>
        </w:rPr>
      </w:pPr>
    </w:p>
    <w:p w14:paraId="4B30B62A" w14:textId="69A0C820" w:rsidR="00555A04" w:rsidRPr="00555A04" w:rsidRDefault="00555A04" w:rsidP="00E025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 w:hanging="147"/>
        <w:rPr>
          <w:rFonts w:ascii="Angsana New" w:hAnsi="Angsana New"/>
          <w:sz w:val="28"/>
          <w:szCs w:val="28"/>
        </w:rPr>
      </w:pPr>
      <w:r w:rsidRPr="00321663">
        <w:rPr>
          <w:rFonts w:ascii="Angsana New" w:hAnsi="Angsana New" w:hint="cs"/>
          <w:sz w:val="28"/>
          <w:szCs w:val="28"/>
          <w:cs/>
        </w:rPr>
        <w:lastRenderedPageBreak/>
        <w:t>สินทรัพย์สิทธิการใช้แบ่งตามประเภทสินทรัพย์ ได้ดังนี้</w:t>
      </w:r>
    </w:p>
    <w:tbl>
      <w:tblPr>
        <w:tblW w:w="9567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237"/>
        <w:gridCol w:w="3330"/>
      </w:tblGrid>
      <w:tr w:rsidR="00805F89" w:rsidRPr="005764E7" w14:paraId="32AE49A5" w14:textId="77777777" w:rsidTr="00F941F8">
        <w:trPr>
          <w:cantSplit/>
          <w:trHeight w:hRule="exact" w:val="432"/>
        </w:trPr>
        <w:tc>
          <w:tcPr>
            <w:tcW w:w="6237" w:type="dxa"/>
          </w:tcPr>
          <w:p w14:paraId="60AA613A" w14:textId="77777777" w:rsidR="00805F89" w:rsidRPr="005764E7" w:rsidRDefault="00805F89" w:rsidP="001E5D5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500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0360C691" w14:textId="77777777" w:rsidR="00805F89" w:rsidRPr="00656B26" w:rsidRDefault="00805F89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05F89" w:rsidRPr="005764E7" w14:paraId="25171E48" w14:textId="77777777" w:rsidTr="00F941F8">
        <w:trPr>
          <w:cantSplit/>
          <w:trHeight w:hRule="exact" w:val="432"/>
        </w:trPr>
        <w:tc>
          <w:tcPr>
            <w:tcW w:w="6237" w:type="dxa"/>
          </w:tcPr>
          <w:p w14:paraId="634C15C8" w14:textId="77777777" w:rsidR="00805F89" w:rsidRPr="00625007" w:rsidRDefault="00805F89" w:rsidP="001E5D5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78EC877F" w14:textId="77777777" w:rsidR="00805F89" w:rsidRPr="00656B26" w:rsidRDefault="00805F89" w:rsidP="00372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</w:t>
            </w:r>
          </w:p>
        </w:tc>
      </w:tr>
      <w:tr w:rsidR="00372BD0" w:rsidRPr="005764E7" w14:paraId="3E9AF996" w14:textId="77777777" w:rsidTr="00F941F8">
        <w:trPr>
          <w:cantSplit/>
          <w:trHeight w:hRule="exact" w:val="432"/>
        </w:trPr>
        <w:tc>
          <w:tcPr>
            <w:tcW w:w="6237" w:type="dxa"/>
          </w:tcPr>
          <w:p w14:paraId="6F44B270" w14:textId="77777777" w:rsidR="00372BD0" w:rsidRPr="00625007" w:rsidRDefault="00372BD0" w:rsidP="001E5D5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397E554B" w14:textId="1DFAEAD2" w:rsidR="00372BD0" w:rsidRPr="00656B26" w:rsidRDefault="00372BD0" w:rsidP="00372BD0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72BD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ส่วนได้เสีย/งบการเงินเฉพาะกิจการ</w:t>
            </w:r>
          </w:p>
        </w:tc>
      </w:tr>
      <w:tr w:rsidR="00805F89" w:rsidRPr="005764E7" w14:paraId="3A5A54CD" w14:textId="77777777" w:rsidTr="00F941F8">
        <w:trPr>
          <w:cantSplit/>
          <w:trHeight w:hRule="exact" w:val="432"/>
        </w:trPr>
        <w:tc>
          <w:tcPr>
            <w:tcW w:w="6237" w:type="dxa"/>
          </w:tcPr>
          <w:p w14:paraId="02F16F7A" w14:textId="77777777" w:rsidR="00805F89" w:rsidRPr="00625007" w:rsidRDefault="00805F89" w:rsidP="001E5D59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DBBCB" w14:textId="42A14F78" w:rsidR="00805F89" w:rsidRPr="00372BD0" w:rsidRDefault="00372BD0" w:rsidP="00372BD0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372BD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372BD0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372BD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372BD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2564</w:t>
            </w:r>
          </w:p>
        </w:tc>
      </w:tr>
      <w:tr w:rsidR="00555A04" w:rsidRPr="005764E7" w14:paraId="4E3A9ABE" w14:textId="77777777" w:rsidTr="00F941F8">
        <w:trPr>
          <w:cantSplit/>
          <w:trHeight w:hRule="exact" w:val="432"/>
        </w:trPr>
        <w:tc>
          <w:tcPr>
            <w:tcW w:w="6237" w:type="dxa"/>
            <w:vAlign w:val="bottom"/>
          </w:tcPr>
          <w:p w14:paraId="36740AA0" w14:textId="26AD35F2" w:rsidR="00555A04" w:rsidRPr="00805F89" w:rsidRDefault="00555A04" w:rsidP="00F94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  <w:lang w:val="en-ZW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860E9" w14:textId="775DF5CA" w:rsidR="00555A04" w:rsidRPr="005764E7" w:rsidRDefault="000B0FA4" w:rsidP="00555A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,130</w:t>
            </w:r>
          </w:p>
        </w:tc>
      </w:tr>
      <w:tr w:rsidR="00555A04" w:rsidRPr="005764E7" w14:paraId="634697A9" w14:textId="77777777" w:rsidTr="00F941F8">
        <w:trPr>
          <w:cantSplit/>
          <w:trHeight w:hRule="exact" w:val="432"/>
        </w:trPr>
        <w:tc>
          <w:tcPr>
            <w:tcW w:w="6237" w:type="dxa"/>
            <w:vAlign w:val="bottom"/>
          </w:tcPr>
          <w:p w14:paraId="394F4B88" w14:textId="0C866549" w:rsidR="00555A04" w:rsidRPr="00656B26" w:rsidRDefault="00555A04" w:rsidP="00F94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32117873" w14:textId="34C5D9C2" w:rsidR="00555A04" w:rsidRPr="00625007" w:rsidRDefault="000B0FA4" w:rsidP="00555A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134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05F89" w:rsidRPr="005764E7" w14:paraId="07206F6C" w14:textId="77777777" w:rsidTr="00F941F8">
        <w:trPr>
          <w:cantSplit/>
          <w:trHeight w:hRule="exact" w:val="432"/>
        </w:trPr>
        <w:tc>
          <w:tcPr>
            <w:tcW w:w="6237" w:type="dxa"/>
          </w:tcPr>
          <w:p w14:paraId="598C1F93" w14:textId="1494D91B" w:rsidR="00805F89" w:rsidRPr="00555A04" w:rsidRDefault="00203116" w:rsidP="00F94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3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A424B0" w14:textId="4689D800" w:rsidR="00805F89" w:rsidRPr="003E3B5D" w:rsidRDefault="000B0FA4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3,996</w:t>
            </w:r>
          </w:p>
        </w:tc>
      </w:tr>
    </w:tbl>
    <w:p w14:paraId="26793B03" w14:textId="248FC47D" w:rsidR="00555A04" w:rsidRPr="00555A04" w:rsidRDefault="00555A04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 w:right="261"/>
        <w:jc w:val="thaiDistribute"/>
        <w:rPr>
          <w:rFonts w:ascii="Angsana New" w:hAnsi="Angsana New"/>
          <w:sz w:val="28"/>
          <w:szCs w:val="28"/>
        </w:rPr>
      </w:pPr>
      <w:r w:rsidRPr="002B6CD3">
        <w:rPr>
          <w:rFonts w:ascii="Angsana New" w:hAnsi="Angsana New"/>
          <w:sz w:val="28"/>
          <w:szCs w:val="28"/>
          <w:cs/>
        </w:rPr>
        <w:t>บริษัทได้ทำสัญญาเช่าอาคาร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="000B0FA4">
        <w:rPr>
          <w:rFonts w:ascii="Angsana New" w:hAnsi="Angsana New"/>
          <w:sz w:val="28"/>
          <w:szCs w:val="28"/>
        </w:rPr>
        <w:t>1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Pr="002B6CD3">
        <w:rPr>
          <w:rFonts w:ascii="Angsana New" w:hAnsi="Angsana New"/>
          <w:sz w:val="28"/>
          <w:szCs w:val="28"/>
          <w:cs/>
        </w:rPr>
        <w:t>ฉบับเป็นระยะเวลา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="002B6CD3" w:rsidRPr="002B6CD3">
        <w:rPr>
          <w:rFonts w:ascii="Angsana New" w:hAnsi="Angsana New"/>
          <w:sz w:val="28"/>
          <w:szCs w:val="28"/>
        </w:rPr>
        <w:t>26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Pr="002B6CD3">
        <w:rPr>
          <w:rFonts w:ascii="Angsana New" w:hAnsi="Angsana New"/>
          <w:sz w:val="28"/>
          <w:szCs w:val="28"/>
          <w:cs/>
        </w:rPr>
        <w:t>ปี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="002B6CD3" w:rsidRPr="002B6CD3">
        <w:rPr>
          <w:rFonts w:ascii="Angsana New" w:hAnsi="Angsana New"/>
          <w:sz w:val="28"/>
          <w:szCs w:val="28"/>
        </w:rPr>
        <w:t>6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Pr="002B6CD3">
        <w:rPr>
          <w:rFonts w:ascii="Angsana New" w:hAnsi="Angsana New"/>
          <w:sz w:val="28"/>
          <w:szCs w:val="28"/>
          <w:cs/>
        </w:rPr>
        <w:t>เดือน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Pr="002B6CD3">
        <w:rPr>
          <w:rFonts w:ascii="Angsana New" w:hAnsi="Angsana New"/>
          <w:sz w:val="28"/>
          <w:szCs w:val="28"/>
          <w:cs/>
        </w:rPr>
        <w:t>ถึง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="002B6CD3" w:rsidRPr="002B6CD3">
        <w:rPr>
          <w:rFonts w:ascii="Angsana New" w:hAnsi="Angsana New"/>
          <w:sz w:val="28"/>
          <w:szCs w:val="28"/>
        </w:rPr>
        <w:t>27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Pr="002B6CD3">
        <w:rPr>
          <w:rFonts w:ascii="Angsana New" w:hAnsi="Angsana New"/>
          <w:sz w:val="28"/>
          <w:szCs w:val="28"/>
          <w:cs/>
        </w:rPr>
        <w:t>ปี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Pr="002B6CD3">
        <w:rPr>
          <w:rFonts w:ascii="Angsana New" w:hAnsi="Angsana New"/>
          <w:sz w:val="28"/>
          <w:szCs w:val="28"/>
          <w:cs/>
        </w:rPr>
        <w:t>สิ้นสุดในเดือนมกราคม</w:t>
      </w:r>
      <w:r w:rsidRPr="002B6CD3">
        <w:rPr>
          <w:rFonts w:ascii="Angsana New" w:hAnsi="Angsana New"/>
          <w:sz w:val="28"/>
          <w:szCs w:val="28"/>
        </w:rPr>
        <w:t xml:space="preserve"> 2570 </w:t>
      </w:r>
      <w:r w:rsidRPr="002B6CD3">
        <w:rPr>
          <w:rFonts w:ascii="Angsana New" w:hAnsi="Angsana New"/>
          <w:sz w:val="28"/>
          <w:szCs w:val="28"/>
          <w:cs/>
        </w:rPr>
        <w:t>ภายใต้เงื่อนไขของสัญญา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Pr="002B6CD3">
        <w:rPr>
          <w:rFonts w:ascii="Angsana New" w:hAnsi="Angsana New"/>
          <w:sz w:val="28"/>
          <w:szCs w:val="28"/>
          <w:cs/>
        </w:rPr>
        <w:t>บริษัทได้จ่ายเงินค่าสิทธิการเช่าเป็นจำนวนเงิน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="002B6CD3" w:rsidRPr="002B6CD3">
        <w:rPr>
          <w:rFonts w:ascii="Angsana New" w:hAnsi="Angsana New"/>
          <w:sz w:val="28"/>
          <w:szCs w:val="28"/>
        </w:rPr>
        <w:t>19.02</w:t>
      </w:r>
      <w:r w:rsidRPr="002B6CD3">
        <w:rPr>
          <w:rFonts w:ascii="Angsana New" w:hAnsi="Angsana New"/>
          <w:sz w:val="28"/>
          <w:szCs w:val="28"/>
        </w:rPr>
        <w:t xml:space="preserve"> </w:t>
      </w:r>
      <w:r w:rsidRPr="002B6CD3">
        <w:rPr>
          <w:rFonts w:ascii="Angsana New" w:hAnsi="Angsana New"/>
          <w:sz w:val="28"/>
          <w:szCs w:val="28"/>
          <w:cs/>
        </w:rPr>
        <w:t>ล้านบาท</w:t>
      </w:r>
    </w:p>
    <w:p w14:paraId="76C0A894" w14:textId="30A8B659" w:rsidR="004D0F1F" w:rsidRPr="005764E7" w:rsidRDefault="004D0F1F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E02510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ไม่มีตัวตนอื่น</w:t>
      </w:r>
      <w:r w:rsidRPr="005764E7">
        <w:rPr>
          <w:rFonts w:ascii="Angsana New" w:hAnsi="Angsana New"/>
          <w:b/>
          <w:bCs/>
          <w:sz w:val="28"/>
          <w:szCs w:val="28"/>
        </w:rPr>
        <w:t xml:space="preserve"> -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66"/>
        <w:gridCol w:w="1304"/>
        <w:gridCol w:w="236"/>
        <w:gridCol w:w="1239"/>
        <w:gridCol w:w="236"/>
        <w:gridCol w:w="1182"/>
        <w:gridCol w:w="283"/>
        <w:gridCol w:w="1276"/>
        <w:gridCol w:w="236"/>
        <w:gridCol w:w="1323"/>
      </w:tblGrid>
      <w:tr w:rsidR="00A95E1C" w:rsidRPr="00D8500E" w14:paraId="00E98FDD" w14:textId="77777777" w:rsidTr="001E5D59">
        <w:trPr>
          <w:trHeight w:hRule="exact" w:val="369"/>
        </w:trPr>
        <w:tc>
          <w:tcPr>
            <w:tcW w:w="2466" w:type="dxa"/>
          </w:tcPr>
          <w:p w14:paraId="2A2A4D6A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5" w:type="dxa"/>
            <w:gridSpan w:val="9"/>
            <w:tcBorders>
              <w:bottom w:val="single" w:sz="4" w:space="0" w:color="auto"/>
            </w:tcBorders>
            <w:vAlign w:val="bottom"/>
          </w:tcPr>
          <w:p w14:paraId="33E8B160" w14:textId="77777777" w:rsidR="00A95E1C" w:rsidRPr="00645CCE" w:rsidRDefault="00A95E1C" w:rsidP="001E5D59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45CC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A95E1C" w:rsidRPr="00D8500E" w14:paraId="729AA04D" w14:textId="77777777" w:rsidTr="001E5D59">
        <w:trPr>
          <w:trHeight w:hRule="exact" w:val="369"/>
        </w:trPr>
        <w:tc>
          <w:tcPr>
            <w:tcW w:w="2466" w:type="dxa"/>
          </w:tcPr>
          <w:p w14:paraId="1B40B88D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4B398" w14:textId="77777777" w:rsidR="00A95E1C" w:rsidRPr="00645CCE" w:rsidRDefault="00A95E1C" w:rsidP="001E5D59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  <w:r w:rsidRPr="00645CC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E1C" w:rsidRPr="00D8500E" w14:paraId="69944297" w14:textId="77777777" w:rsidTr="001E5D59">
        <w:trPr>
          <w:trHeight w:hRule="exact" w:val="1222"/>
        </w:trPr>
        <w:tc>
          <w:tcPr>
            <w:tcW w:w="2466" w:type="dxa"/>
          </w:tcPr>
          <w:p w14:paraId="31049682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EC415" w14:textId="43EC434E"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ณ วันที่ </w:t>
            </w:r>
            <w:r w:rsidRPr="00645CC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9851EB7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81817" w14:textId="77777777"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</w:p>
          <w:p w14:paraId="12C0FA62" w14:textId="77777777"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5234C8" w14:textId="77777777" w:rsidR="00A95E1C" w:rsidRPr="00645CCE" w:rsidRDefault="00A95E1C" w:rsidP="001E5D59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F9275" w14:textId="77777777"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รับโอน</w:t>
            </w:r>
          </w:p>
          <w:p w14:paraId="1C625604" w14:textId="77777777"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(โอนออก)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38AA42F" w14:textId="77777777"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9528C" w14:textId="77777777"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</w:p>
          <w:p w14:paraId="5E70BCE5" w14:textId="77777777"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</w:rPr>
              <w:t>(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45C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0B76BC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6C019" w14:textId="55185C8A" w:rsidR="00A95E1C" w:rsidRPr="00645CCE" w:rsidRDefault="00A95E1C" w:rsidP="001E5D5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ณ วันที่ </w:t>
            </w:r>
            <w:r w:rsidRPr="00645CCE">
              <w:rPr>
                <w:rFonts w:ascii="Angsana New" w:hAnsi="Angsana New"/>
                <w:sz w:val="28"/>
                <w:szCs w:val="28"/>
              </w:rPr>
              <w:t>31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45CC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95E1C" w:rsidRPr="00D8500E" w14:paraId="60576E0D" w14:textId="77777777" w:rsidTr="001E5D59">
        <w:trPr>
          <w:trHeight w:hRule="exact" w:val="369"/>
        </w:trPr>
        <w:tc>
          <w:tcPr>
            <w:tcW w:w="2466" w:type="dxa"/>
            <w:vAlign w:val="bottom"/>
          </w:tcPr>
          <w:p w14:paraId="77CB8DF1" w14:textId="77777777" w:rsidR="00A95E1C" w:rsidRPr="00645CCE" w:rsidRDefault="00A95E1C" w:rsidP="004F4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568" w:right="-108" w:hanging="10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5CC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71156C1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39FBDC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7E800747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A41F43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350198C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2F0B8EC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F2FDE4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3019A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E612865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E1C" w:rsidRPr="000764A7" w14:paraId="759847D3" w14:textId="77777777" w:rsidTr="00374992">
        <w:trPr>
          <w:trHeight w:hRule="exact" w:val="369"/>
        </w:trPr>
        <w:tc>
          <w:tcPr>
            <w:tcW w:w="2466" w:type="dxa"/>
            <w:vAlign w:val="bottom"/>
          </w:tcPr>
          <w:p w14:paraId="1525CDE1" w14:textId="77777777" w:rsidR="00A95E1C" w:rsidRPr="00645CCE" w:rsidRDefault="00A95E1C" w:rsidP="004F4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657EC74" w14:textId="47B61AE4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236" w:type="dxa"/>
            <w:vAlign w:val="bottom"/>
          </w:tcPr>
          <w:p w14:paraId="5617156D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4E9DD708" w14:textId="19CA9F40" w:rsidR="00A95E1C" w:rsidRPr="00645CCE" w:rsidRDefault="005555FD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F1EFB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E644B31" w14:textId="178225B5" w:rsidR="00A95E1C" w:rsidRPr="00645CCE" w:rsidRDefault="004B2B7A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A55FA1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52929B" w14:textId="4443C49E" w:rsidR="00A95E1C" w:rsidRPr="00645CCE" w:rsidRDefault="00374992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F2C76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BE970C6" w14:textId="5A1AE0F0" w:rsidR="00A95E1C" w:rsidRPr="00645CCE" w:rsidRDefault="00374992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898</w:t>
            </w:r>
          </w:p>
        </w:tc>
      </w:tr>
      <w:tr w:rsidR="00A95E1C" w:rsidRPr="000764A7" w14:paraId="50E4678F" w14:textId="77777777" w:rsidTr="00374992">
        <w:trPr>
          <w:trHeight w:hRule="exact" w:val="369"/>
        </w:trPr>
        <w:tc>
          <w:tcPr>
            <w:tcW w:w="2466" w:type="dxa"/>
            <w:vAlign w:val="bottom"/>
          </w:tcPr>
          <w:p w14:paraId="6E085911" w14:textId="77777777" w:rsidR="00A95E1C" w:rsidRPr="00645CCE" w:rsidRDefault="00A95E1C" w:rsidP="004F4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สินสมาชิก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14DE546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236" w:type="dxa"/>
            <w:vAlign w:val="bottom"/>
          </w:tcPr>
          <w:p w14:paraId="34619143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E0E8139" w14:textId="0D4C088F" w:rsidR="00A95E1C" w:rsidRPr="00645CCE" w:rsidRDefault="005555FD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801EEE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72F6548" w14:textId="76ED5F80" w:rsidR="00A95E1C" w:rsidRPr="00645CCE" w:rsidRDefault="004B2B7A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4D464F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8F25A9" w14:textId="76DABF5B" w:rsidR="00A95E1C" w:rsidRPr="00645CCE" w:rsidRDefault="00374992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47986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DD6B4D7" w14:textId="2A606BE7" w:rsidR="00A95E1C" w:rsidRPr="00645CCE" w:rsidRDefault="00374992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</w:t>
            </w:r>
          </w:p>
        </w:tc>
      </w:tr>
      <w:tr w:rsidR="00A95E1C" w:rsidRPr="000764A7" w14:paraId="5554B09E" w14:textId="77777777" w:rsidTr="00374992">
        <w:trPr>
          <w:trHeight w:hRule="exact" w:val="369"/>
        </w:trPr>
        <w:tc>
          <w:tcPr>
            <w:tcW w:w="2466" w:type="dxa"/>
            <w:vAlign w:val="bottom"/>
          </w:tcPr>
          <w:p w14:paraId="6565BAEA" w14:textId="77777777" w:rsidR="00A95E1C" w:rsidRPr="00645CCE" w:rsidRDefault="00A95E1C" w:rsidP="004F4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โปรแกรมคอมพิวเต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/>
                <w:sz w:val="28"/>
                <w:szCs w:val="28"/>
                <w:cs/>
              </w:rPr>
              <w:t>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AC0A2FD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7,444</w:t>
            </w:r>
          </w:p>
        </w:tc>
        <w:tc>
          <w:tcPr>
            <w:tcW w:w="236" w:type="dxa"/>
            <w:vAlign w:val="bottom"/>
          </w:tcPr>
          <w:p w14:paraId="1B3980AE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80A529B" w14:textId="33A4013D" w:rsidR="00A95E1C" w:rsidRPr="00645CCE" w:rsidRDefault="005555FD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C18B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FAB0D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721C1AD" w14:textId="11298FC0" w:rsidR="00A95E1C" w:rsidRPr="00645CCE" w:rsidRDefault="00374992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B2B7A">
              <w:rPr>
                <w:rFonts w:ascii="Angsana New" w:hAnsi="Angsana New"/>
                <w:sz w:val="28"/>
                <w:szCs w:val="28"/>
              </w:rPr>
              <w:t>3</w:t>
            </w:r>
            <w:r w:rsidR="003C18B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0FED48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0E980F" w14:textId="40EBFDB8" w:rsidR="00A95E1C" w:rsidRPr="00645CCE" w:rsidRDefault="00374992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C3412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99647FE" w14:textId="122AA332" w:rsidR="00A95E1C" w:rsidRPr="00645CCE" w:rsidRDefault="000B0FA4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7,444</w:t>
            </w:r>
          </w:p>
        </w:tc>
      </w:tr>
      <w:tr w:rsidR="00A95E1C" w:rsidRPr="000764A7" w14:paraId="0B144882" w14:textId="77777777" w:rsidTr="00374992">
        <w:trPr>
          <w:trHeight w:hRule="exact" w:val="369"/>
        </w:trPr>
        <w:tc>
          <w:tcPr>
            <w:tcW w:w="2466" w:type="dxa"/>
            <w:vAlign w:val="bottom"/>
          </w:tcPr>
          <w:p w14:paraId="2D0872F8" w14:textId="77777777" w:rsidR="00A95E1C" w:rsidRPr="00645CCE" w:rsidRDefault="00A95E1C" w:rsidP="004F4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F5834" w14:textId="2A4C269A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9,335</w:t>
            </w:r>
          </w:p>
        </w:tc>
        <w:tc>
          <w:tcPr>
            <w:tcW w:w="236" w:type="dxa"/>
            <w:vAlign w:val="bottom"/>
          </w:tcPr>
          <w:p w14:paraId="0B57A101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85C3C" w14:textId="1443C0D5" w:rsidR="00A95E1C" w:rsidRPr="00645CCE" w:rsidRDefault="005555FD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C18B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73E78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43ED0" w14:textId="7AD4F8CA" w:rsidR="00A95E1C" w:rsidRPr="00645CCE" w:rsidRDefault="00374992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B2B7A">
              <w:rPr>
                <w:rFonts w:ascii="Angsana New" w:hAnsi="Angsana New"/>
                <w:sz w:val="28"/>
                <w:szCs w:val="28"/>
              </w:rPr>
              <w:t>3</w:t>
            </w:r>
            <w:r w:rsidR="003C18B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9A7467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047CB" w14:textId="387158D5" w:rsidR="00A95E1C" w:rsidRPr="00645CCE" w:rsidRDefault="00374992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7F0F50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B3E5D" w14:textId="20D8C3D2" w:rsidR="00A95E1C" w:rsidRPr="00645CCE" w:rsidRDefault="000B0FA4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9,337</w:t>
            </w:r>
          </w:p>
        </w:tc>
      </w:tr>
      <w:tr w:rsidR="00A95E1C" w:rsidRPr="000764A7" w14:paraId="00AC988B" w14:textId="77777777" w:rsidTr="00374992">
        <w:trPr>
          <w:trHeight w:hRule="exact" w:val="369"/>
        </w:trPr>
        <w:tc>
          <w:tcPr>
            <w:tcW w:w="2466" w:type="dxa"/>
            <w:vAlign w:val="bottom"/>
          </w:tcPr>
          <w:p w14:paraId="242E6B16" w14:textId="77777777" w:rsidR="00A95E1C" w:rsidRPr="00645CCE" w:rsidRDefault="00A95E1C" w:rsidP="004F4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645CC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EE5E3" w14:textId="1A576518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(5,719)</w:t>
            </w:r>
          </w:p>
        </w:tc>
        <w:tc>
          <w:tcPr>
            <w:tcW w:w="236" w:type="dxa"/>
            <w:vAlign w:val="bottom"/>
          </w:tcPr>
          <w:p w14:paraId="53560676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2C445" w14:textId="3352C654" w:rsidR="00A95E1C" w:rsidRPr="00645CCE" w:rsidRDefault="00020ECB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705804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D8032" w14:textId="1AAD2911" w:rsidR="00A95E1C" w:rsidRPr="00645CCE" w:rsidRDefault="00374992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C18B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5BE9D7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69155" w14:textId="6F69A6D0" w:rsidR="00A95E1C" w:rsidRPr="00645CCE" w:rsidRDefault="00374992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A23483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535C5" w14:textId="5BD6EC2C" w:rsidR="00A95E1C" w:rsidRPr="00645CCE" w:rsidRDefault="000B0FA4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6,179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95E1C" w:rsidRPr="000764A7" w14:paraId="70071FD7" w14:textId="77777777" w:rsidTr="00374992">
        <w:trPr>
          <w:trHeight w:hRule="exact" w:val="369"/>
        </w:trPr>
        <w:tc>
          <w:tcPr>
            <w:tcW w:w="2466" w:type="dxa"/>
            <w:vAlign w:val="bottom"/>
          </w:tcPr>
          <w:p w14:paraId="7864B507" w14:textId="77777777" w:rsidR="00A95E1C" w:rsidRPr="00645CCE" w:rsidRDefault="00A95E1C" w:rsidP="004F4FF0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568" w:hanging="106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1D803" w14:textId="3DE271E8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3,616</w:t>
            </w:r>
          </w:p>
        </w:tc>
        <w:tc>
          <w:tcPr>
            <w:tcW w:w="236" w:type="dxa"/>
            <w:vAlign w:val="bottom"/>
          </w:tcPr>
          <w:p w14:paraId="7248C3E1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F71F1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131745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0A17C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EFEFB5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BCE8A" w14:textId="77777777" w:rsidR="00A95E1C" w:rsidRPr="00645CCE" w:rsidRDefault="00A95E1C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BF7187" w14:textId="77777777" w:rsidR="00A95E1C" w:rsidRPr="00645CCE" w:rsidRDefault="00A95E1C" w:rsidP="001E5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32960" w14:textId="4568D238" w:rsidR="00A95E1C" w:rsidRPr="00645CCE" w:rsidRDefault="00374992" w:rsidP="001E5D59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3,158</w:t>
            </w:r>
          </w:p>
        </w:tc>
      </w:tr>
    </w:tbl>
    <w:p w14:paraId="171D02D8" w14:textId="7FEF6D0F" w:rsidR="005609F7" w:rsidRDefault="005609F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  <w:sectPr w:rsidR="005609F7" w:rsidSect="005B0145">
          <w:headerReference w:type="default" r:id="rId15"/>
          <w:pgSz w:w="11909" w:h="16834" w:code="9"/>
          <w:pgMar w:top="1440" w:right="851" w:bottom="578" w:left="1440" w:header="1276" w:footer="448" w:gutter="0"/>
          <w:cols w:space="720"/>
          <w:docGrid w:linePitch="245"/>
        </w:sectPr>
      </w:pPr>
    </w:p>
    <w:p w14:paraId="0B713347" w14:textId="77777777" w:rsidR="00C367E3" w:rsidRPr="0097402A" w:rsidRDefault="00C367E3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97402A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ภาษีเงินได้</w:t>
      </w:r>
    </w:p>
    <w:p w14:paraId="10C8D5BB" w14:textId="77777777" w:rsidR="00C367E3" w:rsidRPr="00C741CB" w:rsidRDefault="00C367E3" w:rsidP="005609F7">
      <w:pPr>
        <w:pStyle w:val="ListParagraph"/>
        <w:tabs>
          <w:tab w:val="clear" w:pos="907"/>
          <w:tab w:val="clear" w:pos="1644"/>
        </w:tabs>
        <w:spacing w:before="120" w:line="240" w:lineRule="auto"/>
        <w:ind w:left="1134" w:hanging="708"/>
        <w:jc w:val="thaiDistribute"/>
        <w:rPr>
          <w:rFonts w:ascii="Angsana New" w:hAnsi="Angsana New"/>
          <w:sz w:val="24"/>
          <w:szCs w:val="24"/>
        </w:rPr>
      </w:pPr>
      <w:r w:rsidRPr="00C741CB">
        <w:rPr>
          <w:rFonts w:ascii="Angsana New" w:hAnsi="Angsana New"/>
          <w:sz w:val="24"/>
          <w:szCs w:val="24"/>
          <w:cs/>
        </w:rPr>
        <w:t>รายการเคลื่อนไหวของสินทรัพย์ภาษีเงินได้และหนี้สินภาษีเงินได้ในระหว่างปี มีดังนี้</w:t>
      </w:r>
    </w:p>
    <w:tbl>
      <w:tblPr>
        <w:tblW w:w="146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8"/>
        <w:gridCol w:w="284"/>
        <w:gridCol w:w="1276"/>
        <w:gridCol w:w="283"/>
        <w:gridCol w:w="1134"/>
        <w:gridCol w:w="284"/>
        <w:gridCol w:w="1134"/>
        <w:gridCol w:w="283"/>
        <w:gridCol w:w="1276"/>
        <w:gridCol w:w="283"/>
        <w:gridCol w:w="993"/>
        <w:gridCol w:w="283"/>
        <w:gridCol w:w="1134"/>
        <w:gridCol w:w="353"/>
        <w:gridCol w:w="1206"/>
      </w:tblGrid>
      <w:tr w:rsidR="00C367E3" w:rsidRPr="00C741CB" w14:paraId="153F9FF8" w14:textId="77777777" w:rsidTr="00E02510">
        <w:trPr>
          <w:trHeight w:val="279"/>
        </w:trPr>
        <w:tc>
          <w:tcPr>
            <w:tcW w:w="4428" w:type="dxa"/>
          </w:tcPr>
          <w:p w14:paraId="03BC1D7C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2C3DA83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2" w:type="dxa"/>
            <w:gridSpan w:val="13"/>
            <w:tcBorders>
              <w:bottom w:val="single" w:sz="4" w:space="0" w:color="auto"/>
            </w:tcBorders>
          </w:tcPr>
          <w:p w14:paraId="0EA2C3D6" w14:textId="77777777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Pr="00C741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C741CB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</w:tr>
      <w:tr w:rsidR="005609F7" w:rsidRPr="00C741CB" w14:paraId="7D92631D" w14:textId="77777777" w:rsidTr="00E02510">
        <w:tc>
          <w:tcPr>
            <w:tcW w:w="4428" w:type="dxa"/>
          </w:tcPr>
          <w:p w14:paraId="44E89B8D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2AA43B61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86B2D4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8770DE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01C63F" w14:textId="77777777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1F314F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B3760B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3C475BD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E5A329" w14:textId="77777777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353" w:type="dxa"/>
            <w:tcBorders>
              <w:top w:val="single" w:sz="4" w:space="0" w:color="auto"/>
            </w:tcBorders>
          </w:tcPr>
          <w:p w14:paraId="2EB12B05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DCC3176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C326B" w:rsidRPr="00C741CB" w14:paraId="7A1B6930" w14:textId="77777777" w:rsidTr="00E02510">
        <w:tc>
          <w:tcPr>
            <w:tcW w:w="4428" w:type="dxa"/>
          </w:tcPr>
          <w:p w14:paraId="73F15B46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0D47837F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8C4461" w14:textId="77777777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741CB">
              <w:rPr>
                <w:rFonts w:ascii="Angsana New" w:hAnsi="Angsana New"/>
                <w:sz w:val="24"/>
                <w:szCs w:val="24"/>
              </w:rPr>
              <w:t>1</w:t>
            </w:r>
            <w:r w:rsidRPr="00C741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3" w:type="dxa"/>
          </w:tcPr>
          <w:p w14:paraId="1F27FB48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DFBBEA" w14:textId="77777777" w:rsidR="00C367E3" w:rsidRPr="00C741CB" w:rsidRDefault="00C367E3" w:rsidP="001E5D59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3138FA24" w14:textId="77777777" w:rsidR="00C367E3" w:rsidRPr="00C741CB" w:rsidRDefault="00C367E3" w:rsidP="001E5D59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E113C3" w14:textId="77777777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62C01420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D10C3A" w14:textId="77777777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741CB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57CF0FE5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3DA1A3BA" w14:textId="77777777" w:rsidR="00C367E3" w:rsidRPr="00C741CB" w:rsidRDefault="00C367E3" w:rsidP="001E5D59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3" w:type="dxa"/>
          </w:tcPr>
          <w:p w14:paraId="7D12E0BF" w14:textId="77777777" w:rsidR="00C367E3" w:rsidRPr="00C741CB" w:rsidRDefault="00C367E3" w:rsidP="001E5D59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44F8D8" w14:textId="77777777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353" w:type="dxa"/>
          </w:tcPr>
          <w:p w14:paraId="690B613D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749E5B24" w14:textId="77777777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C741CB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8C326B" w:rsidRPr="00C741CB" w14:paraId="0AF9804F" w14:textId="77777777" w:rsidTr="00E02510">
        <w:tc>
          <w:tcPr>
            <w:tcW w:w="4428" w:type="dxa"/>
          </w:tcPr>
          <w:p w14:paraId="089F530C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341A988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11ACC2" w14:textId="565CFDD0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C741C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741CB">
              <w:rPr>
                <w:rFonts w:ascii="Angsana New" w:hAnsi="Angsana New"/>
                <w:sz w:val="24"/>
                <w:szCs w:val="24"/>
              </w:rPr>
              <w:t>256</w:t>
            </w:r>
            <w:r w:rsidR="007064BB" w:rsidRPr="00C741C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661D6CF6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E9F515" w14:textId="77777777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576BE6B1" w14:textId="77777777" w:rsidR="00C367E3" w:rsidRPr="00C741CB" w:rsidRDefault="00C367E3" w:rsidP="001E5D59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7DF9C1" w14:textId="77777777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38E338B5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033832" w14:textId="61F4208C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741CB">
              <w:rPr>
                <w:rFonts w:ascii="Angsana New" w:hAnsi="Angsana New"/>
                <w:sz w:val="24"/>
                <w:szCs w:val="24"/>
              </w:rPr>
              <w:t>256</w:t>
            </w:r>
            <w:r w:rsidR="007064BB" w:rsidRPr="00C741C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68F91BC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69C49" w14:textId="77777777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3" w:type="dxa"/>
          </w:tcPr>
          <w:p w14:paraId="70366CA7" w14:textId="77777777" w:rsidR="00C367E3" w:rsidRPr="00C741CB" w:rsidRDefault="00C367E3" w:rsidP="001E5D59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F339D7" w14:textId="77777777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353" w:type="dxa"/>
          </w:tcPr>
          <w:p w14:paraId="77FED660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6732906" w14:textId="4F967E6C" w:rsidR="00C367E3" w:rsidRPr="00C741CB" w:rsidRDefault="00C367E3" w:rsidP="001E5D59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741CB">
              <w:rPr>
                <w:rFonts w:ascii="Angsana New" w:hAnsi="Angsana New"/>
                <w:sz w:val="24"/>
                <w:szCs w:val="24"/>
              </w:rPr>
              <w:t>256</w:t>
            </w:r>
            <w:r w:rsidR="008833E5" w:rsidRPr="00C741CB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8C326B" w:rsidRPr="00C741CB" w14:paraId="49629889" w14:textId="77777777" w:rsidTr="00E02510">
        <w:tc>
          <w:tcPr>
            <w:tcW w:w="4428" w:type="dxa"/>
          </w:tcPr>
          <w:p w14:paraId="20BC01DC" w14:textId="77777777" w:rsidR="00C367E3" w:rsidRPr="00C741CB" w:rsidRDefault="00C367E3" w:rsidP="007064BB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391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741CB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14:paraId="67A0205F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06D959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2CCCFF8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53567A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6296A0D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D6457E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5034EBA2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407F3E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5A5E3BBF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C270080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2F4B20D8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37B923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4C6562C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</w:tcPr>
          <w:p w14:paraId="67E4A388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C326B" w:rsidRPr="00C741CB" w14:paraId="51EF4ABE" w14:textId="77777777" w:rsidTr="00E02510">
        <w:tc>
          <w:tcPr>
            <w:tcW w:w="4428" w:type="dxa"/>
          </w:tcPr>
          <w:p w14:paraId="66828A79" w14:textId="77777777" w:rsidR="00C367E3" w:rsidRPr="00C741CB" w:rsidRDefault="00C367E3" w:rsidP="007064BB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39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284" w:type="dxa"/>
          </w:tcPr>
          <w:p w14:paraId="39072178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9BC671" w14:textId="5B1EF59F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724</w:t>
            </w:r>
          </w:p>
        </w:tc>
        <w:tc>
          <w:tcPr>
            <w:tcW w:w="283" w:type="dxa"/>
            <w:vAlign w:val="bottom"/>
          </w:tcPr>
          <w:p w14:paraId="3018D2B1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578A85" w14:textId="712D3471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(53)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69EF54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0F2947" w14:textId="098ED980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FAF78BD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9B7AC60" w14:textId="79EB5755" w:rsidR="00C367E3" w:rsidRPr="00C741CB" w:rsidRDefault="007064B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671</w:t>
            </w:r>
          </w:p>
        </w:tc>
        <w:tc>
          <w:tcPr>
            <w:tcW w:w="283" w:type="dxa"/>
            <w:vAlign w:val="bottom"/>
          </w:tcPr>
          <w:p w14:paraId="065C9DD2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1F2495" w14:textId="1299E747" w:rsidR="00C367E3" w:rsidRPr="00C741CB" w:rsidRDefault="0030442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173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CB30D0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1C5662" w14:textId="02B6EF86" w:rsidR="00C367E3" w:rsidRPr="00C741CB" w:rsidRDefault="003134F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6F2AB7A1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4D38702" w14:textId="377AB529" w:rsidR="00C367E3" w:rsidRPr="00C741CB" w:rsidRDefault="002F5616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844</w:t>
            </w:r>
          </w:p>
        </w:tc>
      </w:tr>
      <w:tr w:rsidR="008C326B" w:rsidRPr="00C741CB" w14:paraId="0C9774A7" w14:textId="77777777" w:rsidTr="00E02510">
        <w:tc>
          <w:tcPr>
            <w:tcW w:w="4428" w:type="dxa"/>
          </w:tcPr>
          <w:p w14:paraId="64132DE4" w14:textId="77777777" w:rsidR="00C367E3" w:rsidRPr="00C741CB" w:rsidRDefault="00C367E3" w:rsidP="007064BB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39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</w:t>
            </w:r>
          </w:p>
        </w:tc>
        <w:tc>
          <w:tcPr>
            <w:tcW w:w="284" w:type="dxa"/>
          </w:tcPr>
          <w:p w14:paraId="4ED47FFC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3EBF90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747C910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F924CE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05E34D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EDF376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BA1E4B1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CCF0037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C481460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426AE9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0C43C9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915960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dxa"/>
            <w:shd w:val="clear" w:color="auto" w:fill="auto"/>
            <w:vAlign w:val="bottom"/>
          </w:tcPr>
          <w:p w14:paraId="0B1E8C2C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DF434B9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326B" w:rsidRPr="00C741CB" w14:paraId="4E05F42F" w14:textId="77777777" w:rsidTr="00E02510">
        <w:tc>
          <w:tcPr>
            <w:tcW w:w="4428" w:type="dxa"/>
          </w:tcPr>
          <w:p w14:paraId="2962DD2C" w14:textId="303344AB" w:rsidR="00C367E3" w:rsidRPr="00C741CB" w:rsidRDefault="00F33BFF" w:rsidP="00F33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878" w:hanging="41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 w:hint="cs"/>
                <w:sz w:val="24"/>
                <w:szCs w:val="24"/>
                <w:cs/>
              </w:rPr>
              <w:t>ตราสารทุน -</w:t>
            </w:r>
            <w:r w:rsidRPr="00C741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741CB">
              <w:rPr>
                <w:rFonts w:ascii="Angsana New" w:hAnsi="Angsana New" w:hint="cs"/>
                <w:sz w:val="24"/>
                <w:szCs w:val="24"/>
                <w:cs/>
              </w:rPr>
              <w:t>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0CBA4CB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F7DE859" w14:textId="5B5FAEBA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2,259</w:t>
            </w:r>
          </w:p>
        </w:tc>
        <w:tc>
          <w:tcPr>
            <w:tcW w:w="283" w:type="dxa"/>
            <w:vAlign w:val="bottom"/>
          </w:tcPr>
          <w:p w14:paraId="0C4767B1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619E1C" w14:textId="5A47AB6D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FB6379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407DA" w14:textId="483AC85C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14E0970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9CD0652" w14:textId="49302A44" w:rsidR="00C367E3" w:rsidRPr="00C741CB" w:rsidRDefault="007064B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2,459</w:t>
            </w:r>
          </w:p>
        </w:tc>
        <w:tc>
          <w:tcPr>
            <w:tcW w:w="283" w:type="dxa"/>
            <w:vAlign w:val="bottom"/>
          </w:tcPr>
          <w:p w14:paraId="297862B7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6FC1AD" w14:textId="354A5048" w:rsidR="00C367E3" w:rsidRPr="00C741CB" w:rsidRDefault="0030442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65D05A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F709F9" w14:textId="3F0F9B02" w:rsidR="00C367E3" w:rsidRPr="00C741CB" w:rsidRDefault="003134F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68468A45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53359B9" w14:textId="42749795" w:rsidR="00C367E3" w:rsidRPr="00C741CB" w:rsidRDefault="002F5616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2,459</w:t>
            </w:r>
          </w:p>
        </w:tc>
      </w:tr>
      <w:tr w:rsidR="008C326B" w:rsidRPr="00C741CB" w14:paraId="7BB858A3" w14:textId="77777777" w:rsidTr="00E02510">
        <w:tc>
          <w:tcPr>
            <w:tcW w:w="4428" w:type="dxa"/>
          </w:tcPr>
          <w:p w14:paraId="55759128" w14:textId="77777777" w:rsidR="00C367E3" w:rsidRPr="00C741CB" w:rsidRDefault="00C367E3" w:rsidP="0070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878" w:hanging="41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อสั</w:t>
            </w:r>
            <w:r w:rsidRPr="00C741CB">
              <w:rPr>
                <w:rFonts w:ascii="Angsana New" w:hAnsi="Angsana New" w:hint="cs"/>
                <w:sz w:val="24"/>
                <w:szCs w:val="24"/>
                <w:cs/>
              </w:rPr>
              <w:t>งหาริมทรัพย์เพื่อการลงทุน</w:t>
            </w:r>
          </w:p>
        </w:tc>
        <w:tc>
          <w:tcPr>
            <w:tcW w:w="284" w:type="dxa"/>
          </w:tcPr>
          <w:p w14:paraId="1A4E7C75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0094E93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767</w:t>
            </w:r>
          </w:p>
        </w:tc>
        <w:tc>
          <w:tcPr>
            <w:tcW w:w="283" w:type="dxa"/>
            <w:vAlign w:val="bottom"/>
          </w:tcPr>
          <w:p w14:paraId="10182E7A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BC654" w14:textId="48704BC2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B44D58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081817" w14:textId="1225487E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190EC24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FC00D5A" w14:textId="3F8186FB" w:rsidR="00C367E3" w:rsidRPr="00C741CB" w:rsidRDefault="007064B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767</w:t>
            </w:r>
          </w:p>
        </w:tc>
        <w:tc>
          <w:tcPr>
            <w:tcW w:w="283" w:type="dxa"/>
            <w:vAlign w:val="bottom"/>
          </w:tcPr>
          <w:p w14:paraId="45CD08DE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D9F7F3" w14:textId="7EF6AA8D" w:rsidR="00C367E3" w:rsidRPr="00C741CB" w:rsidRDefault="0030442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0A142B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B4AF3A" w14:textId="54BA5F77" w:rsidR="00C367E3" w:rsidRPr="00C741CB" w:rsidRDefault="003134F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5DB33CC7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2F901C" w14:textId="04ACDE1A" w:rsidR="00C367E3" w:rsidRPr="00C741CB" w:rsidRDefault="002F5616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767</w:t>
            </w:r>
          </w:p>
        </w:tc>
      </w:tr>
      <w:tr w:rsidR="008C326B" w:rsidRPr="00C741CB" w14:paraId="73DC70CB" w14:textId="77777777" w:rsidTr="00E02510">
        <w:tc>
          <w:tcPr>
            <w:tcW w:w="4712" w:type="dxa"/>
            <w:gridSpan w:val="2"/>
          </w:tcPr>
          <w:p w14:paraId="6A2D5694" w14:textId="77777777" w:rsidR="00C367E3" w:rsidRPr="00C741CB" w:rsidRDefault="00C367E3" w:rsidP="007064BB">
            <w:pPr>
              <w:spacing w:line="260" w:lineRule="atLeast"/>
              <w:ind w:left="709" w:hanging="39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ผลประโยชน์พนักงานหลังออกจากงาน</w:t>
            </w:r>
          </w:p>
        </w:tc>
        <w:tc>
          <w:tcPr>
            <w:tcW w:w="1276" w:type="dxa"/>
            <w:vAlign w:val="bottom"/>
          </w:tcPr>
          <w:p w14:paraId="685F6539" w14:textId="4E855C20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6,371</w:t>
            </w:r>
          </w:p>
        </w:tc>
        <w:tc>
          <w:tcPr>
            <w:tcW w:w="283" w:type="dxa"/>
            <w:vAlign w:val="bottom"/>
          </w:tcPr>
          <w:p w14:paraId="2EBB2668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BD306E" w14:textId="48B90C1F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558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F7E531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2084F6" w14:textId="3B5ABFCC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7998404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76A8590" w14:textId="3AB7E30A" w:rsidR="00C367E3" w:rsidRPr="00C741CB" w:rsidRDefault="007064B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6,929</w:t>
            </w:r>
          </w:p>
        </w:tc>
        <w:tc>
          <w:tcPr>
            <w:tcW w:w="283" w:type="dxa"/>
            <w:vAlign w:val="bottom"/>
          </w:tcPr>
          <w:p w14:paraId="2C92C5BF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B90176" w14:textId="65FF0544" w:rsidR="00C367E3" w:rsidRPr="00C741CB" w:rsidRDefault="0030442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(110)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79D3DF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C20134" w14:textId="01845B47" w:rsidR="00C367E3" w:rsidRPr="00C741CB" w:rsidRDefault="003134F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76B51702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C408FE1" w14:textId="3BA8E4DA" w:rsidR="00C367E3" w:rsidRPr="00C741CB" w:rsidRDefault="002F5616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6,819</w:t>
            </w:r>
          </w:p>
        </w:tc>
      </w:tr>
      <w:tr w:rsidR="008C326B" w:rsidRPr="00C741CB" w14:paraId="0D4C7C21" w14:textId="77777777" w:rsidTr="00E02510">
        <w:tc>
          <w:tcPr>
            <w:tcW w:w="4428" w:type="dxa"/>
          </w:tcPr>
          <w:p w14:paraId="6AE01594" w14:textId="77777777" w:rsidR="00C367E3" w:rsidRPr="00C741CB" w:rsidRDefault="00C367E3" w:rsidP="007064BB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39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ขายฝาก</w:t>
            </w:r>
          </w:p>
        </w:tc>
        <w:tc>
          <w:tcPr>
            <w:tcW w:w="284" w:type="dxa"/>
          </w:tcPr>
          <w:p w14:paraId="31A8B618" w14:textId="77777777" w:rsidR="00C367E3" w:rsidRPr="00C741CB" w:rsidRDefault="00C367E3" w:rsidP="007064BB">
            <w:pPr>
              <w:spacing w:line="260" w:lineRule="atLeast"/>
              <w:ind w:hanging="39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5E7CC7" w14:textId="766A7A73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13,128</w:t>
            </w:r>
          </w:p>
        </w:tc>
        <w:tc>
          <w:tcPr>
            <w:tcW w:w="283" w:type="dxa"/>
            <w:vAlign w:val="bottom"/>
          </w:tcPr>
          <w:p w14:paraId="33E5B1C4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E16D05" w14:textId="7D78B4A8" w:rsidR="00C367E3" w:rsidRPr="00C741CB" w:rsidRDefault="00F9450E" w:rsidP="000703AD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(1,380)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2010DE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33C308" w14:textId="237CCD87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DCDCE16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B682D6F" w14:textId="3100DAD8" w:rsidR="00C367E3" w:rsidRPr="00C741CB" w:rsidRDefault="007064B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1</w:t>
            </w:r>
            <w:r w:rsidR="00F9450E" w:rsidRPr="00C741CB">
              <w:rPr>
                <w:rFonts w:ascii="Angsana New" w:hAnsi="Angsana New"/>
                <w:sz w:val="24"/>
                <w:szCs w:val="24"/>
              </w:rPr>
              <w:t>1,748</w:t>
            </w:r>
          </w:p>
        </w:tc>
        <w:tc>
          <w:tcPr>
            <w:tcW w:w="283" w:type="dxa"/>
            <w:vAlign w:val="bottom"/>
          </w:tcPr>
          <w:p w14:paraId="46A3D683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693B9B" w14:textId="186476CF" w:rsidR="00C367E3" w:rsidRPr="00C741CB" w:rsidRDefault="00F9450E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3,664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205EE1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E4D913" w14:textId="4DAE600D" w:rsidR="00C367E3" w:rsidRPr="00C741CB" w:rsidRDefault="003134F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586860A1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74FD934" w14:textId="13C68A8C" w:rsidR="00C367E3" w:rsidRPr="00C741CB" w:rsidRDefault="002F5616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15,412</w:t>
            </w:r>
          </w:p>
        </w:tc>
      </w:tr>
      <w:tr w:rsidR="00C741CB" w:rsidRPr="00C741CB" w14:paraId="7B5D1B6A" w14:textId="77777777" w:rsidTr="00E02510">
        <w:tc>
          <w:tcPr>
            <w:tcW w:w="4428" w:type="dxa"/>
          </w:tcPr>
          <w:p w14:paraId="0BD34C01" w14:textId="0A592804" w:rsidR="00C741CB" w:rsidRPr="00C741CB" w:rsidRDefault="00C741CB" w:rsidP="007064BB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39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</w:tcPr>
          <w:p w14:paraId="44178B45" w14:textId="77777777" w:rsidR="00C741CB" w:rsidRPr="00C741CB" w:rsidRDefault="00C741CB" w:rsidP="007064BB">
            <w:pPr>
              <w:spacing w:line="260" w:lineRule="atLeast"/>
              <w:ind w:hanging="39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46A5CA" w14:textId="23870982" w:rsidR="00C741CB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F531A69" w14:textId="77777777" w:rsidR="00C741CB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91ACA" w14:textId="0E8487C9" w:rsidR="00C741CB" w:rsidRPr="00C741CB" w:rsidRDefault="00C741CB" w:rsidP="000703AD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F59FE8" w14:textId="77777777" w:rsidR="00C741CB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47008" w14:textId="0D59EF68" w:rsidR="00C741CB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C4ABA33" w14:textId="77777777" w:rsidR="00C741CB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D60174" w14:textId="4E4223E6" w:rsidR="00C741CB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202B18E" w14:textId="77777777" w:rsidR="00C741CB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27C70" w14:textId="4753C2FA" w:rsidR="00C741CB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4CA515" w14:textId="77777777" w:rsidR="00C741CB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61303" w14:textId="736BC94F" w:rsidR="00C741CB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42F421A6" w14:textId="77777777" w:rsidR="00C741CB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BA2B1" w14:textId="71A7FB25" w:rsidR="00C741CB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</w:tr>
      <w:tr w:rsidR="008C326B" w:rsidRPr="00C741CB" w14:paraId="642DA922" w14:textId="77777777" w:rsidTr="00E02510">
        <w:tc>
          <w:tcPr>
            <w:tcW w:w="4428" w:type="dxa"/>
          </w:tcPr>
          <w:p w14:paraId="4A42C877" w14:textId="77777777" w:rsidR="00C367E3" w:rsidRPr="00C741CB" w:rsidRDefault="00C367E3" w:rsidP="007064BB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391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41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7F116C32" w14:textId="77777777" w:rsidR="00C367E3" w:rsidRPr="00C741CB" w:rsidRDefault="00C367E3" w:rsidP="007064BB">
            <w:pPr>
              <w:spacing w:line="260" w:lineRule="atLeast"/>
              <w:ind w:hanging="39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0BABD" w14:textId="686D28A2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1CB">
              <w:rPr>
                <w:rFonts w:ascii="Angsana New" w:hAnsi="Angsana New"/>
                <w:b/>
                <w:bCs/>
                <w:sz w:val="24"/>
                <w:szCs w:val="24"/>
              </w:rPr>
              <w:t>23,249</w:t>
            </w:r>
          </w:p>
        </w:tc>
        <w:tc>
          <w:tcPr>
            <w:tcW w:w="283" w:type="dxa"/>
            <w:vAlign w:val="bottom"/>
          </w:tcPr>
          <w:p w14:paraId="31B8D92D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705822" w14:textId="5CB8EF89" w:rsidR="00C367E3" w:rsidRPr="00C741CB" w:rsidRDefault="00F9450E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1CB">
              <w:rPr>
                <w:rFonts w:ascii="Angsana New" w:hAnsi="Angsana New"/>
                <w:b/>
                <w:bCs/>
                <w:sz w:val="24"/>
                <w:szCs w:val="24"/>
              </w:rPr>
              <w:t>(675)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1E073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C7C49" w14:textId="05E57469" w:rsidR="00C367E3" w:rsidRPr="00C741CB" w:rsidRDefault="008833E5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1C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478D48F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F5C33" w14:textId="16432C7D" w:rsidR="00C367E3" w:rsidRPr="00C741CB" w:rsidRDefault="007064BB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1CB">
              <w:rPr>
                <w:rFonts w:ascii="Angsana New" w:hAnsi="Angsana New"/>
                <w:b/>
                <w:bCs/>
                <w:sz w:val="24"/>
                <w:szCs w:val="24"/>
              </w:rPr>
              <w:t>22,574</w:t>
            </w:r>
          </w:p>
        </w:tc>
        <w:tc>
          <w:tcPr>
            <w:tcW w:w="283" w:type="dxa"/>
            <w:vAlign w:val="bottom"/>
          </w:tcPr>
          <w:p w14:paraId="4300D9BC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DC689" w14:textId="5898CACC" w:rsidR="00C367E3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F9450E" w:rsidRPr="00C741C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C6569">
              <w:rPr>
                <w:rFonts w:ascii="Angsana New" w:hAnsi="Angsana New"/>
                <w:b/>
                <w:bCs/>
                <w:sz w:val="24"/>
                <w:szCs w:val="24"/>
              </w:rPr>
              <w:t>471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A622F4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7B26D" w14:textId="35A7A179" w:rsidR="00C367E3" w:rsidRPr="00C741CB" w:rsidRDefault="003134F3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1C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3DA4B386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7F0CC" w14:textId="4312603C" w:rsidR="00C367E3" w:rsidRPr="00C741CB" w:rsidRDefault="00C741CB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A6093E" w:rsidRPr="00C741C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045</w:t>
            </w:r>
          </w:p>
        </w:tc>
      </w:tr>
      <w:tr w:rsidR="00F33BFF" w:rsidRPr="00C741CB" w14:paraId="4B8C3501" w14:textId="77777777" w:rsidTr="00E02510">
        <w:trPr>
          <w:trHeight w:val="170"/>
        </w:trPr>
        <w:tc>
          <w:tcPr>
            <w:tcW w:w="14634" w:type="dxa"/>
            <w:gridSpan w:val="15"/>
          </w:tcPr>
          <w:p w14:paraId="7B92D898" w14:textId="77777777" w:rsidR="00F33BFF" w:rsidRPr="00C741CB" w:rsidRDefault="00F33BFF" w:rsidP="00F33BFF">
            <w:pPr>
              <w:spacing w:line="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326B" w:rsidRPr="00C741CB" w14:paraId="6BE44ECB" w14:textId="77777777" w:rsidTr="00E02510">
        <w:tc>
          <w:tcPr>
            <w:tcW w:w="4428" w:type="dxa"/>
          </w:tcPr>
          <w:p w14:paraId="5CDA55E2" w14:textId="77777777" w:rsidR="00C367E3" w:rsidRPr="00C741CB" w:rsidRDefault="00C367E3" w:rsidP="007064B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391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741CB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</w:tcPr>
          <w:p w14:paraId="3F1D95DE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0B4C86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5839994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A7A7FF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E4A453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80D0F5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CDD0173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58D6654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C9B7E48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485ADC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D2876F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A27B2C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dxa"/>
            <w:shd w:val="clear" w:color="auto" w:fill="auto"/>
            <w:vAlign w:val="bottom"/>
          </w:tcPr>
          <w:p w14:paraId="755C3C9E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E8E807E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326B" w:rsidRPr="00C741CB" w14:paraId="44AE957F" w14:textId="77777777" w:rsidTr="00E02510">
        <w:tc>
          <w:tcPr>
            <w:tcW w:w="4428" w:type="dxa"/>
          </w:tcPr>
          <w:p w14:paraId="30AFA6AD" w14:textId="435B49A0" w:rsidR="00C367E3" w:rsidRPr="00C741CB" w:rsidRDefault="00C367E3" w:rsidP="007064B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39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ผลต่างจากการเปลี่ยนแปลงใน</w:t>
            </w:r>
            <w:r w:rsidR="008C326B" w:rsidRPr="00C741CB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14:paraId="5D9A0819" w14:textId="77777777" w:rsidR="00C367E3" w:rsidRPr="00C741CB" w:rsidRDefault="00C367E3" w:rsidP="001E5D59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358B55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62F3D6F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54810D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E78C44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FCDD8D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DCC43B0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04D8C21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A05BBFC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097EE6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561AEB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536948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dxa"/>
            <w:shd w:val="clear" w:color="auto" w:fill="auto"/>
            <w:vAlign w:val="bottom"/>
          </w:tcPr>
          <w:p w14:paraId="60FAED09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564521B" w14:textId="77777777" w:rsidR="00C367E3" w:rsidRPr="00C741CB" w:rsidRDefault="00C367E3" w:rsidP="001E5D59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326B" w:rsidRPr="00C741CB" w14:paraId="2F3692F5" w14:textId="77777777" w:rsidTr="00E02510">
        <w:trPr>
          <w:trHeight w:val="170"/>
        </w:trPr>
        <w:tc>
          <w:tcPr>
            <w:tcW w:w="4428" w:type="dxa"/>
          </w:tcPr>
          <w:p w14:paraId="2BB87414" w14:textId="49B20A5C" w:rsidR="0034011E" w:rsidRPr="00C741CB" w:rsidRDefault="00F33BFF" w:rsidP="008C326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250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 w:hint="cs"/>
                <w:sz w:val="24"/>
                <w:szCs w:val="24"/>
                <w:cs/>
              </w:rPr>
              <w:t>ตราสารทุน -</w:t>
            </w:r>
            <w:r w:rsidR="008C326B" w:rsidRPr="00C741C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741CB">
              <w:rPr>
                <w:rFonts w:ascii="Angsana New" w:hAnsi="Angsana New" w:hint="cs"/>
                <w:sz w:val="24"/>
                <w:szCs w:val="24"/>
                <w:cs/>
              </w:rPr>
              <w:t>หลักทรัพย์จดทะเบียนในตลา</w:t>
            </w:r>
            <w:r w:rsidR="008C326B" w:rsidRPr="00C741CB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C741CB">
              <w:rPr>
                <w:rFonts w:ascii="Angsana New" w:hAnsi="Angsana New" w:hint="cs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5E49F34A" w14:textId="77777777" w:rsidR="0034011E" w:rsidRPr="00C741CB" w:rsidRDefault="0034011E" w:rsidP="0034011E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07376C" w14:textId="4F235841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23,841</w:t>
            </w:r>
          </w:p>
        </w:tc>
        <w:tc>
          <w:tcPr>
            <w:tcW w:w="283" w:type="dxa"/>
            <w:vAlign w:val="bottom"/>
          </w:tcPr>
          <w:p w14:paraId="6DE60665" w14:textId="77777777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903A91" w14:textId="4C034FDE" w:rsidR="0034011E" w:rsidRPr="00C741CB" w:rsidRDefault="00F93678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2,752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23997A" w14:textId="77777777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C3BE20" w14:textId="308BFA45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461C589" w14:textId="77777777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5E418E5" w14:textId="3C4F8E0E" w:rsidR="0034011E" w:rsidRPr="00C741CB" w:rsidRDefault="00F93678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26,593</w:t>
            </w:r>
          </w:p>
        </w:tc>
        <w:tc>
          <w:tcPr>
            <w:tcW w:w="283" w:type="dxa"/>
            <w:vAlign w:val="bottom"/>
          </w:tcPr>
          <w:p w14:paraId="7A9BFA68" w14:textId="77777777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E2533A" w14:textId="211D7732" w:rsidR="0034011E" w:rsidRPr="00C741CB" w:rsidRDefault="00F93678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10,605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9FC432" w14:textId="77777777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669C4" w14:textId="1F2C60A5" w:rsidR="0034011E" w:rsidRPr="00C741CB" w:rsidRDefault="00F93678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07842F24" w14:textId="77777777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5112E9F" w14:textId="7FA78A82" w:rsidR="0034011E" w:rsidRPr="00C741CB" w:rsidRDefault="00F93678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37,198</w:t>
            </w:r>
          </w:p>
        </w:tc>
      </w:tr>
      <w:tr w:rsidR="008C326B" w:rsidRPr="00C741CB" w14:paraId="6BF63B2B" w14:textId="77777777" w:rsidTr="00E02510">
        <w:tc>
          <w:tcPr>
            <w:tcW w:w="4428" w:type="dxa"/>
          </w:tcPr>
          <w:p w14:paraId="78AA121C" w14:textId="18968A92" w:rsidR="0034011E" w:rsidRPr="00C741CB" w:rsidRDefault="00F33BFF" w:rsidP="00F33B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736" w:hanging="277"/>
              <w:rPr>
                <w:rFonts w:ascii="Angsana New" w:hAnsi="Angsana New"/>
                <w:sz w:val="24"/>
                <w:szCs w:val="24"/>
                <w:cs/>
              </w:rPr>
            </w:pPr>
            <w:r w:rsidRPr="00C741CB">
              <w:rPr>
                <w:rFonts w:ascii="Angsana New" w:hAnsi="Angsana New" w:hint="cs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2F85A85F" w14:textId="77777777" w:rsidR="0034011E" w:rsidRPr="00C741CB" w:rsidRDefault="0034011E" w:rsidP="0034011E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990314" w14:textId="15546D56" w:rsidR="0034011E" w:rsidRPr="00C741CB" w:rsidRDefault="00F93678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4,658</w:t>
            </w:r>
          </w:p>
        </w:tc>
        <w:tc>
          <w:tcPr>
            <w:tcW w:w="283" w:type="dxa"/>
            <w:vAlign w:val="bottom"/>
          </w:tcPr>
          <w:p w14:paraId="4A17E371" w14:textId="77777777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D4357" w14:textId="361BE678" w:rsidR="0034011E" w:rsidRPr="00C741CB" w:rsidRDefault="00F93678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8D198E" w14:textId="77777777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A11DB" w14:textId="499C7BD3" w:rsidR="0034011E" w:rsidRPr="00C741CB" w:rsidRDefault="00F93678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82C0461" w14:textId="77777777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BB0E6F6" w14:textId="0E1214F9" w:rsidR="0034011E" w:rsidRPr="00C741CB" w:rsidRDefault="00F93678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4,658</w:t>
            </w:r>
          </w:p>
        </w:tc>
        <w:tc>
          <w:tcPr>
            <w:tcW w:w="283" w:type="dxa"/>
            <w:vAlign w:val="bottom"/>
          </w:tcPr>
          <w:p w14:paraId="5C995098" w14:textId="77777777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5C046" w14:textId="45047140" w:rsidR="0034011E" w:rsidRPr="00C741CB" w:rsidRDefault="00F93678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591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9DE3DE" w14:textId="77777777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B9C75" w14:textId="04845823" w:rsidR="0034011E" w:rsidRPr="00C741CB" w:rsidRDefault="00F93678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0CEE0D86" w14:textId="77777777" w:rsidR="0034011E" w:rsidRPr="00C741CB" w:rsidRDefault="0034011E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97911" w14:textId="0CF3AB73" w:rsidR="0034011E" w:rsidRPr="00C741CB" w:rsidRDefault="00F93678" w:rsidP="0034011E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1CB">
              <w:rPr>
                <w:rFonts w:ascii="Angsana New" w:hAnsi="Angsana New"/>
                <w:sz w:val="24"/>
                <w:szCs w:val="24"/>
              </w:rPr>
              <w:t>5,249</w:t>
            </w:r>
          </w:p>
        </w:tc>
      </w:tr>
      <w:tr w:rsidR="008C326B" w:rsidRPr="00B10B0C" w14:paraId="55FCC663" w14:textId="77777777" w:rsidTr="00E02510">
        <w:tc>
          <w:tcPr>
            <w:tcW w:w="4428" w:type="dxa"/>
          </w:tcPr>
          <w:p w14:paraId="6048D116" w14:textId="77777777" w:rsidR="0034011E" w:rsidRPr="00795D70" w:rsidRDefault="0034011E" w:rsidP="0034011E">
            <w:pPr>
              <w:spacing w:line="260" w:lineRule="atLeast"/>
              <w:ind w:left="709" w:hanging="39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5D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648A2B8E" w14:textId="77777777" w:rsidR="0034011E" w:rsidRPr="00795D70" w:rsidRDefault="0034011E" w:rsidP="0034011E">
            <w:pPr>
              <w:spacing w:line="26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5DC60" w14:textId="3B951456" w:rsidR="0034011E" w:rsidRPr="00795D70" w:rsidRDefault="0034011E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5D7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78476E">
              <w:rPr>
                <w:rFonts w:ascii="Angsana New" w:hAnsi="Angsana New"/>
                <w:b/>
                <w:bCs/>
                <w:sz w:val="26"/>
                <w:szCs w:val="26"/>
              </w:rPr>
              <w:t>8,499</w:t>
            </w:r>
          </w:p>
        </w:tc>
        <w:tc>
          <w:tcPr>
            <w:tcW w:w="283" w:type="dxa"/>
            <w:vAlign w:val="bottom"/>
          </w:tcPr>
          <w:p w14:paraId="12D41709" w14:textId="77777777" w:rsidR="0034011E" w:rsidRPr="00795D70" w:rsidRDefault="0034011E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8464AC" w14:textId="0B5B536F" w:rsidR="0034011E" w:rsidRPr="00795D70" w:rsidRDefault="00F93678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2,752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17015D" w14:textId="77777777" w:rsidR="0034011E" w:rsidRPr="00795D70" w:rsidRDefault="0034011E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C0F66" w14:textId="134737D4" w:rsidR="0034011E" w:rsidRPr="00795D70" w:rsidRDefault="00F93678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A0781E3" w14:textId="77777777" w:rsidR="0034011E" w:rsidRPr="00795D70" w:rsidRDefault="0034011E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EC664" w14:textId="228D109A" w:rsidR="0034011E" w:rsidRPr="00795D70" w:rsidRDefault="00F93678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31,251</w:t>
            </w:r>
          </w:p>
        </w:tc>
        <w:tc>
          <w:tcPr>
            <w:tcW w:w="283" w:type="dxa"/>
            <w:vAlign w:val="bottom"/>
          </w:tcPr>
          <w:p w14:paraId="6ADDDDDE" w14:textId="77777777" w:rsidR="0034011E" w:rsidRPr="00795D70" w:rsidRDefault="0034011E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56B15" w14:textId="32C93E6E" w:rsidR="0034011E" w:rsidRPr="00795D70" w:rsidRDefault="00F93678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9450E">
              <w:rPr>
                <w:rFonts w:ascii="Angsana New" w:hAnsi="Angsana New"/>
                <w:b/>
                <w:bCs/>
                <w:sz w:val="26"/>
                <w:szCs w:val="26"/>
              </w:rPr>
              <w:t>1,196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39F1F2" w14:textId="77777777" w:rsidR="0034011E" w:rsidRPr="00795D70" w:rsidRDefault="0034011E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3D1A5" w14:textId="6435E10C" w:rsidR="0034011E" w:rsidRPr="00795D70" w:rsidRDefault="00F93678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128E5CD1" w14:textId="77777777" w:rsidR="0034011E" w:rsidRPr="00795D70" w:rsidRDefault="0034011E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B8867" w14:textId="58BD82E3" w:rsidR="0034011E" w:rsidRPr="005214A3" w:rsidRDefault="00F93678" w:rsidP="0034011E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214A3">
              <w:rPr>
                <w:rFonts w:ascii="Angsana New" w:hAnsi="Angsana New"/>
                <w:b/>
                <w:bCs/>
                <w:sz w:val="26"/>
                <w:szCs w:val="26"/>
              </w:rPr>
              <w:t>42,447</w:t>
            </w:r>
          </w:p>
        </w:tc>
      </w:tr>
    </w:tbl>
    <w:p w14:paraId="4DC6212A" w14:textId="77777777" w:rsidR="005609F7" w:rsidRDefault="005609F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  <w:sectPr w:rsidR="005609F7" w:rsidSect="005609F7">
          <w:pgSz w:w="16834" w:h="11909" w:orient="landscape" w:code="9"/>
          <w:pgMar w:top="851" w:right="578" w:bottom="1440" w:left="1440" w:header="1276" w:footer="448" w:gutter="0"/>
          <w:cols w:space="720"/>
          <w:docGrid w:linePitch="245"/>
        </w:sectPr>
      </w:pPr>
    </w:p>
    <w:tbl>
      <w:tblPr>
        <w:tblW w:w="146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70"/>
        <w:gridCol w:w="284"/>
        <w:gridCol w:w="1275"/>
        <w:gridCol w:w="284"/>
        <w:gridCol w:w="992"/>
        <w:gridCol w:w="284"/>
        <w:gridCol w:w="1134"/>
        <w:gridCol w:w="283"/>
        <w:gridCol w:w="1276"/>
        <w:gridCol w:w="283"/>
        <w:gridCol w:w="993"/>
        <w:gridCol w:w="283"/>
        <w:gridCol w:w="1134"/>
        <w:gridCol w:w="284"/>
        <w:gridCol w:w="1275"/>
      </w:tblGrid>
      <w:tr w:rsidR="00C637E7" w:rsidRPr="00B10B0C" w14:paraId="026D56CF" w14:textId="77777777" w:rsidTr="00E02510">
        <w:tc>
          <w:tcPr>
            <w:tcW w:w="4570" w:type="dxa"/>
          </w:tcPr>
          <w:p w14:paraId="5AC9C747" w14:textId="77777777" w:rsidR="00C637E7" w:rsidRPr="00DA01D7" w:rsidRDefault="00C637E7" w:rsidP="001E5D59">
            <w:pPr>
              <w:spacing w:line="26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09EEC6C3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80" w:type="dxa"/>
            <w:gridSpan w:val="13"/>
            <w:tcBorders>
              <w:bottom w:val="single" w:sz="4" w:space="0" w:color="auto"/>
            </w:tcBorders>
          </w:tcPr>
          <w:p w14:paraId="284BE3C2" w14:textId="77777777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DA01D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A01D7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8C326B" w:rsidRPr="00B10B0C" w14:paraId="5CA496FB" w14:textId="77777777" w:rsidTr="00E02510">
        <w:tc>
          <w:tcPr>
            <w:tcW w:w="4570" w:type="dxa"/>
          </w:tcPr>
          <w:p w14:paraId="37A7E1B2" w14:textId="77777777" w:rsidR="00C637E7" w:rsidRPr="00DA01D7" w:rsidRDefault="00C637E7" w:rsidP="001E5D59">
            <w:pPr>
              <w:spacing w:line="26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E8A40BC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E23952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9BDF480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59BA0E" w14:textId="77777777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8435FC3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BD89EA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160BA2F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D397BB" w14:textId="77777777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E70C80A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7B6D8B7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C326B" w:rsidRPr="00B10B0C" w14:paraId="25854C6B" w14:textId="77777777" w:rsidTr="00E02510">
        <w:tc>
          <w:tcPr>
            <w:tcW w:w="4570" w:type="dxa"/>
          </w:tcPr>
          <w:p w14:paraId="3141055C" w14:textId="77777777" w:rsidR="00C637E7" w:rsidRPr="00DA01D7" w:rsidRDefault="00C637E7" w:rsidP="001E5D59">
            <w:pPr>
              <w:spacing w:line="26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26775CA9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4C2A88C0" w14:textId="77777777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01D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16CD00EC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1A92909" w14:textId="77777777" w:rsidR="00C637E7" w:rsidRPr="00DA01D7" w:rsidRDefault="00C637E7" w:rsidP="001E5D59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84" w:type="dxa"/>
          </w:tcPr>
          <w:p w14:paraId="61982D29" w14:textId="77777777" w:rsidR="00C637E7" w:rsidRPr="00DA01D7" w:rsidRDefault="00C637E7" w:rsidP="001E5D59">
            <w:pPr>
              <w:spacing w:line="26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097781" w14:textId="77777777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543A6222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ED39D1F" w14:textId="77777777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01D7">
              <w:rPr>
                <w:rFonts w:ascii="Angsana New" w:hAnsi="Angsana New"/>
                <w:sz w:val="26"/>
                <w:szCs w:val="26"/>
              </w:rPr>
              <w:t>31</w:t>
            </w:r>
            <w:r w:rsidRPr="00DA01D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3" w:type="dxa"/>
          </w:tcPr>
          <w:p w14:paraId="773FA83E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602647A2" w14:textId="77777777" w:rsidR="00C637E7" w:rsidRPr="00DA01D7" w:rsidRDefault="00C637E7" w:rsidP="001E5D59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83" w:type="dxa"/>
          </w:tcPr>
          <w:p w14:paraId="37970E75" w14:textId="77777777" w:rsidR="00C637E7" w:rsidRPr="00DA01D7" w:rsidRDefault="00C637E7" w:rsidP="001E5D59">
            <w:pPr>
              <w:spacing w:line="26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127AF7" w14:textId="77777777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84" w:type="dxa"/>
          </w:tcPr>
          <w:p w14:paraId="1504351E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5D767C24" w14:textId="77777777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01D7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8C326B" w:rsidRPr="00B10B0C" w14:paraId="32BF0E4F" w14:textId="77777777" w:rsidTr="00E02510">
        <w:tc>
          <w:tcPr>
            <w:tcW w:w="4570" w:type="dxa"/>
          </w:tcPr>
          <w:p w14:paraId="05D16876" w14:textId="77777777" w:rsidR="00C637E7" w:rsidRPr="00DA01D7" w:rsidRDefault="00C637E7" w:rsidP="001E5D59">
            <w:pPr>
              <w:spacing w:line="26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DA12433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F68E3F" w14:textId="4D7F8F0A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01D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42BBD8EF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7E1EB1" w14:textId="77777777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84" w:type="dxa"/>
          </w:tcPr>
          <w:p w14:paraId="706C4C48" w14:textId="77777777" w:rsidR="00C637E7" w:rsidRPr="00DA01D7" w:rsidRDefault="00C637E7" w:rsidP="001E5D59">
            <w:pPr>
              <w:spacing w:line="26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B75A26" w14:textId="77777777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660A1E2C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346AEE" w14:textId="469ED721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A01D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4EF70A58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654C2A8" w14:textId="77777777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83" w:type="dxa"/>
          </w:tcPr>
          <w:p w14:paraId="2CBCAE6E" w14:textId="77777777" w:rsidR="00C637E7" w:rsidRPr="00DA01D7" w:rsidRDefault="00C637E7" w:rsidP="001E5D59">
            <w:pPr>
              <w:spacing w:line="26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7C6E20" w14:textId="77777777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84" w:type="dxa"/>
          </w:tcPr>
          <w:p w14:paraId="0999BC5C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9DBDD20" w14:textId="36791634" w:rsidR="00C637E7" w:rsidRPr="00DA01D7" w:rsidRDefault="00C637E7" w:rsidP="001E5D59">
            <w:pPr>
              <w:spacing w:line="2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A01D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8C326B" w:rsidRPr="00B10B0C" w14:paraId="4E7C52E3" w14:textId="77777777" w:rsidTr="00E02510">
        <w:tc>
          <w:tcPr>
            <w:tcW w:w="4570" w:type="dxa"/>
          </w:tcPr>
          <w:p w14:paraId="6694C5F0" w14:textId="77777777" w:rsidR="00C637E7" w:rsidRPr="00DA01D7" w:rsidRDefault="00C637E7" w:rsidP="00C637E7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391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01D7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14:paraId="747A6ED6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17FB021A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138C6AC0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CE81049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DC56D67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02DAB0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3A8C7CB6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3A9925BD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20499269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41829C50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4AB37E8E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0AF117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5CFE196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030E165B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C326B" w:rsidRPr="00B10B0C" w14:paraId="3FC4DA37" w14:textId="77777777" w:rsidTr="00E02510">
        <w:tc>
          <w:tcPr>
            <w:tcW w:w="4570" w:type="dxa"/>
          </w:tcPr>
          <w:p w14:paraId="1284A04B" w14:textId="77777777" w:rsidR="00C637E7" w:rsidRPr="00DA01D7" w:rsidRDefault="00C637E7" w:rsidP="00C637E7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391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ค่าเผื่</w:t>
            </w:r>
            <w:r w:rsidRPr="00DA01D7">
              <w:rPr>
                <w:rFonts w:ascii="Angsana New" w:hAnsi="Angsana New" w:hint="cs"/>
                <w:sz w:val="26"/>
                <w:szCs w:val="26"/>
                <w:cs/>
              </w:rPr>
              <w:t>อผลขาดทุนด้านเครดิต</w:t>
            </w:r>
          </w:p>
        </w:tc>
        <w:tc>
          <w:tcPr>
            <w:tcW w:w="284" w:type="dxa"/>
          </w:tcPr>
          <w:p w14:paraId="05060EDA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4747E1C" w14:textId="09FA2ABE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724</w:t>
            </w:r>
          </w:p>
        </w:tc>
        <w:tc>
          <w:tcPr>
            <w:tcW w:w="284" w:type="dxa"/>
            <w:vAlign w:val="bottom"/>
          </w:tcPr>
          <w:p w14:paraId="1416EBDD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634225" w14:textId="32DCCD4A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(53)</w:t>
            </w:r>
          </w:p>
        </w:tc>
        <w:tc>
          <w:tcPr>
            <w:tcW w:w="284" w:type="dxa"/>
            <w:vAlign w:val="bottom"/>
          </w:tcPr>
          <w:p w14:paraId="50ED5C82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02C39D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E173674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90C081" w14:textId="1B5BBAD5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671</w:t>
            </w:r>
          </w:p>
        </w:tc>
        <w:tc>
          <w:tcPr>
            <w:tcW w:w="283" w:type="dxa"/>
            <w:vAlign w:val="bottom"/>
          </w:tcPr>
          <w:p w14:paraId="0B35EFD4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3E5F20" w14:textId="35C3F739" w:rsidR="00C637E7" w:rsidRPr="00DA01D7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D41091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8C3829" w14:textId="39F01043" w:rsidR="00C637E7" w:rsidRPr="00DA01D7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533A2F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EC0D3F" w14:textId="00174FF9" w:rsidR="00C637E7" w:rsidRPr="00DA01D7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844</w:t>
            </w:r>
          </w:p>
        </w:tc>
      </w:tr>
      <w:tr w:rsidR="008C326B" w:rsidRPr="00B10B0C" w14:paraId="58B4FB94" w14:textId="77777777" w:rsidTr="00E02510">
        <w:tc>
          <w:tcPr>
            <w:tcW w:w="4570" w:type="dxa"/>
          </w:tcPr>
          <w:p w14:paraId="7DF44FE3" w14:textId="77777777" w:rsidR="00C637E7" w:rsidRPr="00DA01D7" w:rsidRDefault="00C637E7" w:rsidP="00C637E7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391"/>
              <w:rPr>
                <w:rFonts w:ascii="Angsana New" w:hAnsi="Angsana New"/>
                <w:sz w:val="26"/>
                <w:szCs w:val="26"/>
                <w:cs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</w:t>
            </w:r>
          </w:p>
        </w:tc>
        <w:tc>
          <w:tcPr>
            <w:tcW w:w="284" w:type="dxa"/>
          </w:tcPr>
          <w:p w14:paraId="20A9A47D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7180DFA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84" w:type="dxa"/>
            <w:vAlign w:val="bottom"/>
          </w:tcPr>
          <w:p w14:paraId="60DCFCFF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E29FED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84" w:type="dxa"/>
            <w:vAlign w:val="bottom"/>
          </w:tcPr>
          <w:p w14:paraId="491E000B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134" w:type="dxa"/>
            <w:vAlign w:val="bottom"/>
          </w:tcPr>
          <w:p w14:paraId="1EF481A3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83" w:type="dxa"/>
            <w:vAlign w:val="bottom"/>
          </w:tcPr>
          <w:p w14:paraId="251E0350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vAlign w:val="bottom"/>
          </w:tcPr>
          <w:p w14:paraId="0B71D747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83" w:type="dxa"/>
            <w:vAlign w:val="bottom"/>
          </w:tcPr>
          <w:p w14:paraId="295C6FA6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A33F743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A1BBE1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B167DA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E9EA1E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C74528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26B" w:rsidRPr="00B10B0C" w14:paraId="091F8245" w14:textId="77777777" w:rsidTr="00E02510">
        <w:tc>
          <w:tcPr>
            <w:tcW w:w="4570" w:type="dxa"/>
          </w:tcPr>
          <w:p w14:paraId="322433C2" w14:textId="77777777" w:rsidR="00C637E7" w:rsidRPr="00DA01D7" w:rsidRDefault="00C637E7" w:rsidP="00C637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 w:hanging="420"/>
              <w:rPr>
                <w:rFonts w:ascii="Angsana New" w:hAnsi="Angsana New"/>
                <w:sz w:val="26"/>
                <w:szCs w:val="26"/>
                <w:cs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84" w:type="dxa"/>
          </w:tcPr>
          <w:p w14:paraId="31E26EE5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6C523BA" w14:textId="15757128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1,222</w:t>
            </w:r>
          </w:p>
        </w:tc>
        <w:tc>
          <w:tcPr>
            <w:tcW w:w="284" w:type="dxa"/>
            <w:vAlign w:val="bottom"/>
          </w:tcPr>
          <w:p w14:paraId="63F87CEC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DD4838" w14:textId="1F056458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(15</w:t>
            </w:r>
            <w:r w:rsidR="00C81E84">
              <w:rPr>
                <w:rFonts w:ascii="Angsana New" w:hAnsi="Angsana New"/>
                <w:sz w:val="26"/>
                <w:szCs w:val="26"/>
              </w:rPr>
              <w:t>0</w:t>
            </w:r>
            <w:r w:rsidRPr="00DA01D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1A28680F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B2CC784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FEED20C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7FCC797" w14:textId="4D58835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1,07</w:t>
            </w:r>
            <w:r w:rsidR="00813C7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vAlign w:val="bottom"/>
          </w:tcPr>
          <w:p w14:paraId="2781AC4C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4BB9B2E" w14:textId="4D1ACB10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3CF6B3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D0F356" w14:textId="17ED0BFE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1420EF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401982" w14:textId="1D3EC497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1,68</w:t>
            </w:r>
            <w:r w:rsidR="00813C70" w:rsidRPr="005214A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C326B" w:rsidRPr="00B10B0C" w14:paraId="15B82B8A" w14:textId="77777777" w:rsidTr="00E02510">
        <w:tc>
          <w:tcPr>
            <w:tcW w:w="4570" w:type="dxa"/>
          </w:tcPr>
          <w:p w14:paraId="18D5563A" w14:textId="2DC2734A" w:rsidR="00C637E7" w:rsidRPr="00DA01D7" w:rsidRDefault="008C326B" w:rsidP="008C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878" w:hanging="41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 - หลักทรัพย์ที่ไม่อยู่ในความต้องการของตลาด</w:t>
            </w:r>
          </w:p>
        </w:tc>
        <w:tc>
          <w:tcPr>
            <w:tcW w:w="284" w:type="dxa"/>
          </w:tcPr>
          <w:p w14:paraId="4B59BBA6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C809B35" w14:textId="475CD05A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2,259</w:t>
            </w:r>
          </w:p>
        </w:tc>
        <w:tc>
          <w:tcPr>
            <w:tcW w:w="284" w:type="dxa"/>
            <w:vAlign w:val="bottom"/>
          </w:tcPr>
          <w:p w14:paraId="7CCF1A2A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2BBC43" w14:textId="07906373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84" w:type="dxa"/>
            <w:vAlign w:val="bottom"/>
          </w:tcPr>
          <w:p w14:paraId="18E22BB0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7B2AE25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CCF858D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435056" w14:textId="23F37A88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2,459</w:t>
            </w:r>
          </w:p>
        </w:tc>
        <w:tc>
          <w:tcPr>
            <w:tcW w:w="283" w:type="dxa"/>
            <w:vAlign w:val="bottom"/>
          </w:tcPr>
          <w:p w14:paraId="516DAC1D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70A933" w14:textId="09624212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181379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AFCBDF" w14:textId="198D6171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2CE55C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67A881" w14:textId="7E0FBFED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2,459</w:t>
            </w:r>
          </w:p>
        </w:tc>
      </w:tr>
      <w:tr w:rsidR="008C326B" w:rsidRPr="00B10B0C" w14:paraId="24BB8280" w14:textId="77777777" w:rsidTr="00E02510">
        <w:tc>
          <w:tcPr>
            <w:tcW w:w="4570" w:type="dxa"/>
          </w:tcPr>
          <w:p w14:paraId="556B1C55" w14:textId="14DDD1ED" w:rsidR="000B0FA4" w:rsidRPr="00DA01D7" w:rsidRDefault="00C637E7" w:rsidP="000B0F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 w:hanging="420"/>
              <w:rPr>
                <w:rFonts w:ascii="Angsana New" w:hAnsi="Angsana New"/>
                <w:sz w:val="26"/>
                <w:szCs w:val="26"/>
                <w:cs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อสั</w:t>
            </w:r>
            <w:r w:rsidRPr="00DA01D7">
              <w:rPr>
                <w:rFonts w:ascii="Angsana New" w:hAnsi="Angsana New" w:hint="cs"/>
                <w:sz w:val="26"/>
                <w:szCs w:val="26"/>
                <w:cs/>
              </w:rPr>
              <w:t>งหาริมทรัพย์เพื่อการลงทุน</w:t>
            </w:r>
          </w:p>
        </w:tc>
        <w:tc>
          <w:tcPr>
            <w:tcW w:w="284" w:type="dxa"/>
          </w:tcPr>
          <w:p w14:paraId="092AC27F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8743EE7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284" w:type="dxa"/>
            <w:vAlign w:val="bottom"/>
          </w:tcPr>
          <w:p w14:paraId="2E9E09AC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FE5D895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FB2C8D0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8CE90A0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78F4BC1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F59E7E1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283" w:type="dxa"/>
            <w:vAlign w:val="bottom"/>
          </w:tcPr>
          <w:p w14:paraId="7721887D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7E16E0" w14:textId="3D42EB92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4065C4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8CFA99" w14:textId="4B541F46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76BD17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0D86B" w14:textId="50F313AB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767</w:t>
            </w:r>
          </w:p>
        </w:tc>
      </w:tr>
      <w:tr w:rsidR="008C326B" w:rsidRPr="00B10B0C" w14:paraId="61F47840" w14:textId="77777777" w:rsidTr="00E02510">
        <w:tc>
          <w:tcPr>
            <w:tcW w:w="4854" w:type="dxa"/>
            <w:gridSpan w:val="2"/>
          </w:tcPr>
          <w:p w14:paraId="488A2544" w14:textId="77777777" w:rsidR="00C637E7" w:rsidRPr="00DA01D7" w:rsidRDefault="00C637E7" w:rsidP="00C637E7">
            <w:pPr>
              <w:spacing w:line="260" w:lineRule="atLeast"/>
              <w:ind w:left="709" w:hanging="39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ผลประโยชน์พนักงานหลังออกจากงาน</w:t>
            </w:r>
          </w:p>
        </w:tc>
        <w:tc>
          <w:tcPr>
            <w:tcW w:w="1275" w:type="dxa"/>
            <w:vAlign w:val="bottom"/>
          </w:tcPr>
          <w:p w14:paraId="76C48774" w14:textId="72B585F3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6,371</w:t>
            </w:r>
          </w:p>
        </w:tc>
        <w:tc>
          <w:tcPr>
            <w:tcW w:w="284" w:type="dxa"/>
            <w:vAlign w:val="bottom"/>
          </w:tcPr>
          <w:p w14:paraId="6C8D609A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BFF0B4" w14:textId="3B81B389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284" w:type="dxa"/>
            <w:vAlign w:val="bottom"/>
          </w:tcPr>
          <w:p w14:paraId="0C81ED81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81259B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88CB0E8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86B8906" w14:textId="250D259C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6,929</w:t>
            </w:r>
          </w:p>
        </w:tc>
        <w:tc>
          <w:tcPr>
            <w:tcW w:w="283" w:type="dxa"/>
            <w:vAlign w:val="bottom"/>
          </w:tcPr>
          <w:p w14:paraId="307495BB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A0E5A7" w14:textId="643D996A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14A3"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 w:rsidR="00813C70" w:rsidRPr="005214A3">
              <w:rPr>
                <w:rFonts w:ascii="Angsana New" w:hAnsi="Angsana New"/>
                <w:sz w:val="26"/>
                <w:szCs w:val="26"/>
              </w:rPr>
              <w:t>09</w:t>
            </w:r>
            <w:r w:rsidRPr="005214A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96EC6B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F899EB" w14:textId="4FA748AB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358610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650EC6" w14:textId="0F5A03A0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214A3">
              <w:rPr>
                <w:rFonts w:ascii="Angsana New" w:hAnsi="Angsana New"/>
                <w:sz w:val="26"/>
                <w:szCs w:val="26"/>
              </w:rPr>
              <w:t>,</w:t>
            </w:r>
            <w:r w:rsidRPr="005214A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813C70" w:rsidRPr="005214A3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8C326B" w:rsidRPr="00B10B0C" w14:paraId="35F89490" w14:textId="77777777" w:rsidTr="00E02510">
        <w:tc>
          <w:tcPr>
            <w:tcW w:w="4570" w:type="dxa"/>
          </w:tcPr>
          <w:p w14:paraId="7AB62389" w14:textId="77777777" w:rsidR="00C637E7" w:rsidRPr="00DA01D7" w:rsidRDefault="00C637E7" w:rsidP="00C637E7">
            <w:pPr>
              <w:tabs>
                <w:tab w:val="clear" w:pos="454"/>
                <w:tab w:val="left" w:pos="595"/>
              </w:tabs>
              <w:spacing w:line="260" w:lineRule="atLeast"/>
              <w:ind w:left="709" w:hanging="391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ขายฝาก</w:t>
            </w:r>
          </w:p>
        </w:tc>
        <w:tc>
          <w:tcPr>
            <w:tcW w:w="284" w:type="dxa"/>
          </w:tcPr>
          <w:p w14:paraId="387E3B60" w14:textId="77777777" w:rsidR="00C637E7" w:rsidRPr="00DA01D7" w:rsidRDefault="00C637E7" w:rsidP="00C637E7">
            <w:pPr>
              <w:spacing w:line="260" w:lineRule="atLeast"/>
              <w:ind w:hanging="3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DB8AE69" w14:textId="402CDBCE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13,128</w:t>
            </w:r>
          </w:p>
        </w:tc>
        <w:tc>
          <w:tcPr>
            <w:tcW w:w="284" w:type="dxa"/>
            <w:vAlign w:val="bottom"/>
          </w:tcPr>
          <w:p w14:paraId="1107D880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5095E9E" w14:textId="38C7FD1A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(1,380)</w:t>
            </w:r>
          </w:p>
        </w:tc>
        <w:tc>
          <w:tcPr>
            <w:tcW w:w="284" w:type="dxa"/>
            <w:vAlign w:val="bottom"/>
          </w:tcPr>
          <w:p w14:paraId="037FD57A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A2D6962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B30BA0F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75E82AE" w14:textId="0B9C2ABB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</w:rPr>
              <w:t>11,748</w:t>
            </w:r>
          </w:p>
        </w:tc>
        <w:tc>
          <w:tcPr>
            <w:tcW w:w="283" w:type="dxa"/>
            <w:vAlign w:val="bottom"/>
          </w:tcPr>
          <w:p w14:paraId="3FC80DA6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C07B3C" w14:textId="3760C4CE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3,66</w:t>
            </w:r>
            <w:r w:rsidR="00B92101" w:rsidRPr="005214A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449626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40F244" w14:textId="34B4409A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9AF8F7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4DE28A" w14:textId="47812F0F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15,41</w:t>
            </w:r>
            <w:r w:rsidR="00DC55EF" w:rsidRPr="005214A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50B29" w:rsidRPr="00B10B0C" w14:paraId="090E1CF1" w14:textId="77777777" w:rsidTr="00E02510">
        <w:tc>
          <w:tcPr>
            <w:tcW w:w="4570" w:type="dxa"/>
          </w:tcPr>
          <w:p w14:paraId="0CD4DC71" w14:textId="1AFC3D90" w:rsidR="00350B29" w:rsidRPr="00DA01D7" w:rsidRDefault="00350B29" w:rsidP="00C637E7">
            <w:pPr>
              <w:tabs>
                <w:tab w:val="clear" w:pos="454"/>
                <w:tab w:val="left" w:pos="595"/>
              </w:tabs>
              <w:spacing w:line="260" w:lineRule="atLeast"/>
              <w:ind w:left="709" w:hanging="391"/>
              <w:rPr>
                <w:rFonts w:ascii="Angsana New" w:hAnsi="Angsana New"/>
                <w:sz w:val="26"/>
                <w:szCs w:val="26"/>
                <w:cs/>
              </w:rPr>
            </w:pPr>
            <w:r w:rsidRPr="00350B29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</w:tcPr>
          <w:p w14:paraId="5D19998A" w14:textId="77777777" w:rsidR="00350B29" w:rsidRPr="00DA01D7" w:rsidRDefault="00350B29" w:rsidP="00C637E7">
            <w:pPr>
              <w:spacing w:line="260" w:lineRule="atLeast"/>
              <w:ind w:hanging="3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A242FB4" w14:textId="59D91857" w:rsidR="00350B29" w:rsidRPr="00DA01D7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946EDCD" w14:textId="77777777" w:rsidR="00350B29" w:rsidRPr="00DA01D7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1D8A0B" w14:textId="7887B3F1" w:rsidR="00350B29" w:rsidRPr="00DA01D7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545A727" w14:textId="77777777" w:rsidR="00350B29" w:rsidRPr="00DA01D7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2A773C" w14:textId="090F2BCD" w:rsidR="00350B29" w:rsidRPr="00DA01D7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42CFA35" w14:textId="77777777" w:rsidR="00350B29" w:rsidRPr="00DA01D7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87B30C" w14:textId="261005B5" w:rsidR="00350B29" w:rsidRPr="00DA01D7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CECAD7F" w14:textId="77777777" w:rsidR="00350B29" w:rsidRPr="00DA01D7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8CEAE" w14:textId="18DBFF2B" w:rsidR="00350B29" w:rsidRPr="005214A3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ADD87A" w14:textId="77777777" w:rsidR="00350B29" w:rsidRPr="005214A3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6B67C" w14:textId="3A744085" w:rsidR="00350B29" w:rsidRPr="005214A3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A377C1" w14:textId="77777777" w:rsidR="00350B29" w:rsidRPr="005214A3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6169B" w14:textId="3A4D8543" w:rsidR="00350B29" w:rsidRPr="005214A3" w:rsidRDefault="00350B29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4,744</w:t>
            </w:r>
          </w:p>
        </w:tc>
      </w:tr>
      <w:tr w:rsidR="008C326B" w:rsidRPr="007F05CD" w14:paraId="41052187" w14:textId="77777777" w:rsidTr="00E02510">
        <w:tc>
          <w:tcPr>
            <w:tcW w:w="4570" w:type="dxa"/>
          </w:tcPr>
          <w:p w14:paraId="1C681648" w14:textId="77777777" w:rsidR="00C637E7" w:rsidRPr="00DA01D7" w:rsidRDefault="00C637E7" w:rsidP="00C637E7">
            <w:pPr>
              <w:tabs>
                <w:tab w:val="clear" w:pos="454"/>
                <w:tab w:val="left" w:pos="595"/>
              </w:tabs>
              <w:spacing w:line="260" w:lineRule="atLeast"/>
              <w:ind w:left="709" w:hanging="3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01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602B83F3" w14:textId="77777777" w:rsidR="00C637E7" w:rsidRPr="00DA01D7" w:rsidRDefault="00C637E7" w:rsidP="00C637E7">
            <w:pPr>
              <w:spacing w:line="260" w:lineRule="atLeast"/>
              <w:ind w:hanging="3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1D92C" w14:textId="3632D2E2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01D7">
              <w:rPr>
                <w:rFonts w:ascii="Angsana New" w:hAnsi="Angsana New"/>
                <w:b/>
                <w:bCs/>
                <w:sz w:val="26"/>
                <w:szCs w:val="26"/>
              </w:rPr>
              <w:t>24,471</w:t>
            </w:r>
          </w:p>
        </w:tc>
        <w:tc>
          <w:tcPr>
            <w:tcW w:w="284" w:type="dxa"/>
            <w:vAlign w:val="bottom"/>
          </w:tcPr>
          <w:p w14:paraId="2AA522EF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9FC46" w14:textId="41ADAF64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01D7">
              <w:rPr>
                <w:rFonts w:ascii="Angsana New" w:hAnsi="Angsana New"/>
                <w:b/>
                <w:bCs/>
                <w:sz w:val="26"/>
                <w:szCs w:val="26"/>
              </w:rPr>
              <w:t>(82</w:t>
            </w:r>
            <w:r w:rsidR="00C81E84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DA01D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778FD96A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4A0BE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01D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4E78A8A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AB117" w14:textId="1D58C2F9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01D7">
              <w:rPr>
                <w:rFonts w:ascii="Angsana New" w:hAnsi="Angsana New"/>
                <w:b/>
                <w:bCs/>
                <w:sz w:val="26"/>
                <w:szCs w:val="26"/>
              </w:rPr>
              <w:t>23,64</w:t>
            </w:r>
            <w:r w:rsidR="00813C70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83" w:type="dxa"/>
            <w:vAlign w:val="bottom"/>
          </w:tcPr>
          <w:p w14:paraId="62289AD7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921FE" w14:textId="506F13F8" w:rsidR="00C637E7" w:rsidRPr="005214A3" w:rsidRDefault="00350B29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0B0FA4" w:rsidRPr="005214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9D8BA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C2E09" w14:textId="65507B21" w:rsidR="00C637E7" w:rsidRPr="005214A3" w:rsidRDefault="000B0FA4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214A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2F00A3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8403D" w14:textId="205A281D" w:rsidR="00C637E7" w:rsidRPr="005214A3" w:rsidRDefault="00350B29" w:rsidP="001E5D59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32</w:t>
            </w:r>
            <w:r w:rsidR="00484147" w:rsidRPr="005214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732</w:t>
            </w:r>
          </w:p>
        </w:tc>
      </w:tr>
      <w:tr w:rsidR="008C326B" w:rsidRPr="00B10B0C" w14:paraId="3FD4EBA7" w14:textId="77777777" w:rsidTr="00E02510">
        <w:tc>
          <w:tcPr>
            <w:tcW w:w="4570" w:type="dxa"/>
          </w:tcPr>
          <w:p w14:paraId="7CE408D0" w14:textId="77777777" w:rsidR="00C637E7" w:rsidRPr="00DA01D7" w:rsidRDefault="00C637E7" w:rsidP="001E5D59">
            <w:pPr>
              <w:spacing w:line="2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3330C6C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870649F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AD11C5A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3397474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E352BC1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8DC6BFF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B280128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78C14E78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AEC4403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9E8A7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25F2609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42F92A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5DAE8D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FE3F74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26B" w:rsidRPr="00B10B0C" w14:paraId="001FEF65" w14:textId="77777777" w:rsidTr="00E02510">
        <w:tc>
          <w:tcPr>
            <w:tcW w:w="4570" w:type="dxa"/>
          </w:tcPr>
          <w:p w14:paraId="66614D71" w14:textId="77777777" w:rsidR="00C637E7" w:rsidRPr="00DA01D7" w:rsidRDefault="00C637E7" w:rsidP="00C637E7">
            <w:pPr>
              <w:spacing w:line="260" w:lineRule="atLeast"/>
              <w:ind w:left="709" w:hanging="391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01D7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</w:tcPr>
          <w:p w14:paraId="3DE4D7D8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F39539C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5494EDB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862F078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6AFD4F4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28978AC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EE724C4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A5B94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5181794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4D684D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A71C26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EFD744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22100A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CE1C48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26B" w:rsidRPr="00B10B0C" w14:paraId="045BE866" w14:textId="77777777" w:rsidTr="00E02510">
        <w:tc>
          <w:tcPr>
            <w:tcW w:w="4570" w:type="dxa"/>
          </w:tcPr>
          <w:p w14:paraId="642FA545" w14:textId="48C3B6E7" w:rsidR="00C637E7" w:rsidRPr="00DA01D7" w:rsidRDefault="00C637E7" w:rsidP="00C637E7">
            <w:pPr>
              <w:spacing w:line="260" w:lineRule="atLeast"/>
              <w:ind w:left="709" w:hanging="391"/>
              <w:rPr>
                <w:rFonts w:ascii="Angsana New" w:hAnsi="Angsana New"/>
                <w:sz w:val="26"/>
                <w:szCs w:val="26"/>
              </w:rPr>
            </w:pPr>
            <w:r w:rsidRPr="00DA01D7">
              <w:rPr>
                <w:rFonts w:ascii="Angsana New" w:hAnsi="Angsana New"/>
                <w:sz w:val="26"/>
                <w:szCs w:val="26"/>
                <w:cs/>
              </w:rPr>
              <w:t>ผลต่างจากการเปลี่ยนแปลงใน</w:t>
            </w:r>
            <w:r w:rsidR="008C326B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14:paraId="12E42F06" w14:textId="77777777" w:rsidR="00C637E7" w:rsidRPr="00DA01D7" w:rsidRDefault="00C637E7" w:rsidP="001E5D59">
            <w:pPr>
              <w:spacing w:line="26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6ECAAB5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05DBE11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5163A0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867B59C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AEFC42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D1060F8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864E0A4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10A9F30" w14:textId="77777777" w:rsidR="00C637E7" w:rsidRPr="00DA01D7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89C357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179E58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228995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04FD62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7973CA" w14:textId="77777777" w:rsidR="00C637E7" w:rsidRPr="005214A3" w:rsidRDefault="00C637E7" w:rsidP="001E5D59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26B" w:rsidRPr="00B10B0C" w14:paraId="213F54F7" w14:textId="77777777" w:rsidTr="00E02510">
        <w:tc>
          <w:tcPr>
            <w:tcW w:w="4570" w:type="dxa"/>
          </w:tcPr>
          <w:p w14:paraId="0BCC8E15" w14:textId="68C6F427" w:rsidR="00DA01D7" w:rsidRPr="00DA01D7" w:rsidRDefault="008C326B" w:rsidP="008C326B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25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</w:tcPr>
          <w:p w14:paraId="417377DF" w14:textId="77777777" w:rsidR="00DA01D7" w:rsidRPr="00DA01D7" w:rsidRDefault="00DA01D7" w:rsidP="00DA01D7">
            <w:pPr>
              <w:spacing w:line="26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5CA815A" w14:textId="2FF9A0C5" w:rsidR="00DA01D7" w:rsidRPr="00DA01D7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23,841</w:t>
            </w:r>
          </w:p>
        </w:tc>
        <w:tc>
          <w:tcPr>
            <w:tcW w:w="284" w:type="dxa"/>
            <w:vAlign w:val="bottom"/>
          </w:tcPr>
          <w:p w14:paraId="44D11D48" w14:textId="77777777" w:rsidR="00DA01D7" w:rsidRPr="00DA01D7" w:rsidRDefault="00DA01D7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55D26DA" w14:textId="46E59888" w:rsidR="00DA01D7" w:rsidRPr="00DA01D7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2,752</w:t>
            </w:r>
          </w:p>
        </w:tc>
        <w:tc>
          <w:tcPr>
            <w:tcW w:w="284" w:type="dxa"/>
            <w:vAlign w:val="bottom"/>
          </w:tcPr>
          <w:p w14:paraId="01A84EEB" w14:textId="77777777" w:rsidR="00DA01D7" w:rsidRPr="00DA01D7" w:rsidRDefault="00DA01D7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0E8390E" w14:textId="1DCB6191" w:rsidR="00DA01D7" w:rsidRPr="00DA01D7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7E1A3F4" w14:textId="77777777" w:rsidR="00DA01D7" w:rsidRPr="00DA01D7" w:rsidRDefault="00DA01D7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65BB321" w14:textId="6A4FF368" w:rsidR="00DA01D7" w:rsidRPr="00DA01D7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26,593</w:t>
            </w:r>
          </w:p>
        </w:tc>
        <w:tc>
          <w:tcPr>
            <w:tcW w:w="283" w:type="dxa"/>
            <w:vAlign w:val="bottom"/>
          </w:tcPr>
          <w:p w14:paraId="06F3AEF1" w14:textId="77777777" w:rsidR="00DA01D7" w:rsidRPr="00DA01D7" w:rsidRDefault="00DA01D7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D8AFEA2" w14:textId="5EDE9961" w:rsidR="00DA01D7" w:rsidRPr="005214A3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10,605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5777B2" w14:textId="77777777" w:rsidR="00DA01D7" w:rsidRPr="005214A3" w:rsidRDefault="00DA01D7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97E89D" w14:textId="430B43E2" w:rsidR="00DA01D7" w:rsidRPr="005214A3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C3C007" w14:textId="77777777" w:rsidR="00DA01D7" w:rsidRPr="005214A3" w:rsidRDefault="00DA01D7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AAA317" w14:textId="13DA8BF7" w:rsidR="00DA01D7" w:rsidRPr="005214A3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37,198</w:t>
            </w:r>
          </w:p>
        </w:tc>
      </w:tr>
      <w:tr w:rsidR="008C326B" w:rsidRPr="00B10B0C" w14:paraId="414468DF" w14:textId="77777777" w:rsidTr="00E02510">
        <w:tc>
          <w:tcPr>
            <w:tcW w:w="4570" w:type="dxa"/>
          </w:tcPr>
          <w:p w14:paraId="54EF46A1" w14:textId="74B80E55" w:rsidR="00DA01D7" w:rsidRPr="00DA01D7" w:rsidRDefault="008C326B" w:rsidP="008C32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736" w:hanging="27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7A756374" w14:textId="77777777" w:rsidR="00DA01D7" w:rsidRPr="00DA01D7" w:rsidRDefault="00DA01D7" w:rsidP="00DA01D7">
            <w:pPr>
              <w:spacing w:line="26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4755899" w14:textId="6E6FB4F2" w:rsidR="00DA01D7" w:rsidRPr="00DA01D7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4,658</w:t>
            </w:r>
          </w:p>
        </w:tc>
        <w:tc>
          <w:tcPr>
            <w:tcW w:w="284" w:type="dxa"/>
            <w:vAlign w:val="bottom"/>
          </w:tcPr>
          <w:p w14:paraId="24D49803" w14:textId="77777777" w:rsidR="00DA01D7" w:rsidRPr="00DA01D7" w:rsidRDefault="00DA01D7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AD867EF" w14:textId="71197E42" w:rsidR="00DA01D7" w:rsidRPr="00DA01D7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B18022F" w14:textId="77777777" w:rsidR="00DA01D7" w:rsidRPr="00DA01D7" w:rsidRDefault="00DA01D7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188E0E" w14:textId="1E6AC8C0" w:rsidR="00DA01D7" w:rsidRPr="00DA01D7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00E85C6" w14:textId="77777777" w:rsidR="00DA01D7" w:rsidRPr="00DA01D7" w:rsidRDefault="00DA01D7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82F0333" w14:textId="46F22E84" w:rsidR="00DA01D7" w:rsidRPr="00DA01D7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4,658</w:t>
            </w:r>
          </w:p>
        </w:tc>
        <w:tc>
          <w:tcPr>
            <w:tcW w:w="283" w:type="dxa"/>
            <w:vAlign w:val="bottom"/>
          </w:tcPr>
          <w:p w14:paraId="3E9AA88C" w14:textId="77777777" w:rsidR="00DA01D7" w:rsidRPr="00DA01D7" w:rsidRDefault="00DA01D7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0E7CA" w14:textId="2FFF7EE7" w:rsidR="00DA01D7" w:rsidRPr="005214A3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08FD90" w14:textId="77777777" w:rsidR="00DA01D7" w:rsidRPr="005214A3" w:rsidRDefault="00DA01D7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4343D" w14:textId="2238122A" w:rsidR="00DA01D7" w:rsidRPr="005214A3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84C11B" w14:textId="77777777" w:rsidR="00DA01D7" w:rsidRPr="005214A3" w:rsidRDefault="00DA01D7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10473" w14:textId="0DF6E7B3" w:rsidR="00DA01D7" w:rsidRPr="005214A3" w:rsidRDefault="009F3FE1" w:rsidP="00DA01D7">
            <w:pPr>
              <w:spacing w:line="26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4A3">
              <w:rPr>
                <w:rFonts w:ascii="Angsana New" w:hAnsi="Angsana New"/>
                <w:sz w:val="26"/>
                <w:szCs w:val="26"/>
              </w:rPr>
              <w:t>5,249</w:t>
            </w:r>
          </w:p>
        </w:tc>
      </w:tr>
      <w:tr w:rsidR="008C326B" w:rsidRPr="008C326B" w14:paraId="1256C49D" w14:textId="77777777" w:rsidTr="00E02510">
        <w:tc>
          <w:tcPr>
            <w:tcW w:w="4570" w:type="dxa"/>
          </w:tcPr>
          <w:p w14:paraId="78781C95" w14:textId="77777777" w:rsidR="00DA01D7" w:rsidRPr="00DA01D7" w:rsidRDefault="00DA01D7" w:rsidP="00DA01D7">
            <w:pPr>
              <w:tabs>
                <w:tab w:val="clear" w:pos="454"/>
                <w:tab w:val="left" w:pos="595"/>
              </w:tabs>
              <w:spacing w:line="260" w:lineRule="atLeast"/>
              <w:ind w:left="709" w:hanging="39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01D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32ED7DB6" w14:textId="77777777" w:rsidR="00DA01D7" w:rsidRPr="00DA01D7" w:rsidRDefault="00DA01D7" w:rsidP="00DA01D7">
            <w:pPr>
              <w:spacing w:line="26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C7313" w14:textId="0C56734E" w:rsidR="00DA01D7" w:rsidRPr="00DA01D7" w:rsidRDefault="009F3FE1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28,499</w:t>
            </w:r>
          </w:p>
        </w:tc>
        <w:tc>
          <w:tcPr>
            <w:tcW w:w="284" w:type="dxa"/>
            <w:vAlign w:val="bottom"/>
          </w:tcPr>
          <w:p w14:paraId="7ED7966F" w14:textId="77777777" w:rsidR="00DA01D7" w:rsidRPr="00DA01D7" w:rsidRDefault="00DA01D7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32E2A" w14:textId="1AADEF8B" w:rsidR="00DA01D7" w:rsidRPr="00DA01D7" w:rsidRDefault="009F3FE1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2,752</w:t>
            </w:r>
          </w:p>
        </w:tc>
        <w:tc>
          <w:tcPr>
            <w:tcW w:w="284" w:type="dxa"/>
            <w:vAlign w:val="bottom"/>
          </w:tcPr>
          <w:p w14:paraId="07FED542" w14:textId="77777777" w:rsidR="00DA01D7" w:rsidRPr="00DA01D7" w:rsidRDefault="00DA01D7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7E9D7" w14:textId="01A435C3" w:rsidR="00DA01D7" w:rsidRPr="00DA01D7" w:rsidRDefault="009F3FE1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FE2C509" w14:textId="77777777" w:rsidR="00DA01D7" w:rsidRPr="00DA01D7" w:rsidRDefault="00DA01D7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D9B45" w14:textId="5D5DC432" w:rsidR="00DA01D7" w:rsidRPr="00DA01D7" w:rsidRDefault="009F3FE1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31,251</w:t>
            </w:r>
          </w:p>
        </w:tc>
        <w:tc>
          <w:tcPr>
            <w:tcW w:w="283" w:type="dxa"/>
            <w:vAlign w:val="bottom"/>
          </w:tcPr>
          <w:p w14:paraId="742A9E53" w14:textId="77777777" w:rsidR="00DA01D7" w:rsidRPr="00DA01D7" w:rsidRDefault="00DA01D7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8C473" w14:textId="0D99096D" w:rsidR="00DA01D7" w:rsidRPr="005214A3" w:rsidRDefault="009F3FE1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214A3">
              <w:rPr>
                <w:rFonts w:ascii="Angsana New" w:hAnsi="Angsana New"/>
                <w:b/>
                <w:bCs/>
                <w:sz w:val="26"/>
                <w:szCs w:val="26"/>
              </w:rPr>
              <w:t>11,196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6531A4" w14:textId="77777777" w:rsidR="00DA01D7" w:rsidRPr="005214A3" w:rsidRDefault="00DA01D7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2E2D74" w14:textId="5C1D9FA9" w:rsidR="00DA01D7" w:rsidRPr="005214A3" w:rsidRDefault="009F3FE1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214A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92A2EB" w14:textId="77777777" w:rsidR="00DA01D7" w:rsidRPr="005214A3" w:rsidRDefault="00DA01D7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0DACD" w14:textId="5843C48D" w:rsidR="00DA01D7" w:rsidRPr="005214A3" w:rsidRDefault="009F3FE1" w:rsidP="00DA01D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214A3">
              <w:rPr>
                <w:rFonts w:ascii="Angsana New" w:hAnsi="Angsana New"/>
                <w:b/>
                <w:bCs/>
                <w:sz w:val="26"/>
                <w:szCs w:val="26"/>
              </w:rPr>
              <w:t>42,447</w:t>
            </w:r>
          </w:p>
        </w:tc>
      </w:tr>
    </w:tbl>
    <w:p w14:paraId="459BF52D" w14:textId="69A1DF91" w:rsidR="00C637E7" w:rsidRPr="00C637E7" w:rsidRDefault="00C637E7" w:rsidP="00C637E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  <w:sectPr w:rsidR="00C637E7" w:rsidRPr="00C637E7" w:rsidSect="00C637E7">
          <w:pgSz w:w="16834" w:h="11909" w:orient="landscape" w:code="9"/>
          <w:pgMar w:top="851" w:right="578" w:bottom="1440" w:left="1440" w:header="1276" w:footer="448" w:gutter="0"/>
          <w:cols w:space="720"/>
          <w:docGrid w:linePitch="245"/>
        </w:sectPr>
      </w:pPr>
    </w:p>
    <w:p w14:paraId="1578BF77" w14:textId="1F8970F7" w:rsidR="006B4656" w:rsidRDefault="006B4656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28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ค่าใช้จ่ายภาษีเงินได้</w:t>
      </w:r>
    </w:p>
    <w:p w14:paraId="009940E9" w14:textId="0EF7800F" w:rsidR="006B4656" w:rsidRPr="001B67D0" w:rsidRDefault="006B4656" w:rsidP="00E02510">
      <w:pPr>
        <w:tabs>
          <w:tab w:val="clear" w:pos="227"/>
          <w:tab w:val="left" w:pos="142"/>
        </w:tabs>
        <w:ind w:left="284"/>
        <w:jc w:val="thaiDistribute"/>
        <w:rPr>
          <w:rFonts w:ascii="Angsana New" w:hAnsi="Angsana New"/>
          <w:sz w:val="28"/>
          <w:szCs w:val="28"/>
        </w:rPr>
      </w:pPr>
      <w:r w:rsidRPr="00B52449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B52449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B52449">
        <w:rPr>
          <w:rFonts w:ascii="Angsana New" w:hAnsi="Angsana New"/>
          <w:sz w:val="28"/>
          <w:szCs w:val="28"/>
        </w:rPr>
        <w:t xml:space="preserve"> </w:t>
      </w:r>
      <w:r w:rsidRPr="00B52449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2564</w:t>
      </w:r>
      <w:r w:rsidRPr="00B52449">
        <w:rPr>
          <w:rFonts w:ascii="Angsana New" w:hAnsi="Angsana New"/>
          <w:sz w:val="28"/>
          <w:szCs w:val="28"/>
        </w:rPr>
        <w:t xml:space="preserve"> </w:t>
      </w:r>
      <w:r w:rsidRPr="00B52449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2563</w:t>
      </w:r>
      <w:r w:rsidRPr="00B52449">
        <w:rPr>
          <w:rFonts w:ascii="Angsana New" w:hAnsi="Angsana New"/>
          <w:sz w:val="28"/>
          <w:szCs w:val="28"/>
        </w:rPr>
        <w:t xml:space="preserve"> </w:t>
      </w:r>
      <w:r w:rsidRPr="00B52449">
        <w:rPr>
          <w:rFonts w:ascii="Angsana New" w:hAnsi="Angsana New" w:hint="cs"/>
          <w:sz w:val="28"/>
          <w:szCs w:val="28"/>
          <w:cs/>
        </w:rPr>
        <w:t>ประกอบด้วยรายการดังต่อไปนี้</w:t>
      </w:r>
    </w:p>
    <w:tbl>
      <w:tblPr>
        <w:tblW w:w="9923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529"/>
        <w:gridCol w:w="284"/>
        <w:gridCol w:w="1984"/>
        <w:gridCol w:w="284"/>
        <w:gridCol w:w="1842"/>
      </w:tblGrid>
      <w:tr w:rsidR="004F50E8" w:rsidRPr="00B10B0C" w14:paraId="25AEB088" w14:textId="77777777" w:rsidTr="00A0008B">
        <w:tc>
          <w:tcPr>
            <w:tcW w:w="5529" w:type="dxa"/>
          </w:tcPr>
          <w:p w14:paraId="125BE1DF" w14:textId="77777777" w:rsidR="004F50E8" w:rsidRPr="00B10B0C" w:rsidRDefault="004F50E8" w:rsidP="004F50E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9F4D677" w14:textId="77777777" w:rsidR="004F50E8" w:rsidRPr="00B10B0C" w:rsidRDefault="004F50E8" w:rsidP="004F50E8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bottom"/>
          </w:tcPr>
          <w:p w14:paraId="70D4903F" w14:textId="5DE8EFD0" w:rsidR="004F50E8" w:rsidRPr="00B10B0C" w:rsidRDefault="004F50E8" w:rsidP="004F50E8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F50E8" w:rsidRPr="00B10B0C" w14:paraId="48C3847D" w14:textId="77777777" w:rsidTr="00A0008B">
        <w:tc>
          <w:tcPr>
            <w:tcW w:w="5529" w:type="dxa"/>
          </w:tcPr>
          <w:p w14:paraId="1879F90C" w14:textId="77777777" w:rsidR="004F50E8" w:rsidRPr="00B10B0C" w:rsidRDefault="004F50E8" w:rsidP="004F50E8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A540DCA" w14:textId="77777777" w:rsidR="004F50E8" w:rsidRPr="00B10B0C" w:rsidRDefault="004F50E8" w:rsidP="004F50E8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1BC5A" w14:textId="56B4A80E" w:rsidR="004F50E8" w:rsidRPr="00B10B0C" w:rsidRDefault="004F50E8" w:rsidP="004F50E8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   </w:t>
            </w:r>
          </w:p>
        </w:tc>
      </w:tr>
      <w:tr w:rsidR="001B67D0" w:rsidRPr="00B10B0C" w14:paraId="551D60FE" w14:textId="77777777" w:rsidTr="00A0008B">
        <w:tc>
          <w:tcPr>
            <w:tcW w:w="5529" w:type="dxa"/>
          </w:tcPr>
          <w:p w14:paraId="00114BCB" w14:textId="77777777" w:rsidR="001B67D0" w:rsidRPr="00B10B0C" w:rsidRDefault="001B67D0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9552C2" w14:textId="77777777" w:rsidR="001B67D0" w:rsidRPr="00B10B0C" w:rsidRDefault="001B67D0" w:rsidP="001B67D0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666FF" w14:textId="26B5CF8C" w:rsidR="001B67D0" w:rsidRPr="00656B26" w:rsidRDefault="001C6DAB" w:rsidP="001B67D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A2A2A77" w14:textId="77777777" w:rsidR="001B67D0" w:rsidRPr="00656B26" w:rsidRDefault="001B67D0" w:rsidP="001B67D0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4B62B" w14:textId="22B9FE0E" w:rsidR="001B67D0" w:rsidRPr="00656B26" w:rsidRDefault="001C6DAB" w:rsidP="001B67D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503BD" w:rsidRPr="00B10B0C" w14:paraId="5C79A359" w14:textId="77777777" w:rsidTr="00A0008B">
        <w:trPr>
          <w:trHeight w:val="169"/>
        </w:trPr>
        <w:tc>
          <w:tcPr>
            <w:tcW w:w="5529" w:type="dxa"/>
          </w:tcPr>
          <w:p w14:paraId="42FD5599" w14:textId="57093E17" w:rsidR="007503BD" w:rsidRPr="00B10B0C" w:rsidRDefault="007503BD" w:rsidP="001C6DAB">
            <w:pPr>
              <w:spacing w:line="260" w:lineRule="atLeast"/>
              <w:ind w:firstLine="60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4" w:type="dxa"/>
          </w:tcPr>
          <w:p w14:paraId="0BC9946B" w14:textId="77777777" w:rsidR="007503BD" w:rsidRPr="00B10B0C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F8B70" w14:textId="570BADDB" w:rsidR="007503BD" w:rsidRPr="00B10B0C" w:rsidRDefault="00CD49C4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5C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9A514DD" w14:textId="77777777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D1E3F93" w14:textId="189FDF3C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503BD" w:rsidRPr="00B10B0C" w14:paraId="6ECA0E7E" w14:textId="77777777" w:rsidTr="00A0008B">
        <w:trPr>
          <w:trHeight w:val="175"/>
        </w:trPr>
        <w:tc>
          <w:tcPr>
            <w:tcW w:w="5529" w:type="dxa"/>
          </w:tcPr>
          <w:p w14:paraId="417C68F8" w14:textId="6AA9791B" w:rsidR="007503BD" w:rsidRPr="00B10B0C" w:rsidRDefault="007503BD" w:rsidP="0097402A">
            <w:pPr>
              <w:tabs>
                <w:tab w:val="clear" w:pos="227"/>
                <w:tab w:val="left" w:pos="240"/>
              </w:tabs>
              <w:spacing w:line="260" w:lineRule="atLeast"/>
              <w:ind w:left="284" w:firstLine="3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4" w:type="dxa"/>
          </w:tcPr>
          <w:p w14:paraId="5CD3D18D" w14:textId="77777777" w:rsidR="007503BD" w:rsidRPr="00B10B0C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51AF7CC" w14:textId="1781D113" w:rsidR="007503BD" w:rsidRPr="00A313EC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36A12454" w14:textId="77777777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EFB6E79" w14:textId="0297E9DD" w:rsidR="007503BD" w:rsidRPr="006E3C52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7503BD" w:rsidRPr="00B10B0C" w14:paraId="6BA9B7D7" w14:textId="77777777" w:rsidTr="00A0008B">
        <w:tc>
          <w:tcPr>
            <w:tcW w:w="5529" w:type="dxa"/>
          </w:tcPr>
          <w:p w14:paraId="589ADF40" w14:textId="4D2BBF04" w:rsidR="007503BD" w:rsidRPr="00B10B0C" w:rsidRDefault="007503BD" w:rsidP="0097402A">
            <w:pPr>
              <w:tabs>
                <w:tab w:val="clear" w:pos="227"/>
              </w:tabs>
              <w:ind w:left="284" w:right="26" w:firstLine="3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84" w:type="dxa"/>
          </w:tcPr>
          <w:p w14:paraId="48736E3F" w14:textId="77777777" w:rsidR="007503BD" w:rsidRPr="00B10B0C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9321E" w14:textId="2F4C824D" w:rsidR="007503BD" w:rsidRPr="006E3C52" w:rsidRDefault="00737B4A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37B4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C741CB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8,471</w:t>
            </w:r>
            <w:r w:rsidRPr="00737B4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6BE46A75" w14:textId="77777777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5083C" w14:textId="224BE102" w:rsidR="007503BD" w:rsidRPr="006E3C52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675</w:t>
            </w:r>
          </w:p>
        </w:tc>
      </w:tr>
      <w:tr w:rsidR="007503BD" w:rsidRPr="00B10B0C" w14:paraId="1B9DCDD7" w14:textId="77777777" w:rsidTr="00A0008B">
        <w:tc>
          <w:tcPr>
            <w:tcW w:w="5529" w:type="dxa"/>
          </w:tcPr>
          <w:p w14:paraId="68FEAF56" w14:textId="32DF5320" w:rsidR="007503BD" w:rsidRPr="00B10B0C" w:rsidRDefault="007503BD" w:rsidP="00C712A2">
            <w:pPr>
              <w:tabs>
                <w:tab w:val="clear" w:pos="227"/>
                <w:tab w:val="clear" w:pos="454"/>
                <w:tab w:val="clear" w:pos="680"/>
                <w:tab w:val="left" w:pos="426"/>
                <w:tab w:val="left" w:pos="568"/>
              </w:tabs>
              <w:ind w:left="568" w:right="26" w:firstLine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0D995661" w14:textId="77777777" w:rsidR="007503BD" w:rsidRPr="00B10B0C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937C70" w14:textId="6395AE44" w:rsidR="007503BD" w:rsidRPr="00F841D0" w:rsidRDefault="00275C95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841D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(</w:t>
            </w:r>
            <w:r w:rsidR="00C741C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Pr="00F841D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C741C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471</w:t>
            </w:r>
            <w:r w:rsidRPr="00F841D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B19AD2E" w14:textId="77777777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15850A" w14:textId="4E2EBCB2" w:rsidR="007503BD" w:rsidRPr="006E3C52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675</w:t>
            </w:r>
          </w:p>
        </w:tc>
      </w:tr>
      <w:tr w:rsidR="006B5C4E" w:rsidRPr="007D057F" w14:paraId="2C4089E0" w14:textId="77777777" w:rsidTr="00A0008B">
        <w:trPr>
          <w:trHeight w:val="20"/>
        </w:trPr>
        <w:tc>
          <w:tcPr>
            <w:tcW w:w="9923" w:type="dxa"/>
            <w:gridSpan w:val="5"/>
          </w:tcPr>
          <w:p w14:paraId="51EDD63B" w14:textId="7CE63BA7" w:rsidR="006B5C4E" w:rsidRPr="006B5C4E" w:rsidRDefault="006B5C4E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"/>
                <w:szCs w:val="2"/>
                <w:lang w:bidi="th-TH"/>
              </w:rPr>
            </w:pPr>
          </w:p>
        </w:tc>
      </w:tr>
      <w:tr w:rsidR="007503BD" w:rsidRPr="00B10B0C" w14:paraId="0BF1A6F5" w14:textId="77777777" w:rsidTr="00A0008B">
        <w:tc>
          <w:tcPr>
            <w:tcW w:w="5529" w:type="dxa"/>
          </w:tcPr>
          <w:p w14:paraId="42F61431" w14:textId="278B7E90" w:rsidR="007503BD" w:rsidRPr="00B10B0C" w:rsidRDefault="007503BD" w:rsidP="001C6DAB">
            <w:pPr>
              <w:spacing w:line="260" w:lineRule="atLeast"/>
              <w:ind w:left="284" w:firstLine="3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4" w:type="dxa"/>
          </w:tcPr>
          <w:p w14:paraId="75717004" w14:textId="77777777" w:rsidR="007503BD" w:rsidRPr="00B10B0C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BE34FF4" w14:textId="77777777" w:rsidR="007503BD" w:rsidRPr="006E3C52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7A7EF8E9" w14:textId="77777777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4200877" w14:textId="77777777" w:rsidR="007503BD" w:rsidRPr="00B10B0C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7503BD" w:rsidRPr="00B10B0C" w14:paraId="195F368C" w14:textId="77777777" w:rsidTr="00A0008B">
        <w:tc>
          <w:tcPr>
            <w:tcW w:w="5529" w:type="dxa"/>
          </w:tcPr>
          <w:p w14:paraId="509EC3DE" w14:textId="1CA59727" w:rsidR="007503BD" w:rsidRPr="00B10B0C" w:rsidRDefault="007503BD" w:rsidP="0097402A">
            <w:pPr>
              <w:tabs>
                <w:tab w:val="clear" w:pos="227"/>
              </w:tabs>
              <w:ind w:left="284" w:right="26" w:firstLine="32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84" w:type="dxa"/>
          </w:tcPr>
          <w:p w14:paraId="75CD04B2" w14:textId="77777777" w:rsidR="007503BD" w:rsidRPr="00B10B0C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A13D4" w14:textId="5A277722" w:rsidR="007503BD" w:rsidRPr="00CD49C4" w:rsidRDefault="00CD49C4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C741C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C741C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717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30178CE6" w14:textId="77777777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852814" w14:textId="17A4825F" w:rsidR="007503BD" w:rsidRPr="00B10B0C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(35,317)</w:t>
            </w:r>
          </w:p>
        </w:tc>
      </w:tr>
      <w:tr w:rsidR="006B5C4E" w:rsidRPr="00B10B0C" w14:paraId="7798D63E" w14:textId="77777777" w:rsidTr="00A0008B">
        <w:trPr>
          <w:trHeight w:val="163"/>
        </w:trPr>
        <w:tc>
          <w:tcPr>
            <w:tcW w:w="9923" w:type="dxa"/>
            <w:gridSpan w:val="5"/>
          </w:tcPr>
          <w:p w14:paraId="0CB785E8" w14:textId="56DF0FD8" w:rsidR="006B5C4E" w:rsidRPr="006B5C4E" w:rsidRDefault="006B5C4E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US" w:bidi="th-TH"/>
              </w:rPr>
            </w:pPr>
          </w:p>
        </w:tc>
      </w:tr>
      <w:tr w:rsidR="007503BD" w:rsidRPr="00B10B0C" w14:paraId="1A3E9F5E" w14:textId="77777777" w:rsidTr="00A0008B">
        <w:tc>
          <w:tcPr>
            <w:tcW w:w="5529" w:type="dxa"/>
          </w:tcPr>
          <w:p w14:paraId="2541DBAA" w14:textId="466FC515" w:rsidR="007503BD" w:rsidRPr="00B10B0C" w:rsidRDefault="007503BD" w:rsidP="001C6DAB">
            <w:pPr>
              <w:spacing w:line="260" w:lineRule="atLeast"/>
              <w:ind w:left="284" w:right="-108" w:firstLine="3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ภาษีตามอัตราภาษีเงินได้ (</w:t>
            </w:r>
            <w:r w:rsidRPr="00B10B0C">
              <w:rPr>
                <w:rFonts w:ascii="Angsana New" w:hAnsi="Angsana New"/>
                <w:sz w:val="28"/>
                <w:szCs w:val="28"/>
              </w:rPr>
              <w:t>20%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14:paraId="6A94DBA0" w14:textId="77777777" w:rsidR="007503BD" w:rsidRPr="00B10B0C" w:rsidRDefault="007503BD" w:rsidP="001B67D0">
            <w:pPr>
              <w:spacing w:line="260" w:lineRule="atLeast"/>
              <w:ind w:right="-108"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BBA8547" w14:textId="3E90A9B9" w:rsidR="007503BD" w:rsidRPr="00CD49C4" w:rsidRDefault="00CD49C4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6,</w:t>
            </w:r>
            <w:r w:rsidR="00C741C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543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6D97F42B" w14:textId="77777777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97F0DBA" w14:textId="48E89AE2" w:rsidR="007503BD" w:rsidRPr="006E3C52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(7,063)</w:t>
            </w:r>
          </w:p>
        </w:tc>
      </w:tr>
      <w:tr w:rsidR="007503BD" w:rsidRPr="00B10B0C" w14:paraId="5D0FC47C" w14:textId="77777777" w:rsidTr="00A0008B">
        <w:tc>
          <w:tcPr>
            <w:tcW w:w="5529" w:type="dxa"/>
          </w:tcPr>
          <w:p w14:paraId="6F74AA4B" w14:textId="48DA11E5" w:rsidR="007503BD" w:rsidRPr="00B10B0C" w:rsidRDefault="007503BD" w:rsidP="0097402A">
            <w:pPr>
              <w:tabs>
                <w:tab w:val="clear" w:pos="227"/>
              </w:tabs>
              <w:spacing w:line="260" w:lineRule="atLeast"/>
              <w:ind w:left="284" w:firstLine="3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284" w:type="dxa"/>
          </w:tcPr>
          <w:p w14:paraId="69B5F495" w14:textId="77777777" w:rsidR="007503BD" w:rsidRPr="00B10B0C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474E35B" w14:textId="1B5083C2" w:rsidR="007503BD" w:rsidRPr="00A313EC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1342CAC4" w14:textId="77777777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469773B" w14:textId="70ED5A20" w:rsidR="007503BD" w:rsidRPr="006E3C52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7503BD" w:rsidRPr="00B10B0C" w14:paraId="6EAD6923" w14:textId="77777777" w:rsidTr="00A0008B">
        <w:tc>
          <w:tcPr>
            <w:tcW w:w="5529" w:type="dxa"/>
          </w:tcPr>
          <w:p w14:paraId="40F1AFC6" w14:textId="1FD8283F" w:rsidR="007503BD" w:rsidRPr="00B10B0C" w:rsidRDefault="007503BD" w:rsidP="0097402A">
            <w:pPr>
              <w:tabs>
                <w:tab w:val="clear" w:pos="227"/>
              </w:tabs>
              <w:spacing w:line="260" w:lineRule="atLeast"/>
              <w:ind w:left="284" w:firstLine="3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84" w:type="dxa"/>
          </w:tcPr>
          <w:p w14:paraId="12F119E5" w14:textId="77777777" w:rsidR="007503BD" w:rsidRPr="00B10B0C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7B2D4C" w14:textId="07A41B6D" w:rsidR="007503BD" w:rsidRPr="00CD49C4" w:rsidRDefault="00CD49C4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1,050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E85A4E8" w14:textId="77777777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814527D" w14:textId="428CB92D" w:rsidR="007503BD" w:rsidRPr="006E3C52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(670)</w:t>
            </w:r>
          </w:p>
        </w:tc>
      </w:tr>
      <w:tr w:rsidR="007503BD" w:rsidRPr="00B10B0C" w14:paraId="585A189F" w14:textId="77777777" w:rsidTr="00A0008B">
        <w:tc>
          <w:tcPr>
            <w:tcW w:w="5529" w:type="dxa"/>
          </w:tcPr>
          <w:p w14:paraId="0DA75ADB" w14:textId="04F44633" w:rsidR="007503BD" w:rsidRPr="00B10B0C" w:rsidRDefault="007503BD" w:rsidP="007F2E37">
            <w:pPr>
              <w:tabs>
                <w:tab w:val="clear" w:pos="227"/>
                <w:tab w:val="clear" w:pos="454"/>
                <w:tab w:val="clear" w:pos="680"/>
                <w:tab w:val="left" w:pos="568"/>
              </w:tabs>
              <w:spacing w:line="260" w:lineRule="atLeast"/>
              <w:ind w:left="568" w:firstLine="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84" w:type="dxa"/>
          </w:tcPr>
          <w:p w14:paraId="68552FD7" w14:textId="77777777" w:rsidR="007503BD" w:rsidRPr="00B10B0C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719325C" w14:textId="2F27A510" w:rsidR="007503BD" w:rsidRPr="0073497A" w:rsidRDefault="0073497A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CADB271" w14:textId="77777777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EA3434F" w14:textId="6E164DB8" w:rsidR="007503BD" w:rsidRPr="006E3C52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(156)</w:t>
            </w:r>
          </w:p>
        </w:tc>
      </w:tr>
      <w:tr w:rsidR="007503BD" w:rsidRPr="00B10B0C" w14:paraId="3C514AD8" w14:textId="77777777" w:rsidTr="00A0008B">
        <w:tc>
          <w:tcPr>
            <w:tcW w:w="5529" w:type="dxa"/>
            <w:tcBorders>
              <w:bottom w:val="nil"/>
            </w:tcBorders>
          </w:tcPr>
          <w:p w14:paraId="136F6D65" w14:textId="56C8C7D0" w:rsidR="007503BD" w:rsidRPr="00B10B0C" w:rsidRDefault="007503BD" w:rsidP="007F2E37">
            <w:pPr>
              <w:tabs>
                <w:tab w:val="clear" w:pos="227"/>
                <w:tab w:val="clear" w:pos="454"/>
                <w:tab w:val="clear" w:pos="680"/>
                <w:tab w:val="left" w:pos="568"/>
              </w:tabs>
              <w:spacing w:line="260" w:lineRule="atLeast"/>
              <w:ind w:left="568" w:firstLine="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84" w:type="dxa"/>
            <w:tcBorders>
              <w:bottom w:val="nil"/>
            </w:tcBorders>
          </w:tcPr>
          <w:p w14:paraId="34C4892B" w14:textId="77777777" w:rsidR="007503BD" w:rsidRPr="00B10B0C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CF096A" w14:textId="7CB29B64" w:rsidR="007503BD" w:rsidRPr="0073497A" w:rsidRDefault="00275C95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3,</w:t>
            </w:r>
            <w:r w:rsidR="00C741C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</w:t>
            </w:r>
            <w:r w:rsidR="002C44BE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84" w:type="dxa"/>
            <w:vAlign w:val="bottom"/>
          </w:tcPr>
          <w:p w14:paraId="0BA91CB3" w14:textId="77777777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1BEB5CC" w14:textId="5D9A8C3B" w:rsidR="007503BD" w:rsidRPr="006E3C52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8,564</w:t>
            </w:r>
          </w:p>
        </w:tc>
      </w:tr>
      <w:tr w:rsidR="00C741CB" w:rsidRPr="00B10B0C" w14:paraId="572AF6E9" w14:textId="77777777" w:rsidTr="00A0008B">
        <w:tc>
          <w:tcPr>
            <w:tcW w:w="5529" w:type="dxa"/>
            <w:tcBorders>
              <w:bottom w:val="nil"/>
            </w:tcBorders>
          </w:tcPr>
          <w:p w14:paraId="39BC8CF3" w14:textId="5CCE53B7" w:rsidR="00C741CB" w:rsidRPr="00B10B0C" w:rsidRDefault="00C741CB" w:rsidP="007F2E37">
            <w:pPr>
              <w:tabs>
                <w:tab w:val="clear" w:pos="227"/>
                <w:tab w:val="clear" w:pos="454"/>
                <w:tab w:val="clear" w:pos="680"/>
                <w:tab w:val="left" w:pos="568"/>
              </w:tabs>
              <w:spacing w:line="260" w:lineRule="atLeast"/>
              <w:ind w:left="568" w:firstLine="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0B29">
              <w:rPr>
                <w:rFonts w:ascii="Angsana New" w:hAnsi="Angsana New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  <w:tcBorders>
              <w:bottom w:val="nil"/>
            </w:tcBorders>
          </w:tcPr>
          <w:p w14:paraId="11782524" w14:textId="77777777" w:rsidR="00C741CB" w:rsidRPr="00B10B0C" w:rsidRDefault="00C741CB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587E8" w14:textId="53A53CA0" w:rsidR="00C741CB" w:rsidRDefault="00C741CB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4,744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25ABA11B" w14:textId="77777777" w:rsidR="00C741CB" w:rsidRPr="00B10B0C" w:rsidRDefault="00C741CB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049C6" w14:textId="31E295ED" w:rsidR="00C741CB" w:rsidRDefault="00C741CB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7503BD" w:rsidRPr="00B10B0C" w14:paraId="68A8DF6A" w14:textId="77777777" w:rsidTr="00A0008B">
        <w:trPr>
          <w:trHeight w:val="242"/>
        </w:trPr>
        <w:tc>
          <w:tcPr>
            <w:tcW w:w="5529" w:type="dxa"/>
          </w:tcPr>
          <w:p w14:paraId="15B12480" w14:textId="381A6F46" w:rsidR="007503BD" w:rsidRPr="00B10B0C" w:rsidRDefault="007503BD" w:rsidP="0097402A">
            <w:pPr>
              <w:tabs>
                <w:tab w:val="clear" w:pos="227"/>
              </w:tabs>
              <w:spacing w:line="260" w:lineRule="atLeast"/>
              <w:ind w:left="284" w:firstLine="3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47D208C8" w14:textId="77777777" w:rsidR="007503BD" w:rsidRPr="00B10B0C" w:rsidRDefault="007503BD" w:rsidP="001B67D0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A7C908" w14:textId="68C03C9F" w:rsidR="007503BD" w:rsidRPr="00D0422B" w:rsidRDefault="00275C95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042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(</w:t>
            </w:r>
            <w:r w:rsidR="00C741C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Pr="00D042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C741C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471</w:t>
            </w:r>
            <w:r w:rsidRPr="00D042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2D812B8" w14:textId="77777777" w:rsidR="007503BD" w:rsidRPr="00B10B0C" w:rsidRDefault="007503BD" w:rsidP="001B67D0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2FC60" w14:textId="4786D4E6" w:rsidR="007503BD" w:rsidRPr="006E3C52" w:rsidRDefault="007503BD" w:rsidP="001B67D0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675</w:t>
            </w:r>
          </w:p>
        </w:tc>
      </w:tr>
    </w:tbl>
    <w:p w14:paraId="56CEAD56" w14:textId="23748687" w:rsidR="006B5C4E" w:rsidRDefault="006B5C4E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4859BCF7" w14:textId="35B31F7E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33CBF925" w14:textId="3321C826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32082D20" w14:textId="7EB7FDDC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7392EDEF" w14:textId="66BEE454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444A6A1E" w14:textId="75D5E78C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2A20E038" w14:textId="4A468FA5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10019BD7" w14:textId="28C433FD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0A0B432F" w14:textId="6D1D267B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125A36AC" w14:textId="29F00CDF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792A9D2D" w14:textId="72DCC334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1A398579" w14:textId="2BC235DF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5499675B" w14:textId="1C1EE281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67E43D89" w14:textId="3A19A655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050EE47F" w14:textId="276098E8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3FD6BBAC" w14:textId="2BEA8296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5EA08ACF" w14:textId="4FFA0AA1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46769DC0" w14:textId="4F8EB1BB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30452AC0" w14:textId="6885DD17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727FB749" w14:textId="28A755FF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369ACF76" w14:textId="6C15A1B4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14E96D4E" w14:textId="5A130700" w:rsidR="00350B29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p w14:paraId="270077A6" w14:textId="77777777" w:rsidR="00350B29" w:rsidRPr="006B5C4E" w:rsidRDefault="00350B29" w:rsidP="004F50E8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"/>
          <w:szCs w:val="2"/>
        </w:rPr>
      </w:pPr>
    </w:p>
    <w:tbl>
      <w:tblPr>
        <w:tblW w:w="991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87"/>
        <w:gridCol w:w="284"/>
        <w:gridCol w:w="1984"/>
        <w:gridCol w:w="284"/>
        <w:gridCol w:w="1976"/>
      </w:tblGrid>
      <w:tr w:rsidR="004F50E8" w:rsidRPr="00B10B0C" w14:paraId="7AE96441" w14:textId="77777777" w:rsidTr="004F4FF0">
        <w:tc>
          <w:tcPr>
            <w:tcW w:w="5387" w:type="dxa"/>
          </w:tcPr>
          <w:p w14:paraId="53B27212" w14:textId="77777777" w:rsidR="004F50E8" w:rsidRPr="00B10B0C" w:rsidRDefault="004F50E8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CF0C41" w14:textId="77777777" w:rsidR="004F50E8" w:rsidRPr="00B10B0C" w:rsidRDefault="004F50E8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4" w:type="dxa"/>
            <w:gridSpan w:val="3"/>
            <w:tcBorders>
              <w:bottom w:val="single" w:sz="4" w:space="0" w:color="auto"/>
            </w:tcBorders>
          </w:tcPr>
          <w:p w14:paraId="45161326" w14:textId="77777777" w:rsidR="004F50E8" w:rsidRPr="00B10B0C" w:rsidRDefault="004F50E8" w:rsidP="001E5D59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4286C" w:rsidRPr="00B10B0C" w14:paraId="71928A11" w14:textId="77777777" w:rsidTr="004F4FF0">
        <w:tc>
          <w:tcPr>
            <w:tcW w:w="5387" w:type="dxa"/>
          </w:tcPr>
          <w:p w14:paraId="495A0EC8" w14:textId="77777777" w:rsidR="0084286C" w:rsidRPr="00B10B0C" w:rsidRDefault="0084286C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EF5FCBA" w14:textId="77777777" w:rsidR="0084286C" w:rsidRPr="00B10B0C" w:rsidRDefault="0084286C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ED3EE4" w14:textId="3F2A58BD" w:rsidR="0084286C" w:rsidRPr="00B10B0C" w:rsidRDefault="00E0033B" w:rsidP="001E5D59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286C" w:rsidRPr="00B10B0C" w14:paraId="22DDD9A7" w14:textId="77777777" w:rsidTr="004C17CF">
        <w:tc>
          <w:tcPr>
            <w:tcW w:w="5387" w:type="dxa"/>
          </w:tcPr>
          <w:p w14:paraId="19CB0510" w14:textId="77777777" w:rsidR="0084286C" w:rsidRPr="00B10B0C" w:rsidRDefault="0084286C" w:rsidP="0084286C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C8DEF50" w14:textId="77777777" w:rsidR="0084286C" w:rsidRPr="00B10B0C" w:rsidRDefault="0084286C" w:rsidP="0084286C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993E5" w14:textId="3126E305" w:rsidR="0084286C" w:rsidRPr="00B10B0C" w:rsidRDefault="001C6DAB" w:rsidP="0084286C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4DB8838" w14:textId="77777777" w:rsidR="0084286C" w:rsidRPr="00B10B0C" w:rsidRDefault="0084286C" w:rsidP="0084286C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281E5" w14:textId="1FBC6AAD" w:rsidR="0084286C" w:rsidRPr="00B10B0C" w:rsidRDefault="001C6DAB" w:rsidP="0084286C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C6DAB" w:rsidRPr="00B10B0C" w14:paraId="285D507F" w14:textId="77777777" w:rsidTr="00D05BC3">
        <w:trPr>
          <w:trHeight w:val="169"/>
        </w:trPr>
        <w:tc>
          <w:tcPr>
            <w:tcW w:w="5387" w:type="dxa"/>
          </w:tcPr>
          <w:p w14:paraId="7E025484" w14:textId="45CFC5FD" w:rsidR="001C6DAB" w:rsidRPr="00B10B0C" w:rsidRDefault="001C6DAB" w:rsidP="001C6DAB">
            <w:pPr>
              <w:spacing w:line="260" w:lineRule="atLeast"/>
              <w:ind w:left="363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4" w:type="dxa"/>
          </w:tcPr>
          <w:p w14:paraId="3A713D52" w14:textId="77777777" w:rsidR="001C6DAB" w:rsidRPr="00B10B0C" w:rsidRDefault="001C6DAB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A45E3" w14:textId="076F4FC7" w:rsidR="001C6DAB" w:rsidRPr="00D05BC3" w:rsidRDefault="00737B4A" w:rsidP="00737B4A">
            <w:pPr>
              <w:spacing w:line="260" w:lineRule="atLeast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5B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D67D9CD" w14:textId="77777777" w:rsidR="001C6DAB" w:rsidRPr="00B10B0C" w:rsidRDefault="001C6DAB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041B5A21" w14:textId="4EEB5E31" w:rsidR="001C6DAB" w:rsidRPr="00B10B0C" w:rsidRDefault="001C6DAB" w:rsidP="001C6DAB">
            <w:pPr>
              <w:spacing w:line="260" w:lineRule="atLeast"/>
              <w:ind w:left="36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C6DAB" w:rsidRPr="00B10B0C" w14:paraId="7090DE64" w14:textId="77777777" w:rsidTr="001E5D59">
        <w:trPr>
          <w:trHeight w:val="175"/>
        </w:trPr>
        <w:tc>
          <w:tcPr>
            <w:tcW w:w="5387" w:type="dxa"/>
          </w:tcPr>
          <w:p w14:paraId="1EE5EDEF" w14:textId="4C13F5D9" w:rsidR="001C6DAB" w:rsidRPr="00B10B0C" w:rsidRDefault="001C6DAB" w:rsidP="0097402A">
            <w:pPr>
              <w:tabs>
                <w:tab w:val="clear" w:pos="227"/>
                <w:tab w:val="clear" w:pos="454"/>
              </w:tabs>
              <w:spacing w:line="260" w:lineRule="atLeast"/>
              <w:ind w:left="142" w:firstLine="3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4" w:type="dxa"/>
          </w:tcPr>
          <w:p w14:paraId="75E59C79" w14:textId="77777777" w:rsidR="001C6DAB" w:rsidRPr="00B10B0C" w:rsidRDefault="001C6DAB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4B0C612" w14:textId="5F72EF2B" w:rsidR="001C6DAB" w:rsidRPr="00826D36" w:rsidRDefault="001C6DA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0CAB5A9D" w14:textId="77777777" w:rsidR="001C6DAB" w:rsidRPr="00B10B0C" w:rsidRDefault="001C6DAB" w:rsidP="001E5D5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24BFE3BF" w14:textId="34CB5CE6" w:rsidR="001C6DAB" w:rsidRPr="00826D36" w:rsidRDefault="001C6DA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C6DAB" w:rsidRPr="00B10B0C" w14:paraId="253DC72C" w14:textId="77777777" w:rsidTr="00D05BC3">
        <w:tc>
          <w:tcPr>
            <w:tcW w:w="5387" w:type="dxa"/>
          </w:tcPr>
          <w:p w14:paraId="00B09187" w14:textId="3C4B58F7" w:rsidR="001C6DAB" w:rsidRPr="00B10B0C" w:rsidRDefault="001C6DAB" w:rsidP="0097402A">
            <w:pPr>
              <w:tabs>
                <w:tab w:val="clear" w:pos="227"/>
                <w:tab w:val="clear" w:pos="454"/>
              </w:tabs>
              <w:spacing w:line="260" w:lineRule="atLeast"/>
              <w:ind w:left="142" w:firstLine="3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84" w:type="dxa"/>
          </w:tcPr>
          <w:p w14:paraId="10CB8A70" w14:textId="77777777" w:rsidR="001C6DAB" w:rsidRPr="00B10B0C" w:rsidRDefault="001C6DAB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AAC79" w14:textId="7FDB8C38" w:rsidR="001C6DAB" w:rsidRPr="00D05BC3" w:rsidRDefault="00D05BC3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350B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50B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20795BB" w14:textId="77777777" w:rsidR="001C6DAB" w:rsidRPr="00B10B0C" w:rsidRDefault="001C6DAB" w:rsidP="001E5D5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7FB3B" w14:textId="31A0E275" w:rsidR="001C6DAB" w:rsidRPr="00826D36" w:rsidRDefault="001C6DA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826</w:t>
            </w:r>
          </w:p>
        </w:tc>
      </w:tr>
      <w:tr w:rsidR="001C6DAB" w:rsidRPr="00B10B0C" w14:paraId="514D5B6A" w14:textId="77777777" w:rsidTr="00D05BC3">
        <w:tc>
          <w:tcPr>
            <w:tcW w:w="5387" w:type="dxa"/>
          </w:tcPr>
          <w:p w14:paraId="4E0EBA6D" w14:textId="54062BB3" w:rsidR="001C6DAB" w:rsidRPr="00B10B0C" w:rsidRDefault="001C6DAB" w:rsidP="00C712A2">
            <w:pPr>
              <w:tabs>
                <w:tab w:val="clear" w:pos="227"/>
                <w:tab w:val="clear" w:pos="454"/>
              </w:tabs>
              <w:spacing w:line="260" w:lineRule="atLeast"/>
              <w:ind w:left="426" w:firstLine="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65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612C077" w14:textId="77777777" w:rsidR="001C6DAB" w:rsidRPr="00B10B0C" w:rsidRDefault="001C6DAB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6E590B" w14:textId="2C9B7BCE" w:rsidR="001C6DAB" w:rsidRPr="00F841D0" w:rsidRDefault="00D05BC3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841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350B2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F841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350B2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086</w:t>
            </w:r>
            <w:r w:rsidRPr="00F841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C5ABD3B" w14:textId="77777777" w:rsidR="001C6DAB" w:rsidRPr="00B10B0C" w:rsidRDefault="001C6DAB" w:rsidP="001E5D5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1A7027" w14:textId="79E11C5B" w:rsidR="001C6DAB" w:rsidRPr="00826D36" w:rsidRDefault="001C6DA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826</w:t>
            </w:r>
          </w:p>
        </w:tc>
      </w:tr>
      <w:tr w:rsidR="002C5DFE" w:rsidRPr="00B10B0C" w14:paraId="2FEB2CDA" w14:textId="77777777" w:rsidTr="001E5D59">
        <w:tc>
          <w:tcPr>
            <w:tcW w:w="9915" w:type="dxa"/>
            <w:gridSpan w:val="5"/>
          </w:tcPr>
          <w:p w14:paraId="322E2917" w14:textId="30D99E39" w:rsidR="002C5DFE" w:rsidRPr="002C5DFE" w:rsidRDefault="002C5DFE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1C6DAB" w:rsidRPr="00B10B0C" w14:paraId="79563D5F" w14:textId="77777777" w:rsidTr="001E5D59">
        <w:tc>
          <w:tcPr>
            <w:tcW w:w="5387" w:type="dxa"/>
          </w:tcPr>
          <w:p w14:paraId="6C246456" w14:textId="011D7E42" w:rsidR="001C6DAB" w:rsidRPr="00B10B0C" w:rsidRDefault="001C6DAB" w:rsidP="00A56574">
            <w:pPr>
              <w:spacing w:line="260" w:lineRule="atLeast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4" w:type="dxa"/>
          </w:tcPr>
          <w:p w14:paraId="4B2A1979" w14:textId="77777777" w:rsidR="001C6DAB" w:rsidRPr="00B10B0C" w:rsidRDefault="001C6DAB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92015E5" w14:textId="77777777" w:rsidR="001C6DAB" w:rsidRPr="00826D36" w:rsidRDefault="001C6DA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4EF4AAFD" w14:textId="77777777" w:rsidR="001C6DAB" w:rsidRPr="00B10B0C" w:rsidRDefault="001C6DAB" w:rsidP="001E5D5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1B50799D" w14:textId="77777777" w:rsidR="001C6DAB" w:rsidRPr="00826D36" w:rsidRDefault="001C6DA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C6DAB" w:rsidRPr="00B10B0C" w14:paraId="09198A14" w14:textId="77777777" w:rsidTr="00D05BC3">
        <w:tc>
          <w:tcPr>
            <w:tcW w:w="5387" w:type="dxa"/>
          </w:tcPr>
          <w:p w14:paraId="7C7D4E55" w14:textId="72C5F583" w:rsidR="001C6DAB" w:rsidRPr="00B10B0C" w:rsidRDefault="001C6DAB" w:rsidP="0097402A">
            <w:pPr>
              <w:tabs>
                <w:tab w:val="clear" w:pos="227"/>
                <w:tab w:val="clear" w:pos="454"/>
              </w:tabs>
              <w:spacing w:line="260" w:lineRule="atLeast"/>
              <w:ind w:left="142" w:firstLine="32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84" w:type="dxa"/>
          </w:tcPr>
          <w:p w14:paraId="6E331793" w14:textId="77777777" w:rsidR="001C6DAB" w:rsidRPr="00B10B0C" w:rsidRDefault="001C6DAB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1C569E" w14:textId="0CBF6393" w:rsidR="001C6DAB" w:rsidRPr="00D05BC3" w:rsidRDefault="00D05BC3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34,6</w:t>
            </w:r>
            <w:r w:rsidR="002C44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50B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F33BAC0" w14:textId="77777777" w:rsidR="001C6DAB" w:rsidRPr="00B10B0C" w:rsidRDefault="001C6DAB" w:rsidP="001E5D5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9018F0" w14:textId="2F689B4D" w:rsidR="001C6DAB" w:rsidRPr="00826D36" w:rsidRDefault="001C6DA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(35,044)</w:t>
            </w:r>
          </w:p>
        </w:tc>
      </w:tr>
      <w:tr w:rsidR="001C6DAB" w:rsidRPr="00B10B0C" w14:paraId="4E6C9C17" w14:textId="77777777" w:rsidTr="001E5D59">
        <w:trPr>
          <w:trHeight w:val="163"/>
        </w:trPr>
        <w:tc>
          <w:tcPr>
            <w:tcW w:w="5387" w:type="dxa"/>
          </w:tcPr>
          <w:p w14:paraId="33D2E168" w14:textId="5B1AA46D" w:rsidR="001C6DAB" w:rsidRPr="002C5DFE" w:rsidRDefault="001C6DAB" w:rsidP="0097402A">
            <w:pPr>
              <w:tabs>
                <w:tab w:val="clear" w:pos="227"/>
                <w:tab w:val="clear" w:pos="454"/>
              </w:tabs>
              <w:spacing w:line="260" w:lineRule="atLeast"/>
              <w:ind w:left="142" w:firstLine="32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3C1E18D7" w14:textId="77777777" w:rsidR="001C6DAB" w:rsidRPr="002C5DFE" w:rsidRDefault="001C6DAB" w:rsidP="001E5D59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ABC393" w14:textId="34B596C5" w:rsidR="001C6DAB" w:rsidRPr="002C5DFE" w:rsidRDefault="001C6DA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7D7AC593" w14:textId="77777777" w:rsidR="001C6DAB" w:rsidRPr="002C5DFE" w:rsidRDefault="001C6DAB" w:rsidP="001E5D59">
            <w:pPr>
              <w:spacing w:line="2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FA9D2C" w14:textId="2822C011" w:rsidR="001C6DAB" w:rsidRPr="002C5DFE" w:rsidRDefault="001C6DA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1C6DAB" w:rsidRPr="00B10B0C" w14:paraId="63D59B4C" w14:textId="77777777" w:rsidTr="00D05BC3">
        <w:tc>
          <w:tcPr>
            <w:tcW w:w="5387" w:type="dxa"/>
          </w:tcPr>
          <w:p w14:paraId="37AD08E8" w14:textId="582F172E" w:rsidR="001C6DAB" w:rsidRPr="00B10B0C" w:rsidRDefault="001C6DAB" w:rsidP="001C6DAB">
            <w:pPr>
              <w:spacing w:line="260" w:lineRule="atLeast"/>
              <w:ind w:left="142" w:right="-108" w:firstLine="3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ภาษีตามอัตราภาษีเงินได้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10B0C">
              <w:rPr>
                <w:rFonts w:ascii="Angsana New" w:hAnsi="Angsana New"/>
                <w:sz w:val="28"/>
                <w:szCs w:val="28"/>
              </w:rPr>
              <w:t>20%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14:paraId="043B6B00" w14:textId="77777777" w:rsidR="001C6DAB" w:rsidRPr="00B10B0C" w:rsidRDefault="001C6DAB" w:rsidP="001E5D59">
            <w:pPr>
              <w:spacing w:line="260" w:lineRule="atLeast"/>
              <w:ind w:left="363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68493BF" w14:textId="4A08D34E" w:rsidR="001C6DAB" w:rsidRPr="00D05BC3" w:rsidRDefault="00D05BC3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6,9</w:t>
            </w:r>
            <w:r w:rsidR="002C44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50B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572501CB" w14:textId="77777777" w:rsidR="001C6DAB" w:rsidRPr="00B10B0C" w:rsidRDefault="001C6DAB" w:rsidP="001E5D59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41C2A8E1" w14:textId="219912BC" w:rsidR="001C6DAB" w:rsidRPr="00826D36" w:rsidRDefault="001C6DA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(7,009)</w:t>
            </w:r>
          </w:p>
        </w:tc>
      </w:tr>
      <w:tr w:rsidR="001C6DAB" w:rsidRPr="00B10B0C" w14:paraId="413E4AFE" w14:textId="77777777" w:rsidTr="00350B29">
        <w:tc>
          <w:tcPr>
            <w:tcW w:w="5387" w:type="dxa"/>
          </w:tcPr>
          <w:p w14:paraId="14B3B177" w14:textId="5D121187" w:rsidR="001C6DAB" w:rsidRPr="00B10B0C" w:rsidRDefault="001C6DAB" w:rsidP="00F75F7E">
            <w:pPr>
              <w:tabs>
                <w:tab w:val="clear" w:pos="227"/>
                <w:tab w:val="clear" w:pos="454"/>
              </w:tabs>
              <w:spacing w:line="260" w:lineRule="atLeast"/>
              <w:ind w:left="142" w:firstLine="3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284" w:type="dxa"/>
          </w:tcPr>
          <w:p w14:paraId="4CABE990" w14:textId="77777777" w:rsidR="001C6DAB" w:rsidRPr="00B10B0C" w:rsidRDefault="001C6DAB" w:rsidP="0084286C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A2C1027" w14:textId="50689CB5" w:rsidR="001C6DAB" w:rsidRPr="00B6156B" w:rsidRDefault="00D05BC3" w:rsidP="0084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1,080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7749604" w14:textId="77777777" w:rsidR="001C6DAB" w:rsidRPr="00B10B0C" w:rsidRDefault="001C6DAB" w:rsidP="0084286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1EABD605" w14:textId="7C8D573B" w:rsidR="001C6DAB" w:rsidRPr="00B6156B" w:rsidRDefault="001C6DAB" w:rsidP="0084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(729)</w:t>
            </w:r>
          </w:p>
        </w:tc>
      </w:tr>
      <w:tr w:rsidR="001C6DAB" w:rsidRPr="00B10B0C" w14:paraId="49FDA770" w14:textId="77777777" w:rsidTr="00350B29">
        <w:tc>
          <w:tcPr>
            <w:tcW w:w="5387" w:type="dxa"/>
            <w:tcBorders>
              <w:bottom w:val="nil"/>
            </w:tcBorders>
          </w:tcPr>
          <w:p w14:paraId="0DCFCF90" w14:textId="3A69C909" w:rsidR="001C6DAB" w:rsidRPr="00B10B0C" w:rsidRDefault="001C6DAB" w:rsidP="00F75F7E">
            <w:pPr>
              <w:tabs>
                <w:tab w:val="clear" w:pos="227"/>
                <w:tab w:val="clear" w:pos="454"/>
              </w:tabs>
              <w:spacing w:line="260" w:lineRule="atLeast"/>
              <w:ind w:left="142" w:firstLine="3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84" w:type="dxa"/>
            <w:tcBorders>
              <w:bottom w:val="nil"/>
            </w:tcBorders>
          </w:tcPr>
          <w:p w14:paraId="785A8041" w14:textId="77777777" w:rsidR="001C6DAB" w:rsidRPr="00B10B0C" w:rsidRDefault="001C6DAB" w:rsidP="0084286C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2F73F9D" w14:textId="38A44BFD" w:rsidR="001C6DAB" w:rsidRPr="0052312C" w:rsidRDefault="0052312C" w:rsidP="0084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3,662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22504992" w14:textId="77777777" w:rsidR="001C6DAB" w:rsidRPr="00B10B0C" w:rsidRDefault="001C6DAB" w:rsidP="0084286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7D233037" w14:textId="77288863" w:rsidR="001C6DAB" w:rsidRPr="00826D36" w:rsidRDefault="001C6DAB" w:rsidP="0084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8,564</w:t>
            </w:r>
          </w:p>
        </w:tc>
      </w:tr>
      <w:tr w:rsidR="00350B29" w:rsidRPr="00B10B0C" w14:paraId="7873660E" w14:textId="77777777" w:rsidTr="00350B29">
        <w:tc>
          <w:tcPr>
            <w:tcW w:w="5387" w:type="dxa"/>
            <w:tcBorders>
              <w:bottom w:val="nil"/>
            </w:tcBorders>
          </w:tcPr>
          <w:p w14:paraId="31D6F803" w14:textId="7DC82DE4" w:rsidR="00350B29" w:rsidRPr="00B10B0C" w:rsidRDefault="00350B29" w:rsidP="00F75F7E">
            <w:pPr>
              <w:tabs>
                <w:tab w:val="clear" w:pos="227"/>
                <w:tab w:val="clear" w:pos="454"/>
              </w:tabs>
              <w:spacing w:line="260" w:lineRule="atLeast"/>
              <w:ind w:left="142" w:firstLine="3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0B29">
              <w:rPr>
                <w:rFonts w:ascii="Angsana New" w:hAnsi="Angsana New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  <w:tcBorders>
              <w:bottom w:val="nil"/>
            </w:tcBorders>
          </w:tcPr>
          <w:p w14:paraId="1EF557BE" w14:textId="77777777" w:rsidR="00350B29" w:rsidRPr="00B10B0C" w:rsidRDefault="00350B29" w:rsidP="0084286C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3E6E5" w14:textId="49C64284" w:rsidR="00350B29" w:rsidRPr="0052312C" w:rsidRDefault="0052312C" w:rsidP="0084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350B29">
              <w:rPr>
                <w:rFonts w:ascii="Angsana New" w:hAnsi="Angsana New" w:cs="Angsana New"/>
                <w:sz w:val="28"/>
                <w:szCs w:val="28"/>
                <w:lang w:bidi="th-TH"/>
              </w:rPr>
              <w:t>4,744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32DB4FB" w14:textId="77777777" w:rsidR="00350B29" w:rsidRPr="00B10B0C" w:rsidRDefault="00350B29" w:rsidP="0084286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50090" w14:textId="5E99671E" w:rsidR="00350B29" w:rsidRPr="00350B29" w:rsidRDefault="00350B29" w:rsidP="0084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C6DAB" w:rsidRPr="00B10B0C" w14:paraId="78A506D7" w14:textId="77777777" w:rsidTr="00D05BC3">
        <w:trPr>
          <w:trHeight w:val="242"/>
        </w:trPr>
        <w:tc>
          <w:tcPr>
            <w:tcW w:w="5387" w:type="dxa"/>
          </w:tcPr>
          <w:p w14:paraId="230D5E76" w14:textId="05C7D07C" w:rsidR="001C6DAB" w:rsidRPr="00B10B0C" w:rsidRDefault="001C6DAB" w:rsidP="00F75F7E">
            <w:pPr>
              <w:tabs>
                <w:tab w:val="clear" w:pos="227"/>
                <w:tab w:val="clear" w:pos="454"/>
              </w:tabs>
              <w:spacing w:line="260" w:lineRule="atLeast"/>
              <w:ind w:left="142" w:firstLine="3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2EDA87D" w14:textId="77777777" w:rsidR="001C6DAB" w:rsidRPr="00B10B0C" w:rsidRDefault="001C6DAB" w:rsidP="0084286C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5922A" w14:textId="65238E5D" w:rsidR="001C6DAB" w:rsidRPr="002B36EC" w:rsidRDefault="00D05BC3" w:rsidP="0084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B36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52312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2B36E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52312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086</w:t>
            </w:r>
            <w:r w:rsidRPr="002B36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DA50511" w14:textId="77777777" w:rsidR="001C6DAB" w:rsidRPr="00B10B0C" w:rsidRDefault="001C6DAB" w:rsidP="0084286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00C50" w14:textId="55F71D00" w:rsidR="001C6DAB" w:rsidRPr="00B10B0C" w:rsidRDefault="001C6DAB" w:rsidP="008428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826</w:t>
            </w:r>
          </w:p>
        </w:tc>
      </w:tr>
    </w:tbl>
    <w:p w14:paraId="449BBDC7" w14:textId="77777777" w:rsidR="007F2E37" w:rsidRPr="007F2E37" w:rsidRDefault="007F2E37" w:rsidP="007F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425"/>
        <w:jc w:val="thaiDistribute"/>
        <w:rPr>
          <w:rFonts w:ascii="Angsana New" w:hAnsi="Angsana New"/>
          <w:sz w:val="6"/>
          <w:szCs w:val="6"/>
        </w:rPr>
      </w:pPr>
    </w:p>
    <w:p w14:paraId="3FA808E3" w14:textId="5791D9F9" w:rsidR="0052312C" w:rsidRDefault="001674DD" w:rsidP="00972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ณ วันท</w:t>
      </w:r>
      <w:r w:rsidR="007F2E37">
        <w:rPr>
          <w:rFonts w:ascii="Angsana New" w:hAnsi="Angsana New" w:hint="cs"/>
          <w:sz w:val="28"/>
          <w:szCs w:val="28"/>
          <w:cs/>
        </w:rPr>
        <w:t>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70401E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70401E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 w:rsidR="0070401E"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 w:hint="cs"/>
          <w:sz w:val="28"/>
          <w:szCs w:val="28"/>
          <w:cs/>
        </w:rPr>
        <w:t xml:space="preserve"> งบการเงินที่แสดงเงินลงทุนตามวิธีส่วนได้เสียและงบการเงินเฉพาะกิจการไม่ได้บันทึกสินทรัพย์ภาษีเงินได้รอการตัดบัญชีสำหรับผลขาดทุนสะสมทางภาษียกมาไม่เกิน </w:t>
      </w:r>
      <w:r w:rsidR="0070401E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 w:hint="cs"/>
          <w:sz w:val="28"/>
          <w:szCs w:val="28"/>
          <w:cs/>
        </w:rPr>
        <w:t xml:space="preserve"> ปี จำนวน </w:t>
      </w:r>
      <w:r w:rsidR="0070401E">
        <w:rPr>
          <w:rFonts w:ascii="Angsana New" w:hAnsi="Angsana New"/>
          <w:sz w:val="28"/>
          <w:szCs w:val="28"/>
        </w:rPr>
        <w:t>43.92</w:t>
      </w:r>
      <w:r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70401E">
        <w:rPr>
          <w:rFonts w:ascii="Angsana New" w:hAnsi="Angsana New"/>
          <w:sz w:val="28"/>
          <w:szCs w:val="28"/>
        </w:rPr>
        <w:t>43.92</w:t>
      </w:r>
      <w:r>
        <w:rPr>
          <w:rFonts w:ascii="Angsana New" w:hAnsi="Angsana New" w:hint="cs"/>
          <w:sz w:val="28"/>
          <w:szCs w:val="28"/>
          <w:cs/>
        </w:rPr>
        <w:t xml:space="preserve"> ล้านบาท เนื่องจากฝ่ายบริหารของบริษัทพิจารณาแล้วว่ายังมีความไม่แน่นอนว่าบริษัทจะมีกำไรทางภาษีในอนาคตเพียงพอที่จะใช้ประโยชน์จากการรายงานดังกล่าว และหรือว่าอาจไม่ได้ใช้เป็นรายการหักทางภาษีในอนาคต</w:t>
      </w:r>
    </w:p>
    <w:p w14:paraId="7053F6BB" w14:textId="602D53CD"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45F4C0A8" w14:textId="598FB70F"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796EA5F8" w14:textId="24E20E09"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0F413B53" w14:textId="548DA0A4"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585883FA" w14:textId="56CBE3D6"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66F076A9" w14:textId="32051D25"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093BCF90" w14:textId="569686DA"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67C0343B" w14:textId="53A0AFDF"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5687E231" w14:textId="35FD4605"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50740DF3" w14:textId="0F47FED8" w:rsidR="0052312C" w:rsidRDefault="0052312C" w:rsidP="0052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76850DA2" w14:textId="120407B3" w:rsidR="009A2297" w:rsidRPr="00DD7AB1" w:rsidRDefault="00A94DE6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9E84E7A" w14:textId="76BB9A99" w:rsidR="00DD7AB1" w:rsidRPr="00DD7AB1" w:rsidRDefault="00E02510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ab/>
      </w:r>
      <w:r w:rsidR="00DD7AB1"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63"/>
        <w:gridCol w:w="1984"/>
        <w:gridCol w:w="284"/>
        <w:gridCol w:w="1950"/>
      </w:tblGrid>
      <w:tr w:rsidR="00F7083C" w:rsidRPr="005764E7" w14:paraId="720F06F4" w14:textId="77777777" w:rsidTr="00C55ECA">
        <w:trPr>
          <w:trHeight w:hRule="exact" w:val="403"/>
        </w:trPr>
        <w:tc>
          <w:tcPr>
            <w:tcW w:w="5563" w:type="dxa"/>
          </w:tcPr>
          <w:p w14:paraId="437B5881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vAlign w:val="bottom"/>
          </w:tcPr>
          <w:p w14:paraId="6DFF3131" w14:textId="77777777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083C" w:rsidRPr="005764E7" w14:paraId="22229AFF" w14:textId="77777777" w:rsidTr="00C55ECA">
        <w:trPr>
          <w:trHeight w:hRule="exact" w:val="428"/>
        </w:trPr>
        <w:tc>
          <w:tcPr>
            <w:tcW w:w="5563" w:type="dxa"/>
          </w:tcPr>
          <w:p w14:paraId="458ABD0B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</w:tcBorders>
            <w:vAlign w:val="center"/>
          </w:tcPr>
          <w:p w14:paraId="76833951" w14:textId="47F5A327" w:rsidR="00F7083C" w:rsidRPr="00EC5FC2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233ACEF7" w14:textId="77777777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083C" w:rsidRPr="005764E7" w14:paraId="3CB40AF2" w14:textId="77777777" w:rsidTr="00C55ECA">
        <w:trPr>
          <w:trHeight w:hRule="exact" w:val="409"/>
        </w:trPr>
        <w:tc>
          <w:tcPr>
            <w:tcW w:w="5563" w:type="dxa"/>
          </w:tcPr>
          <w:p w14:paraId="24A0E422" w14:textId="77777777" w:rsidR="00F7083C" w:rsidRPr="005764E7" w:rsidRDefault="00F7083C" w:rsidP="005F6D36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vAlign w:val="bottom"/>
          </w:tcPr>
          <w:p w14:paraId="4B5CA85E" w14:textId="4F029A09" w:rsidR="00F7083C" w:rsidRPr="00656B26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F7083C" w:rsidRPr="005764E7" w14:paraId="121C758F" w14:textId="77777777" w:rsidTr="00C55ECA">
        <w:trPr>
          <w:trHeight w:hRule="exact" w:val="403"/>
        </w:trPr>
        <w:tc>
          <w:tcPr>
            <w:tcW w:w="5563" w:type="dxa"/>
          </w:tcPr>
          <w:p w14:paraId="6214B5DC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F91B1DB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2360FED8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5B1D679A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7083C" w:rsidRPr="005764E7" w14:paraId="6DD01F28" w14:textId="77777777" w:rsidTr="00C55ECA">
        <w:trPr>
          <w:trHeight w:hRule="exact" w:val="403"/>
        </w:trPr>
        <w:tc>
          <w:tcPr>
            <w:tcW w:w="5563" w:type="dxa"/>
          </w:tcPr>
          <w:p w14:paraId="68D6B707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0387DB5" w14:textId="7C6C85A5" w:rsidR="00F7083C" w:rsidRPr="00D623DB" w:rsidRDefault="001847A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3</w:t>
            </w:r>
            <w:r w:rsidR="00A519C4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D62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19C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623D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6031" w:rsidRPr="00D623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vAlign w:val="bottom"/>
          </w:tcPr>
          <w:p w14:paraId="623B4D63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1814B77E" w14:textId="66167FF2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F6603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7083C" w:rsidRPr="005764E7" w14:paraId="693452E9" w14:textId="77777777" w:rsidTr="00C55ECA">
        <w:trPr>
          <w:trHeight w:hRule="exact" w:val="403"/>
        </w:trPr>
        <w:tc>
          <w:tcPr>
            <w:tcW w:w="5563" w:type="dxa"/>
          </w:tcPr>
          <w:p w14:paraId="64483F2F" w14:textId="6B6DC28E" w:rsidR="00F7083C" w:rsidRPr="005764E7" w:rsidRDefault="00F7083C" w:rsidP="00B9064F">
            <w:pPr>
              <w:pStyle w:val="Heading5"/>
              <w:spacing w:line="240" w:lineRule="auto"/>
              <w:ind w:left="138" w:firstLine="21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42ACDF7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04C51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</w:tcPr>
          <w:p w14:paraId="3B092745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764E7" w14:paraId="2AA8BAD4" w14:textId="77777777" w:rsidTr="00C55ECA">
        <w:trPr>
          <w:trHeight w:hRule="exact" w:val="403"/>
        </w:trPr>
        <w:tc>
          <w:tcPr>
            <w:tcW w:w="7547" w:type="dxa"/>
            <w:gridSpan w:val="2"/>
            <w:shd w:val="clear" w:color="auto" w:fill="auto"/>
          </w:tcPr>
          <w:p w14:paraId="175DB47A" w14:textId="287CC300" w:rsidR="00F7083C" w:rsidRPr="00E84B4C" w:rsidRDefault="00EF29F1" w:rsidP="00EF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0C392F" w:rsidRPr="00E84B4C">
              <w:rPr>
                <w:rFonts w:ascii="Angsana New" w:hAnsi="Angsana New"/>
                <w:sz w:val="28"/>
                <w:szCs w:val="28"/>
              </w:rPr>
              <w:t>(</w:t>
            </w:r>
            <w:r w:rsidR="00DD7AB1"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A519C4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19C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847AB" w:rsidRPr="00D623D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D7AB1">
              <w:rPr>
                <w:rFonts w:ascii="Angsana New" w:hAnsi="Angsana New"/>
                <w:sz w:val="28"/>
                <w:szCs w:val="28"/>
              </w:rPr>
              <w:t>2564</w:t>
            </w:r>
            <w:r w:rsidR="00DD7AB1" w:rsidRPr="00E84B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</w:t>
            </w:r>
            <w:r w:rsidR="00F7083C" w:rsidRPr="007B1D8E">
              <w:rPr>
                <w:rFonts w:ascii="Angsana New" w:hAnsi="Angsana New"/>
                <w:sz w:val="28"/>
                <w:szCs w:val="28"/>
                <w:cs/>
              </w:rPr>
              <w:t>ละ</w:t>
            </w:r>
            <w:r w:rsidR="00F7083C" w:rsidRPr="007B1D8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7496E" w:rsidRPr="00A179A9">
              <w:rPr>
                <w:rFonts w:ascii="Angsana New" w:hAnsi="Angsana New"/>
                <w:sz w:val="28"/>
                <w:szCs w:val="28"/>
              </w:rPr>
              <w:t>6.87</w:t>
            </w:r>
            <w:r w:rsidR="00F7083C" w:rsidRPr="00A179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A179A9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="00F66031" w:rsidRPr="00A179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7496E" w:rsidRPr="00A179A9">
              <w:rPr>
                <w:rFonts w:ascii="Angsana New" w:hAnsi="Angsana New"/>
                <w:sz w:val="28"/>
                <w:szCs w:val="28"/>
              </w:rPr>
              <w:t>7.75</w:t>
            </w:r>
            <w:r w:rsidR="00F7083C" w:rsidRPr="00E84B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 xml:space="preserve">ต่อปี </w:t>
            </w:r>
          </w:p>
        </w:tc>
        <w:tc>
          <w:tcPr>
            <w:tcW w:w="284" w:type="dxa"/>
          </w:tcPr>
          <w:p w14:paraId="00E15B28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</w:tcPr>
          <w:p w14:paraId="6072AECC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764E7" w14:paraId="5354B34F" w14:textId="77777777" w:rsidTr="007F2E37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2614197B" w14:textId="39E2FAD0" w:rsidR="00F7083C" w:rsidRPr="005764E7" w:rsidRDefault="00EF29F1" w:rsidP="00EF29F1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</w:t>
            </w:r>
            <w:r w:rsidR="00DD7AB1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DD7AB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D7AB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="00DD7AB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D7AB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DD7AB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0C392F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5.82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="00F7083C"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75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223B94" w14:textId="4C4E1679" w:rsidR="00F7083C" w:rsidRPr="005764E7" w:rsidRDefault="00A179A9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5,966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5489EF" w14:textId="77777777" w:rsidR="00F7083C" w:rsidRPr="005764E7" w:rsidRDefault="00F7083C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5E3C88B0" w14:textId="559D0C6B" w:rsidR="00F7083C" w:rsidRPr="005764E7" w:rsidRDefault="006E7A6D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7,033</w:t>
            </w:r>
          </w:p>
        </w:tc>
      </w:tr>
      <w:tr w:rsidR="00F7083C" w:rsidRPr="005764E7" w14:paraId="4185703C" w14:textId="77777777" w:rsidTr="00C55ECA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736FC2B3" w14:textId="05B7E238" w:rsidR="00F7083C" w:rsidRPr="005764E7" w:rsidRDefault="00F7083C" w:rsidP="005F6D36">
            <w:pPr>
              <w:pStyle w:val="Heading5"/>
              <w:spacing w:line="240" w:lineRule="auto"/>
              <w:ind w:left="460" w:firstLine="17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18D478A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3FE2C02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08EB2F62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764E7" w14:paraId="4F1092D1" w14:textId="77777777" w:rsidTr="00C55ECA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372F7907" w14:textId="53BCD18E" w:rsidR="00F7083C" w:rsidRPr="00656B26" w:rsidRDefault="00F7083C" w:rsidP="00B9064F">
            <w:pPr>
              <w:pStyle w:val="Heading5"/>
              <w:spacing w:line="240" w:lineRule="auto"/>
              <w:ind w:left="212" w:firstLine="14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  <w:r w:rsidR="00DD7AB1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42C31B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343BA2D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784A223E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764E7" w14:paraId="13488F5D" w14:textId="77777777" w:rsidTr="00C55ECA">
        <w:trPr>
          <w:trHeight w:hRule="exact" w:val="403"/>
        </w:trPr>
        <w:tc>
          <w:tcPr>
            <w:tcW w:w="7547" w:type="dxa"/>
            <w:gridSpan w:val="2"/>
            <w:shd w:val="clear" w:color="auto" w:fill="auto"/>
          </w:tcPr>
          <w:p w14:paraId="49DD4427" w14:textId="0E2220C4" w:rsidR="00F7083C" w:rsidRPr="003F4714" w:rsidRDefault="000C392F" w:rsidP="00B9064F">
            <w:pPr>
              <w:pStyle w:val="Heading5"/>
              <w:spacing w:line="240" w:lineRule="auto"/>
              <w:ind w:left="138" w:firstLine="21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1847AB" w:rsidRPr="00B93FB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A519C4" w:rsidRPr="00B9064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1847AB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A519C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ธันวาคม</w:t>
            </w:r>
            <w:r w:rsidR="001847AB" w:rsidRPr="00B906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2564</w:t>
            </w:r>
            <w:r w:rsidRPr="00B9064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อัตราดอกเบี้ย </w:t>
            </w:r>
            <w:r w:rsidR="00BD771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="0087496E" w:rsidRPr="00B9064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1.20</w:t>
            </w:r>
            <w:r w:rsidR="00BD771F" w:rsidRPr="00B9064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BD771F" w:rsidRPr="007B1D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DC7E6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2.23</w:t>
            </w:r>
            <w:r w:rsidR="00BD771F"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BD771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8C590B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4B40E2C5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66031" w:rsidRPr="005764E7" w14:paraId="3A574DE0" w14:textId="77777777" w:rsidTr="007F2E37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61B0968F" w14:textId="3494998C" w:rsidR="00F66031" w:rsidRPr="005764E7" w:rsidRDefault="00BD771F" w:rsidP="00B9064F">
            <w:pPr>
              <w:pStyle w:val="Heading5"/>
              <w:spacing w:line="240" w:lineRule="auto"/>
              <w:ind w:left="138" w:firstLine="21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2563</w:t>
            </w:r>
            <w:r w:rsidR="00647FB5" w:rsidRPr="00625007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 xml:space="preserve"> </w:t>
            </w:r>
            <w:r w:rsidR="00F6603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ร้อยละ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1.20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6603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F66031"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F6603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ต่อปี)</w:t>
            </w:r>
            <w:r w:rsidR="00FD6FF5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8CD97E" w14:textId="5D265A49" w:rsidR="00F66031" w:rsidRPr="005764E7" w:rsidRDefault="00EC6544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80A60C" w14:textId="77777777" w:rsidR="00F66031" w:rsidRPr="005764E7" w:rsidRDefault="00F66031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3E6EC3B8" w14:textId="2B97D8CF" w:rsidR="00F66031" w:rsidRPr="005764E7" w:rsidRDefault="006E7A6D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275,000</w:t>
            </w:r>
          </w:p>
        </w:tc>
      </w:tr>
      <w:tr w:rsidR="00F66031" w:rsidRPr="005764E7" w14:paraId="5C1FAD4A" w14:textId="77777777" w:rsidTr="007F2E37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425350A8" w14:textId="5DCA78CB" w:rsidR="00F66031" w:rsidRPr="00B9064F" w:rsidRDefault="00F66031" w:rsidP="00B9064F">
            <w:pPr>
              <w:pStyle w:val="Heading5"/>
              <w:spacing w:line="240" w:lineRule="auto"/>
              <w:ind w:left="138" w:firstLine="216"/>
              <w:rPr>
                <w:rFonts w:ascii="Angsana New" w:hAnsi="Angsana New"/>
                <w:sz w:val="28"/>
                <w:szCs w:val="28"/>
              </w:rPr>
            </w:pPr>
            <w:r w:rsidRPr="00B9064F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A2569" w14:textId="0D01C57C" w:rsidR="00F66031" w:rsidRPr="005764E7" w:rsidRDefault="00EC6544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240,966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89E198" w14:textId="77777777" w:rsidR="00F66031" w:rsidRPr="005764E7" w:rsidRDefault="00F66031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063C1" w14:textId="0B4CBFA7" w:rsidR="00F66031" w:rsidRPr="005764E7" w:rsidRDefault="006E7A6D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282,033</w:t>
            </w:r>
          </w:p>
        </w:tc>
      </w:tr>
    </w:tbl>
    <w:p w14:paraId="62514423" w14:textId="09A2498D" w:rsidR="005226FC" w:rsidRPr="00B9064F" w:rsidRDefault="00A94DE6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1847AB" w:rsidRPr="00B9064F">
        <w:rPr>
          <w:rFonts w:ascii="Angsana New" w:hAnsi="Angsana New"/>
          <w:spacing w:val="4"/>
          <w:sz w:val="28"/>
          <w:szCs w:val="28"/>
        </w:rPr>
        <w:t>3</w:t>
      </w:r>
      <w:r w:rsidR="00A519C4" w:rsidRPr="00B9064F">
        <w:rPr>
          <w:rFonts w:ascii="Angsana New" w:hAnsi="Angsana New"/>
          <w:spacing w:val="4"/>
          <w:sz w:val="28"/>
          <w:szCs w:val="28"/>
        </w:rPr>
        <w:t>1</w:t>
      </w:r>
      <w:r w:rsidR="001847AB" w:rsidRPr="00B9064F">
        <w:rPr>
          <w:rFonts w:ascii="Angsana New" w:hAnsi="Angsana New"/>
          <w:spacing w:val="4"/>
          <w:sz w:val="28"/>
          <w:szCs w:val="28"/>
        </w:rPr>
        <w:t xml:space="preserve"> </w:t>
      </w:r>
      <w:r w:rsidR="00A519C4" w:rsidRPr="00B9064F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="001847AB" w:rsidRPr="00B9064F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807CBA" w:rsidRPr="00B9064F">
        <w:rPr>
          <w:rFonts w:ascii="Angsana New" w:hAnsi="Angsana New"/>
          <w:spacing w:val="4"/>
          <w:sz w:val="28"/>
          <w:szCs w:val="28"/>
        </w:rPr>
        <w:t>2564</w:t>
      </w: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 และ</w:t>
      </w:r>
      <w:r w:rsidR="001C6DAB">
        <w:rPr>
          <w:rFonts w:ascii="Angsana New" w:hAnsi="Angsana New"/>
          <w:spacing w:val="4"/>
          <w:sz w:val="28"/>
          <w:szCs w:val="28"/>
        </w:rPr>
        <w:t xml:space="preserve"> </w:t>
      </w:r>
      <w:r w:rsidR="00807CBA" w:rsidRPr="00B9064F">
        <w:rPr>
          <w:rFonts w:ascii="Angsana New" w:hAnsi="Angsana New"/>
          <w:spacing w:val="4"/>
          <w:sz w:val="28"/>
          <w:szCs w:val="28"/>
        </w:rPr>
        <w:t>2563</w:t>
      </w: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</w:t>
      </w:r>
      <w:r w:rsidR="00BE1247" w:rsidRPr="00B9064F">
        <w:rPr>
          <w:rFonts w:ascii="Angsana New" w:hAnsi="Angsana New"/>
          <w:spacing w:val="4"/>
          <w:sz w:val="28"/>
          <w:szCs w:val="28"/>
          <w:cs/>
        </w:rPr>
        <w:t>จำนวน</w:t>
      </w:r>
      <w:r w:rsidR="009D70E8">
        <w:rPr>
          <w:rFonts w:ascii="Angsana New" w:hAnsi="Angsana New"/>
          <w:spacing w:val="4"/>
          <w:sz w:val="28"/>
          <w:szCs w:val="28"/>
        </w:rPr>
        <w:t xml:space="preserve"> 358</w:t>
      </w: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 w:rsidR="00807CBA" w:rsidRPr="00B9064F">
        <w:rPr>
          <w:rFonts w:ascii="Angsana New" w:hAnsi="Angsana New"/>
          <w:spacing w:val="4"/>
          <w:sz w:val="28"/>
          <w:szCs w:val="28"/>
        </w:rPr>
        <w:t>217</w:t>
      </w: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14A3E591" w14:textId="352880B0" w:rsidR="004B4A44" w:rsidRPr="005764E7" w:rsidRDefault="004B4A44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Pr="00625007">
        <w:rPr>
          <w:rFonts w:ascii="Angsana New" w:hAnsi="Angsana New"/>
          <w:sz w:val="28"/>
          <w:szCs w:val="28"/>
          <w:cs/>
        </w:rPr>
        <w:t>สำหรับ</w:t>
      </w:r>
      <w:r w:rsidR="00A519C4">
        <w:rPr>
          <w:rFonts w:ascii="Angsana New" w:hAnsi="Angsana New" w:hint="cs"/>
          <w:sz w:val="28"/>
          <w:szCs w:val="28"/>
          <w:cs/>
        </w:rPr>
        <w:t>ปี</w:t>
      </w:r>
      <w:r w:rsidRPr="00625007">
        <w:rPr>
          <w:rFonts w:ascii="Angsana New" w:hAnsi="Angsana New"/>
          <w:sz w:val="28"/>
          <w:szCs w:val="28"/>
          <w:cs/>
        </w:rPr>
        <w:t>สิ้นสุดวันที่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847AB" w:rsidRPr="005764E7">
        <w:rPr>
          <w:rFonts w:ascii="Angsana New" w:hAnsi="Angsana New"/>
          <w:sz w:val="28"/>
          <w:szCs w:val="28"/>
        </w:rPr>
        <w:t>3</w:t>
      </w:r>
      <w:r w:rsidR="00A519C4">
        <w:rPr>
          <w:rFonts w:ascii="Angsana New" w:hAnsi="Angsana New"/>
          <w:sz w:val="28"/>
          <w:szCs w:val="28"/>
          <w:lang w:val="en-ZW"/>
        </w:rPr>
        <w:t>1</w:t>
      </w:r>
      <w:r w:rsidR="001847AB" w:rsidRPr="005764E7">
        <w:rPr>
          <w:rFonts w:ascii="Angsana New" w:hAnsi="Angsana New"/>
          <w:sz w:val="28"/>
          <w:szCs w:val="28"/>
        </w:rPr>
        <w:t xml:space="preserve"> </w:t>
      </w:r>
      <w:r w:rsidR="00A519C4">
        <w:rPr>
          <w:rFonts w:ascii="Angsana New" w:hAnsi="Angsana New" w:hint="cs"/>
          <w:sz w:val="28"/>
          <w:szCs w:val="28"/>
          <w:cs/>
        </w:rPr>
        <w:t>ธันวาคม</w:t>
      </w:r>
      <w:r w:rsidR="001847AB" w:rsidRPr="00B93FB2">
        <w:rPr>
          <w:rFonts w:ascii="Angsana New" w:hAnsi="Angsana New" w:hint="cs"/>
          <w:sz w:val="28"/>
          <w:szCs w:val="28"/>
        </w:rPr>
        <w:t xml:space="preserve"> </w:t>
      </w:r>
      <w:r w:rsidR="00C8778E" w:rsidRPr="005764E7">
        <w:rPr>
          <w:rFonts w:ascii="Angsana New" w:hAnsi="Angsana New"/>
          <w:sz w:val="28"/>
          <w:szCs w:val="28"/>
        </w:rPr>
        <w:t>256</w:t>
      </w:r>
      <w:r w:rsidR="00807CBA">
        <w:rPr>
          <w:rFonts w:ascii="Angsana New" w:hAnsi="Angsana New"/>
          <w:sz w:val="28"/>
          <w:szCs w:val="28"/>
        </w:rPr>
        <w:t>4</w:t>
      </w:r>
      <w:r w:rsidRPr="00656B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5000" w:type="pct"/>
        <w:tblInd w:w="142" w:type="dxa"/>
        <w:tblLook w:val="0000" w:firstRow="0" w:lastRow="0" w:firstColumn="0" w:lastColumn="0" w:noHBand="0" w:noVBand="0"/>
      </w:tblPr>
      <w:tblGrid>
        <w:gridCol w:w="5507"/>
        <w:gridCol w:w="4327"/>
      </w:tblGrid>
      <w:tr w:rsidR="00C01784" w:rsidRPr="005764E7" w14:paraId="6B7DF535" w14:textId="77777777" w:rsidTr="00C55ECA">
        <w:trPr>
          <w:trHeight w:hRule="exact" w:val="431"/>
        </w:trPr>
        <w:tc>
          <w:tcPr>
            <w:tcW w:w="2800" w:type="pct"/>
          </w:tcPr>
          <w:p w14:paraId="6EAA9F73" w14:textId="77777777" w:rsidR="00C01784" w:rsidRPr="005764E7" w:rsidRDefault="00C01784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0" w:type="pct"/>
            <w:tcBorders>
              <w:bottom w:val="single" w:sz="4" w:space="0" w:color="auto"/>
            </w:tcBorders>
          </w:tcPr>
          <w:p w14:paraId="22B3EC53" w14:textId="77777777" w:rsidR="00C01784" w:rsidRPr="005764E7" w:rsidRDefault="00C01784" w:rsidP="00A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1A98" w:rsidRPr="005764E7" w14:paraId="3530C631" w14:textId="77777777" w:rsidTr="00C55ECA">
        <w:trPr>
          <w:trHeight w:hRule="exact" w:val="431"/>
        </w:trPr>
        <w:tc>
          <w:tcPr>
            <w:tcW w:w="2800" w:type="pct"/>
          </w:tcPr>
          <w:p w14:paraId="5A34CFEA" w14:textId="77777777" w:rsidR="00EC1A98" w:rsidRPr="005764E7" w:rsidRDefault="00EC1A98" w:rsidP="00C339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0" w:type="pct"/>
            <w:tcBorders>
              <w:top w:val="single" w:sz="4" w:space="0" w:color="auto"/>
            </w:tcBorders>
            <w:vAlign w:val="bottom"/>
          </w:tcPr>
          <w:p w14:paraId="37191FF2" w14:textId="116629CA" w:rsidR="00EC1A98" w:rsidRPr="00EC5FC2" w:rsidRDefault="00714E7B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EC1A98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C339A4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59EB5BE2" w14:textId="77777777" w:rsidR="00EC1A98" w:rsidRPr="00656B26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A98" w:rsidRPr="005764E7" w14:paraId="1F354448" w14:textId="77777777" w:rsidTr="00C55ECA">
        <w:trPr>
          <w:trHeight w:hRule="exact" w:val="431"/>
        </w:trPr>
        <w:tc>
          <w:tcPr>
            <w:tcW w:w="2800" w:type="pct"/>
          </w:tcPr>
          <w:p w14:paraId="2B301E84" w14:textId="77777777" w:rsidR="00EC1A98" w:rsidRPr="005764E7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0" w:type="pct"/>
            <w:tcBorders>
              <w:bottom w:val="single" w:sz="4" w:space="0" w:color="auto"/>
            </w:tcBorders>
            <w:vAlign w:val="bottom"/>
          </w:tcPr>
          <w:p w14:paraId="700F8A30" w14:textId="192B4B2D" w:rsidR="00EC1A98" w:rsidRPr="00656B26" w:rsidRDefault="00714E7B" w:rsidP="00C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01784" w:rsidRPr="005764E7" w14:paraId="742C9804" w14:textId="77777777" w:rsidTr="00C55ECA">
        <w:trPr>
          <w:trHeight w:hRule="exact" w:val="431"/>
        </w:trPr>
        <w:tc>
          <w:tcPr>
            <w:tcW w:w="2800" w:type="pct"/>
            <w:vAlign w:val="bottom"/>
          </w:tcPr>
          <w:p w14:paraId="598946E9" w14:textId="40E37802" w:rsidR="00C01784" w:rsidRPr="005764E7" w:rsidRDefault="00C01784" w:rsidP="008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108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ยอด</w:t>
            </w:r>
            <w:r w:rsidR="00D57938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936F2E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807CB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200" w:type="pct"/>
            <w:tcBorders>
              <w:top w:val="single" w:sz="4" w:space="0" w:color="auto"/>
            </w:tcBorders>
            <w:vAlign w:val="bottom"/>
          </w:tcPr>
          <w:p w14:paraId="027240CD" w14:textId="244CC554" w:rsidR="00C01784" w:rsidRPr="005764E7" w:rsidRDefault="006E7A6D" w:rsidP="00807CBA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275,000</w:t>
            </w:r>
          </w:p>
        </w:tc>
      </w:tr>
      <w:tr w:rsidR="00C01784" w:rsidRPr="005764E7" w14:paraId="34D571A7" w14:textId="77777777" w:rsidTr="009D70E8">
        <w:trPr>
          <w:trHeight w:hRule="exact" w:val="431"/>
        </w:trPr>
        <w:tc>
          <w:tcPr>
            <w:tcW w:w="2800" w:type="pct"/>
            <w:vAlign w:val="bottom"/>
          </w:tcPr>
          <w:p w14:paraId="6DD0BD5A" w14:textId="717FCED3" w:rsidR="00C01784" w:rsidRPr="00656B26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  <w:r w:rsidR="0086297B" w:rsidRPr="00656B2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295E2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200" w:type="pct"/>
            <w:shd w:val="clear" w:color="auto" w:fill="auto"/>
            <w:vAlign w:val="bottom"/>
          </w:tcPr>
          <w:p w14:paraId="7BFD05D3" w14:textId="56C1CFBD" w:rsidR="00C01784" w:rsidRPr="005764E7" w:rsidRDefault="009D70E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1,330,000</w:t>
            </w:r>
          </w:p>
        </w:tc>
      </w:tr>
      <w:tr w:rsidR="00C01784" w:rsidRPr="005764E7" w14:paraId="50AA71C9" w14:textId="77777777" w:rsidTr="009D70E8">
        <w:trPr>
          <w:trHeight w:hRule="exact" w:val="431"/>
        </w:trPr>
        <w:tc>
          <w:tcPr>
            <w:tcW w:w="2800" w:type="pct"/>
            <w:vAlign w:val="bottom"/>
          </w:tcPr>
          <w:p w14:paraId="7B75F333" w14:textId="4F2E5649" w:rsidR="00C01784" w:rsidRPr="00656B26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16F9A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="004C4448">
              <w:rPr>
                <w:rFonts w:ascii="Angsana New" w:hAnsi="Angsana New" w:hint="cs"/>
                <w:sz w:val="28"/>
                <w:szCs w:val="28"/>
                <w:cs/>
              </w:rPr>
              <w:t>ระ</w:t>
            </w:r>
            <w:r w:rsidR="000C2D7D" w:rsidRPr="00656B26">
              <w:rPr>
                <w:rFonts w:ascii="Angsana New" w:hAnsi="Angsana New" w:hint="cs"/>
                <w:sz w:val="28"/>
                <w:szCs w:val="28"/>
                <w:cs/>
              </w:rPr>
              <w:t>หว่าง</w:t>
            </w:r>
            <w:r w:rsidR="00295E2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2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DC11" w14:textId="11810582" w:rsidR="00C01784" w:rsidRPr="005764E7" w:rsidRDefault="009D70E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(1,370,000)</w:t>
            </w:r>
          </w:p>
        </w:tc>
      </w:tr>
      <w:tr w:rsidR="00C01784" w:rsidRPr="005764E7" w14:paraId="278B358B" w14:textId="77777777" w:rsidTr="009D70E8">
        <w:trPr>
          <w:trHeight w:hRule="exact" w:val="431"/>
        </w:trPr>
        <w:tc>
          <w:tcPr>
            <w:tcW w:w="2800" w:type="pct"/>
            <w:vAlign w:val="bottom"/>
          </w:tcPr>
          <w:p w14:paraId="35DBFE5E" w14:textId="3FB0FC12" w:rsidR="00C01784" w:rsidRPr="00FD6FF5" w:rsidRDefault="00936F2E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</w:t>
            </w:r>
            <w:r w:rsidR="00D57938" w:rsidRPr="00D579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คงเหลือ</w:t>
            </w:r>
            <w:r w:rsidR="00D579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="00C01784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519C4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="00C01784" w:rsidRPr="00FD6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519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C8778E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8778E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CBA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A2787" w14:textId="47498A4E" w:rsidR="00C01784" w:rsidRPr="00FD6FF5" w:rsidRDefault="009D70E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235,000</w:t>
            </w:r>
          </w:p>
        </w:tc>
      </w:tr>
    </w:tbl>
    <w:p w14:paraId="3924D25C" w14:textId="77777777" w:rsidR="00BF4040" w:rsidRPr="00BF4040" w:rsidRDefault="00BF4040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8"/>
          <w:szCs w:val="8"/>
        </w:rPr>
      </w:pPr>
    </w:p>
    <w:p w14:paraId="27250CD2" w14:textId="77777777" w:rsidR="002C5DFE" w:rsidRDefault="002C5DFE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1558DB8C" w14:textId="77777777" w:rsidR="002C5DFE" w:rsidRDefault="002C5DFE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860551F" w14:textId="77777777" w:rsidR="002C5DFE" w:rsidRDefault="002C5DFE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5CCAB42" w14:textId="77777777" w:rsidR="002C5DFE" w:rsidRDefault="002C5DFE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4630596" w14:textId="0A900DDE" w:rsidR="009A5079" w:rsidRPr="009A5079" w:rsidRDefault="009A5079" w:rsidP="002E3DC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9A507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56F6E05A" w14:textId="77777777" w:rsidR="009A5079" w:rsidRPr="009A5079" w:rsidRDefault="009A5079" w:rsidP="00E02510">
      <w:pPr>
        <w:tabs>
          <w:tab w:val="left" w:pos="540"/>
          <w:tab w:val="left" w:pos="1080"/>
        </w:tabs>
        <w:spacing w:before="120"/>
        <w:ind w:left="431" w:right="34" w:hanging="147"/>
        <w:rPr>
          <w:rFonts w:asciiTheme="majorBidi" w:hAnsiTheme="majorBidi" w:cstheme="majorBidi"/>
          <w:sz w:val="28"/>
          <w:szCs w:val="28"/>
        </w:rPr>
      </w:pPr>
      <w:r w:rsidRPr="009A5079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5103"/>
        <w:gridCol w:w="1984"/>
        <w:gridCol w:w="284"/>
        <w:gridCol w:w="1984"/>
      </w:tblGrid>
      <w:tr w:rsidR="009A5079" w:rsidRPr="009A5079" w14:paraId="1848F232" w14:textId="77777777" w:rsidTr="00BB5667">
        <w:tc>
          <w:tcPr>
            <w:tcW w:w="5103" w:type="dxa"/>
            <w:shd w:val="clear" w:color="auto" w:fill="auto"/>
          </w:tcPr>
          <w:p w14:paraId="3CEAD611" w14:textId="77777777" w:rsidR="009A5079" w:rsidRPr="009A5079" w:rsidRDefault="009A5079" w:rsidP="001E5D59">
            <w:pPr>
              <w:ind w:right="27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232B83" w14:textId="6B038313" w:rsidR="009A5079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34527B" w:rsidRPr="009A5079" w14:paraId="71F08563" w14:textId="77777777" w:rsidTr="00BB5667">
        <w:tc>
          <w:tcPr>
            <w:tcW w:w="5103" w:type="dxa"/>
            <w:shd w:val="clear" w:color="auto" w:fill="auto"/>
          </w:tcPr>
          <w:p w14:paraId="159DFF21" w14:textId="77777777" w:rsidR="0034527B" w:rsidRPr="009A5079" w:rsidRDefault="0034527B" w:rsidP="001E5D59">
            <w:pPr>
              <w:ind w:right="27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9516084" w14:textId="7EEC00DD" w:rsidR="0034527B" w:rsidRPr="0034527B" w:rsidRDefault="0034527B" w:rsidP="009E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="00BF4040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  <w:r w:rsidR="00BF4040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34527B" w:rsidRPr="009A5079" w14:paraId="55145DDA" w14:textId="77777777" w:rsidTr="00BB5667">
        <w:tc>
          <w:tcPr>
            <w:tcW w:w="5103" w:type="dxa"/>
            <w:shd w:val="clear" w:color="auto" w:fill="auto"/>
          </w:tcPr>
          <w:p w14:paraId="11EC260B" w14:textId="77777777" w:rsidR="0034527B" w:rsidRPr="009A5079" w:rsidRDefault="0034527B" w:rsidP="0034527B">
            <w:pPr>
              <w:ind w:right="27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27EC" w14:textId="12E89014"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35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27B" w:rsidRPr="009A5079" w14:paraId="4B015F6D" w14:textId="77777777" w:rsidTr="009B520F">
        <w:tc>
          <w:tcPr>
            <w:tcW w:w="5103" w:type="dxa"/>
            <w:shd w:val="clear" w:color="auto" w:fill="auto"/>
          </w:tcPr>
          <w:p w14:paraId="41802515" w14:textId="77777777" w:rsidR="0034527B" w:rsidRPr="009A5079" w:rsidRDefault="0034527B" w:rsidP="0034527B">
            <w:pPr>
              <w:ind w:right="27"/>
              <w:jc w:val="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6C1B63F4" w14:textId="77777777"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0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9C7F7C" w14:textId="77777777"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71D672DC" w14:textId="31B129C7"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07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34527B" w:rsidRPr="009A5079" w14:paraId="539E51BE" w14:textId="77777777" w:rsidTr="009B520F">
        <w:tc>
          <w:tcPr>
            <w:tcW w:w="5103" w:type="dxa"/>
            <w:shd w:val="clear" w:color="auto" w:fill="auto"/>
          </w:tcPr>
          <w:p w14:paraId="0EB6BC08" w14:textId="77777777" w:rsidR="0034527B" w:rsidRPr="009A5079" w:rsidRDefault="0034527B" w:rsidP="0034527B">
            <w:pPr>
              <w:ind w:left="-10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35833CF" w14:textId="77777777"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0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50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507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14:paraId="7C80316D" w14:textId="77777777"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9C848D1" w14:textId="32D3A57B" w:rsidR="0034527B" w:rsidRPr="009A5079" w:rsidRDefault="0034527B" w:rsidP="009E43C4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50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50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507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4527B" w:rsidRPr="009A5079" w14:paraId="3FB58623" w14:textId="77777777" w:rsidTr="004E26C3">
        <w:tc>
          <w:tcPr>
            <w:tcW w:w="5103" w:type="dxa"/>
            <w:shd w:val="clear" w:color="auto" w:fill="auto"/>
            <w:vAlign w:val="bottom"/>
          </w:tcPr>
          <w:p w14:paraId="22F35ACA" w14:textId="01638DFF" w:rsidR="0034527B" w:rsidRPr="009A5079" w:rsidRDefault="0034527B" w:rsidP="0034527B">
            <w:pPr>
              <w:ind w:left="-108" w:right="32"/>
              <w:rPr>
                <w:rFonts w:asciiTheme="majorBidi" w:hAnsiTheme="majorBidi" w:cstheme="majorBidi"/>
                <w:sz w:val="28"/>
                <w:szCs w:val="28"/>
              </w:rPr>
            </w:pPr>
            <w:r w:rsidRPr="009A507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EB173" w14:textId="0D269083" w:rsidR="0034527B" w:rsidRPr="009A5079" w:rsidRDefault="004E26C3" w:rsidP="009E43C4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89,1</w:t>
            </w:r>
            <w:r w:rsidR="003A67ED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84" w:type="dxa"/>
          </w:tcPr>
          <w:p w14:paraId="53C68FD7" w14:textId="77777777" w:rsidR="0034527B" w:rsidRPr="009A5079" w:rsidRDefault="0034527B" w:rsidP="009E43C4">
            <w:pPr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1A8037" w14:textId="69ECF650" w:rsidR="0034527B" w:rsidRPr="009A5079" w:rsidRDefault="0034527B" w:rsidP="009E43C4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0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101,769</w:t>
            </w:r>
          </w:p>
        </w:tc>
      </w:tr>
    </w:tbl>
    <w:p w14:paraId="7952279F" w14:textId="31222242" w:rsidR="00617E0B" w:rsidRPr="00606ADF" w:rsidRDefault="00617E0B" w:rsidP="0061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10"/>
          <w:szCs w:val="10"/>
        </w:rPr>
      </w:pPr>
    </w:p>
    <w:p w14:paraId="17584358" w14:textId="19652C87" w:rsidR="00606ADF" w:rsidRPr="00692C18" w:rsidRDefault="00606ADF" w:rsidP="002E3DC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321" w:type="dxa"/>
        <w:tblInd w:w="426" w:type="dxa"/>
        <w:tblLook w:val="04A0" w:firstRow="1" w:lastRow="0" w:firstColumn="1" w:lastColumn="0" w:noHBand="0" w:noVBand="1"/>
      </w:tblPr>
      <w:tblGrid>
        <w:gridCol w:w="3969"/>
        <w:gridCol w:w="1714"/>
        <w:gridCol w:w="1714"/>
        <w:gridCol w:w="1924"/>
      </w:tblGrid>
      <w:tr w:rsidR="00606ADF" w:rsidRPr="003E3B5D" w14:paraId="14574B63" w14:textId="77777777" w:rsidTr="001E5D59">
        <w:trPr>
          <w:trHeight w:hRule="exact" w:val="431"/>
          <w:tblHeader/>
        </w:trPr>
        <w:tc>
          <w:tcPr>
            <w:tcW w:w="3969" w:type="dxa"/>
          </w:tcPr>
          <w:p w14:paraId="301C3EB7" w14:textId="77777777" w:rsidR="00606ADF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8" w:name="_Hlk53134481"/>
          </w:p>
          <w:p w14:paraId="469ED1B7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55E02E26" w14:textId="77777777" w:rsidR="00606ADF" w:rsidRPr="003E3B5D" w:rsidRDefault="00606ADF" w:rsidP="001E5D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6ADF" w:rsidRPr="003E3B5D" w14:paraId="6AEA2641" w14:textId="77777777" w:rsidTr="001E5D59">
        <w:trPr>
          <w:trHeight w:hRule="exact" w:val="431"/>
          <w:tblHeader/>
        </w:trPr>
        <w:tc>
          <w:tcPr>
            <w:tcW w:w="3969" w:type="dxa"/>
          </w:tcPr>
          <w:p w14:paraId="73F3D7CC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6CAAAE35" w14:textId="77777777" w:rsidR="00606ADF" w:rsidRPr="00656B26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606ADF" w:rsidRPr="003E3B5D" w14:paraId="1686AF68" w14:textId="77777777" w:rsidTr="001E5D59">
        <w:trPr>
          <w:trHeight w:hRule="exact" w:val="431"/>
          <w:tblHeader/>
        </w:trPr>
        <w:tc>
          <w:tcPr>
            <w:tcW w:w="3969" w:type="dxa"/>
          </w:tcPr>
          <w:p w14:paraId="33CA8752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7BB62A6E" w14:textId="77777777" w:rsidR="00606ADF" w:rsidRPr="00656B26" w:rsidRDefault="00606ADF" w:rsidP="001E5D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606ADF" w:rsidRPr="003E3B5D" w14:paraId="6CDD0C0E" w14:textId="77777777" w:rsidTr="001E5D59">
        <w:trPr>
          <w:trHeight w:hRule="exact" w:val="431"/>
          <w:tblHeader/>
        </w:trPr>
        <w:tc>
          <w:tcPr>
            <w:tcW w:w="3969" w:type="dxa"/>
          </w:tcPr>
          <w:p w14:paraId="4803DC8E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57312121" w14:textId="77777777" w:rsidR="00606ADF" w:rsidRPr="003E3B5D" w:rsidRDefault="00606ADF" w:rsidP="001E5D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  <w:vAlign w:val="bottom"/>
          </w:tcPr>
          <w:p w14:paraId="12D0DE43" w14:textId="77777777" w:rsidR="00606ADF" w:rsidRPr="003E3B5D" w:rsidRDefault="00606ADF" w:rsidP="001E5D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924" w:type="dxa"/>
            <w:vAlign w:val="bottom"/>
          </w:tcPr>
          <w:p w14:paraId="71EB59B3" w14:textId="77777777" w:rsidR="00606ADF" w:rsidRPr="00656B26" w:rsidRDefault="00606ADF" w:rsidP="001E5D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06ADF" w:rsidRPr="003E3B5D" w14:paraId="04C0D445" w14:textId="77777777" w:rsidTr="001E5D59">
        <w:trPr>
          <w:trHeight w:hRule="exact" w:val="431"/>
        </w:trPr>
        <w:tc>
          <w:tcPr>
            <w:tcW w:w="3969" w:type="dxa"/>
          </w:tcPr>
          <w:p w14:paraId="772461CE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E3B5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4" w:type="dxa"/>
            <w:vAlign w:val="center"/>
          </w:tcPr>
          <w:p w14:paraId="49C90B41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40C19A59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vAlign w:val="center"/>
          </w:tcPr>
          <w:p w14:paraId="5E4B2B16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ADF" w:rsidRPr="003E3B5D" w14:paraId="62B4DAD0" w14:textId="77777777" w:rsidTr="00C420A2">
        <w:trPr>
          <w:trHeight w:hRule="exact" w:val="431"/>
        </w:trPr>
        <w:tc>
          <w:tcPr>
            <w:tcW w:w="3969" w:type="dxa"/>
          </w:tcPr>
          <w:p w14:paraId="749C1668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48E97" w14:textId="5AD8E103" w:rsidR="00606ADF" w:rsidRPr="003E3B5D" w:rsidRDefault="00C420A2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059A" w14:textId="1643FD2E" w:rsidR="00606ADF" w:rsidRPr="00656B26" w:rsidRDefault="00C420A2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6E179" w14:textId="2C0CAB41" w:rsidR="00606ADF" w:rsidRPr="003E3B5D" w:rsidRDefault="00C420A2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</w:tr>
      <w:tr w:rsidR="00606ADF" w:rsidRPr="003E3B5D" w14:paraId="42638163" w14:textId="77777777" w:rsidTr="00C420A2">
        <w:trPr>
          <w:trHeight w:hRule="exact" w:val="431"/>
        </w:trPr>
        <w:tc>
          <w:tcPr>
            <w:tcW w:w="3969" w:type="dxa"/>
          </w:tcPr>
          <w:p w14:paraId="4F3B4111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หนึ่งปีแต่ไม่เกินห้าปี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C0B68" w14:textId="55F3ECE5" w:rsidR="00606ADF" w:rsidRPr="003E3B5D" w:rsidRDefault="00C420A2" w:rsidP="001E5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E73A4" w14:textId="3A56B499" w:rsidR="00606ADF" w:rsidRPr="00656B26" w:rsidRDefault="00C420A2" w:rsidP="001E5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732C5" w14:textId="19E7D61A" w:rsidR="00606ADF" w:rsidRPr="00656B26" w:rsidRDefault="00C420A2" w:rsidP="001E5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</w:tr>
      <w:tr w:rsidR="00606ADF" w:rsidRPr="003E3B5D" w14:paraId="52E96714" w14:textId="77777777" w:rsidTr="00C420A2">
        <w:trPr>
          <w:trHeight w:hRule="exact" w:val="431"/>
        </w:trPr>
        <w:tc>
          <w:tcPr>
            <w:tcW w:w="3969" w:type="dxa"/>
          </w:tcPr>
          <w:p w14:paraId="7E679A4A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6F53A" w14:textId="2E904E18" w:rsidR="00606ADF" w:rsidRPr="003E3B5D" w:rsidRDefault="00C420A2" w:rsidP="001E5D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1,828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AA516" w14:textId="1047861B" w:rsidR="00606ADF" w:rsidRPr="003E3B5D" w:rsidRDefault="00C420A2" w:rsidP="001E5D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(102)</w:t>
            </w:r>
          </w:p>
        </w:tc>
        <w:tc>
          <w:tcPr>
            <w:tcW w:w="19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C0FDD" w14:textId="6B0CC36B" w:rsidR="00606ADF" w:rsidRPr="003E3B5D" w:rsidRDefault="00C420A2" w:rsidP="001E5D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1,726</w:t>
            </w:r>
          </w:p>
        </w:tc>
      </w:tr>
      <w:tr w:rsidR="00606ADF" w:rsidRPr="003E3B5D" w14:paraId="344D84AF" w14:textId="77777777" w:rsidTr="001E5D59">
        <w:trPr>
          <w:trHeight w:hRule="exact" w:val="431"/>
        </w:trPr>
        <w:tc>
          <w:tcPr>
            <w:tcW w:w="3969" w:type="dxa"/>
          </w:tcPr>
          <w:p w14:paraId="5F244347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0D35F2E8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69B46846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491135E6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ADF" w:rsidRPr="003E3B5D" w14:paraId="253AD4A2" w14:textId="77777777" w:rsidTr="001E5D59">
        <w:trPr>
          <w:trHeight w:hRule="exact" w:val="431"/>
        </w:trPr>
        <w:tc>
          <w:tcPr>
            <w:tcW w:w="3969" w:type="dxa"/>
          </w:tcPr>
          <w:p w14:paraId="1CE7F608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E3B5D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3E3B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4" w:type="dxa"/>
            <w:shd w:val="clear" w:color="auto" w:fill="auto"/>
          </w:tcPr>
          <w:p w14:paraId="09D65D30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shd w:val="clear" w:color="auto" w:fill="auto"/>
          </w:tcPr>
          <w:p w14:paraId="7FC1AA77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24" w:type="dxa"/>
            <w:shd w:val="clear" w:color="auto" w:fill="auto"/>
          </w:tcPr>
          <w:p w14:paraId="43B581A1" w14:textId="77777777" w:rsidR="00606ADF" w:rsidRPr="00656B26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6ADF" w:rsidRPr="003E3B5D" w14:paraId="0BAD9538" w14:textId="77777777" w:rsidTr="001E5D59">
        <w:trPr>
          <w:trHeight w:hRule="exact" w:val="431"/>
        </w:trPr>
        <w:tc>
          <w:tcPr>
            <w:tcW w:w="3969" w:type="dxa"/>
          </w:tcPr>
          <w:p w14:paraId="5CFC07D7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BC5BDC3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 w:hint="cs"/>
                <w:sz w:val="28"/>
                <w:szCs w:val="28"/>
              </w:rPr>
              <w:t>1,267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C0DC8F0" w14:textId="77777777" w:rsidR="00606ADF" w:rsidRPr="00656B26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50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E3B5D">
              <w:rPr>
                <w:rFonts w:ascii="Angsana New" w:hAnsi="Angsana New"/>
                <w:sz w:val="28"/>
                <w:szCs w:val="28"/>
              </w:rPr>
              <w:t>105</w:t>
            </w:r>
            <w:r w:rsidRPr="006250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924" w:type="dxa"/>
            <w:shd w:val="clear" w:color="auto" w:fill="auto"/>
            <w:vAlign w:val="bottom"/>
          </w:tcPr>
          <w:p w14:paraId="37E29CFE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</w:tr>
      <w:tr w:rsidR="00606ADF" w:rsidRPr="003E3B5D" w14:paraId="273816FA" w14:textId="77777777" w:rsidTr="001E5D59">
        <w:trPr>
          <w:trHeight w:hRule="exact" w:val="431"/>
        </w:trPr>
        <w:tc>
          <w:tcPr>
            <w:tcW w:w="3969" w:type="dxa"/>
          </w:tcPr>
          <w:p w14:paraId="1D4229C3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E48DBF5" w14:textId="77777777" w:rsidR="00606ADF" w:rsidRPr="003E3B5D" w:rsidRDefault="00606ADF" w:rsidP="001E5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1,828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1C2B0FBC" w14:textId="77777777" w:rsidR="00606ADF" w:rsidRPr="00656B26" w:rsidRDefault="00606ADF" w:rsidP="001E5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50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E3B5D">
              <w:rPr>
                <w:rFonts w:ascii="Angsana New" w:hAnsi="Angsana New"/>
                <w:sz w:val="28"/>
                <w:szCs w:val="28"/>
              </w:rPr>
              <w:t>9</w:t>
            </w:r>
            <w:r w:rsidRPr="00625007">
              <w:rPr>
                <w:rFonts w:ascii="Angsana New" w:hAnsi="Angsana New" w:hint="cs"/>
                <w:sz w:val="28"/>
                <w:szCs w:val="28"/>
              </w:rPr>
              <w:t>6)</w:t>
            </w:r>
          </w:p>
        </w:tc>
        <w:tc>
          <w:tcPr>
            <w:tcW w:w="1924" w:type="dxa"/>
            <w:shd w:val="clear" w:color="auto" w:fill="auto"/>
            <w:vAlign w:val="bottom"/>
          </w:tcPr>
          <w:p w14:paraId="3B076EF2" w14:textId="77777777" w:rsidR="00606ADF" w:rsidRPr="003E3B5D" w:rsidRDefault="00606ADF" w:rsidP="001E5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</w:tr>
      <w:tr w:rsidR="00606ADF" w:rsidRPr="003E3B5D" w14:paraId="722337A8" w14:textId="77777777" w:rsidTr="001E5D59">
        <w:trPr>
          <w:trHeight w:hRule="exact" w:val="431"/>
        </w:trPr>
        <w:tc>
          <w:tcPr>
            <w:tcW w:w="3969" w:type="dxa"/>
          </w:tcPr>
          <w:p w14:paraId="2DD63F3A" w14:textId="77777777" w:rsidR="00606ADF" w:rsidRPr="003E3B5D" w:rsidRDefault="00606ADF" w:rsidP="001E5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F4455B6" w14:textId="77777777" w:rsidR="00606ADF" w:rsidRPr="003E3B5D" w:rsidRDefault="00606ADF" w:rsidP="001E5D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3,095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B98DF17" w14:textId="77777777" w:rsidR="00606ADF" w:rsidRPr="00656B26" w:rsidRDefault="00606ADF" w:rsidP="001E5D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5007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  <w:r w:rsidRPr="0062500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24" w:type="dxa"/>
            <w:shd w:val="clear" w:color="auto" w:fill="auto"/>
            <w:vAlign w:val="bottom"/>
          </w:tcPr>
          <w:p w14:paraId="42B34322" w14:textId="77777777" w:rsidR="00606ADF" w:rsidRPr="003E3B5D" w:rsidRDefault="00606ADF" w:rsidP="001E5D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2,894</w:t>
            </w:r>
          </w:p>
        </w:tc>
      </w:tr>
      <w:bookmarkEnd w:id="8"/>
    </w:tbl>
    <w:p w14:paraId="62596DF9" w14:textId="77777777" w:rsidR="002C5DFE" w:rsidRDefault="002C5DFE" w:rsidP="00A8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F934866" w14:textId="77777777" w:rsidR="002C5DFE" w:rsidRDefault="002C5DFE" w:rsidP="00A8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4A5D23E" w14:textId="77777777" w:rsidR="002C5DFE" w:rsidRDefault="002C5DFE" w:rsidP="00A8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C12D373" w14:textId="77777777" w:rsidR="002C5DFE" w:rsidRDefault="002C5DFE" w:rsidP="00A8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67C7C1B3" w14:textId="77777777" w:rsidR="002C5DFE" w:rsidRDefault="002C5DFE" w:rsidP="00A8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1878307" w14:textId="77777777" w:rsidR="002C5DFE" w:rsidRDefault="002C5DFE" w:rsidP="00A8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2C68996" w14:textId="77777777" w:rsidR="002E3DCB" w:rsidRDefault="002E3DCB" w:rsidP="00A81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="-204" w:tblpY="622"/>
        <w:tblW w:w="9957" w:type="dxa"/>
        <w:tblLayout w:type="fixed"/>
        <w:tblLook w:val="04A0" w:firstRow="1" w:lastRow="0" w:firstColumn="1" w:lastColumn="0" w:noHBand="0" w:noVBand="1"/>
      </w:tblPr>
      <w:tblGrid>
        <w:gridCol w:w="34"/>
        <w:gridCol w:w="1435"/>
        <w:gridCol w:w="1437"/>
        <w:gridCol w:w="2515"/>
        <w:gridCol w:w="283"/>
        <w:gridCol w:w="1985"/>
        <w:gridCol w:w="283"/>
        <w:gridCol w:w="1979"/>
        <w:gridCol w:w="6"/>
      </w:tblGrid>
      <w:tr w:rsidR="002C5DFE" w:rsidRPr="00545603" w14:paraId="7DF80B14" w14:textId="77777777" w:rsidTr="002E3DCB">
        <w:trPr>
          <w:gridBefore w:val="1"/>
          <w:wBefore w:w="34" w:type="dxa"/>
          <w:trHeight w:hRule="exact" w:val="397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06193F72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3B6E8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CA87D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8A4D2" w14:textId="77777777" w:rsidR="002C5DFE" w:rsidRPr="00FA01F7" w:rsidRDefault="002C5DFE" w:rsidP="002E3DC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67C4DC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2C5DFE" w:rsidRPr="00F562FB" w14:paraId="6F4F0BD9" w14:textId="77777777" w:rsidTr="002E3DCB">
        <w:trPr>
          <w:gridBefore w:val="1"/>
          <w:wBefore w:w="34" w:type="dxa"/>
          <w:trHeight w:hRule="exact" w:val="397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2FCDF255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6684B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BCEAD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49CFC" w14:textId="77777777" w:rsidR="002C5DFE" w:rsidRPr="00FA01F7" w:rsidRDefault="002C5DFE" w:rsidP="002E3DC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675D18" w14:textId="77777777" w:rsidR="002C5DFE" w:rsidRPr="00212075" w:rsidRDefault="002C5DFE" w:rsidP="002E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096B2AA1" w14:textId="77777777" w:rsidR="002C5DFE" w:rsidRPr="00212075" w:rsidRDefault="002C5DFE" w:rsidP="002E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C5DFE" w:rsidRPr="00545603" w14:paraId="28675FE3" w14:textId="77777777" w:rsidTr="002E3DCB">
        <w:trPr>
          <w:gridBefore w:val="1"/>
          <w:wBefore w:w="34" w:type="dxa"/>
          <w:trHeight w:hRule="exact" w:val="397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468667DC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B4FA5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B35EC" w14:textId="77777777" w:rsidR="002C5DFE" w:rsidRPr="00FA01F7" w:rsidRDefault="002C5DFE" w:rsidP="002E3DCB">
            <w:pPr>
              <w:tabs>
                <w:tab w:val="clear" w:pos="6549"/>
                <w:tab w:val="left" w:pos="283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90756E" w14:textId="77777777" w:rsidR="002C5DFE" w:rsidRPr="00FA01F7" w:rsidRDefault="002C5DFE" w:rsidP="002E3DC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5B681" w14:textId="77777777" w:rsidR="002C5DFE" w:rsidRPr="008161DC" w:rsidRDefault="002C5DFE" w:rsidP="002E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5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5DFE" w:rsidRPr="00545603" w14:paraId="0AE56AB7" w14:textId="77777777" w:rsidTr="002E3DCB">
        <w:trPr>
          <w:gridBefore w:val="1"/>
          <w:wBefore w:w="34" w:type="dxa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20D64608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96E15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0F8EA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A0852" w14:textId="77777777" w:rsidR="002C5DFE" w:rsidRPr="00FA01F7" w:rsidRDefault="002C5DFE" w:rsidP="002E3DC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8DE710" w14:textId="77777777" w:rsidR="002C5DFE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1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32E63046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01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A01F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6B0A4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435ACC" w14:textId="77777777" w:rsidR="002C5DFE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18FF0812" w14:textId="77777777" w:rsidR="002C5DFE" w:rsidRPr="00FA01F7" w:rsidRDefault="002C5DFE" w:rsidP="002E3DC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  <w:r w:rsidRPr="00FA01F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A01F7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C5DFE" w:rsidRPr="00545603" w14:paraId="5600CBAF" w14:textId="77777777" w:rsidTr="002E3DCB">
        <w:trPr>
          <w:gridAfter w:val="1"/>
          <w:wAfter w:w="6" w:type="dxa"/>
          <w:trHeight w:hRule="exact" w:val="405"/>
        </w:trPr>
        <w:tc>
          <w:tcPr>
            <w:tcW w:w="5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BAF98" w14:textId="77777777" w:rsidR="002C5DFE" w:rsidRPr="00FA01F7" w:rsidRDefault="002C5DFE" w:rsidP="002E3DCB">
            <w:pPr>
              <w:tabs>
                <w:tab w:val="clear" w:pos="680"/>
              </w:tabs>
              <w:ind w:left="568" w:hanging="1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01F7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C2E23" w14:textId="77777777" w:rsidR="002C5DFE" w:rsidRPr="00FA01F7" w:rsidRDefault="002C5DFE" w:rsidP="002E3DC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12DF57" w14:textId="0BB481CD" w:rsidR="002C5DFE" w:rsidRPr="00FA01F7" w:rsidRDefault="0052312C" w:rsidP="002E3DC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C5D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ED25D" w14:textId="77777777" w:rsidR="002C5DFE" w:rsidRPr="00FA01F7" w:rsidRDefault="002C5DFE" w:rsidP="002E3DC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A917BF" w14:textId="77777777" w:rsidR="002C5DFE" w:rsidRPr="00FA01F7" w:rsidRDefault="002C5DFE" w:rsidP="002E3DC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</w:tr>
      <w:tr w:rsidR="002C5DFE" w:rsidRPr="00545603" w14:paraId="6C87A080" w14:textId="77777777" w:rsidTr="002E3DCB">
        <w:trPr>
          <w:gridAfter w:val="1"/>
          <w:wAfter w:w="6" w:type="dxa"/>
          <w:trHeight w:hRule="exact" w:val="397"/>
        </w:trPr>
        <w:tc>
          <w:tcPr>
            <w:tcW w:w="5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D57B" w14:textId="77777777" w:rsidR="002C5DFE" w:rsidRPr="00FA01F7" w:rsidRDefault="002C5DFE" w:rsidP="002E3DCB">
            <w:pPr>
              <w:tabs>
                <w:tab w:val="clear" w:pos="680"/>
              </w:tabs>
              <w:ind w:left="568" w:hanging="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01F7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ประมาณการหนี้สินไม่หมุนเวียนสำหรับผลประโยชน์พนักงาน     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14D8E0" w14:textId="77777777" w:rsidR="002C5DFE" w:rsidRPr="00FA01F7" w:rsidRDefault="002C5DFE" w:rsidP="002E3DC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D0F9B1" w14:textId="69BD1276" w:rsidR="002C5DFE" w:rsidRPr="00FA01F7" w:rsidRDefault="002C5DFE" w:rsidP="002E3DC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</w:t>
            </w:r>
            <w:r w:rsidR="0052312C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7DFDB" w14:textId="77777777" w:rsidR="002C5DFE" w:rsidRPr="00FA01F7" w:rsidRDefault="002C5DFE" w:rsidP="002E3DC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23A542" w14:textId="77777777" w:rsidR="002C5DFE" w:rsidRPr="00FA01F7" w:rsidRDefault="002C5DFE" w:rsidP="002E3DC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33,314</w:t>
            </w:r>
          </w:p>
        </w:tc>
      </w:tr>
      <w:tr w:rsidR="002C5DFE" w:rsidRPr="00545603" w14:paraId="7064384D" w14:textId="77777777" w:rsidTr="002E3DCB">
        <w:trPr>
          <w:gridAfter w:val="1"/>
          <w:wAfter w:w="6" w:type="dxa"/>
          <w:trHeight w:hRule="exact" w:val="397"/>
        </w:trPr>
        <w:tc>
          <w:tcPr>
            <w:tcW w:w="5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5524D" w14:textId="77777777" w:rsidR="002C5DFE" w:rsidRPr="00A4017E" w:rsidRDefault="002C5DFE" w:rsidP="002E3DCB">
            <w:pPr>
              <w:tabs>
                <w:tab w:val="clear" w:pos="680"/>
              </w:tabs>
              <w:ind w:left="568" w:hanging="1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401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รวมประมาณการหนี้สินสำหรับผลประโยชน์พนักงาน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31AED" w14:textId="77777777" w:rsidR="002C5DFE" w:rsidRPr="00FA01F7" w:rsidRDefault="002C5DFE" w:rsidP="002E3DC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BCF6D3" w14:textId="77777777" w:rsidR="002C5DFE" w:rsidRPr="00745D5D" w:rsidRDefault="002C5DFE" w:rsidP="002E3DC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34,102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5D8E4" w14:textId="77777777" w:rsidR="002C5DFE" w:rsidRPr="00745D5D" w:rsidRDefault="002C5DFE" w:rsidP="002E3DC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E6D4E" w14:textId="77777777" w:rsidR="002C5DFE" w:rsidRPr="00745D5D" w:rsidRDefault="002C5DFE" w:rsidP="002E3DC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34,650</w:t>
            </w:r>
          </w:p>
        </w:tc>
      </w:tr>
    </w:tbl>
    <w:p w14:paraId="4A4346A9" w14:textId="100F490E" w:rsidR="0084286C" w:rsidRPr="00617E0B" w:rsidRDefault="0084286C" w:rsidP="002E3DC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17E0B">
        <w:rPr>
          <w:rFonts w:ascii="Angsana New" w:hAnsi="Angsana New" w:hint="cs"/>
          <w:b/>
          <w:bCs/>
          <w:sz w:val="28"/>
          <w:szCs w:val="28"/>
          <w:cs/>
        </w:rPr>
        <w:t>ประมาณ</w:t>
      </w:r>
      <w:r w:rsidRPr="00B91199">
        <w:rPr>
          <w:rFonts w:ascii="Angsana New" w:hAnsi="Angsana New" w:hint="cs"/>
          <w:b/>
          <w:bCs/>
          <w:sz w:val="28"/>
          <w:szCs w:val="28"/>
          <w:cs/>
        </w:rPr>
        <w:t>การหนี้สินสำหรับ</w:t>
      </w:r>
      <w:r w:rsidRPr="00B91199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5DA31562" w14:textId="0F0313C6" w:rsidR="0084286C" w:rsidRDefault="0084286C" w:rsidP="002E3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 มีดังนี้</w:t>
      </w:r>
    </w:p>
    <w:tbl>
      <w:tblPr>
        <w:tblW w:w="9957" w:type="dxa"/>
        <w:tblInd w:w="-176" w:type="dxa"/>
        <w:tblLook w:val="01E0" w:firstRow="1" w:lastRow="1" w:firstColumn="1" w:lastColumn="1" w:noHBand="0" w:noVBand="0"/>
      </w:tblPr>
      <w:tblGrid>
        <w:gridCol w:w="5705"/>
        <w:gridCol w:w="1984"/>
        <w:gridCol w:w="284"/>
        <w:gridCol w:w="1984"/>
      </w:tblGrid>
      <w:tr w:rsidR="0084286C" w:rsidRPr="00B10B0C" w14:paraId="20975825" w14:textId="77777777" w:rsidTr="002E3DCB">
        <w:tc>
          <w:tcPr>
            <w:tcW w:w="5705" w:type="dxa"/>
          </w:tcPr>
          <w:p w14:paraId="5478462A" w14:textId="77777777" w:rsidR="0084286C" w:rsidRPr="00B10B0C" w:rsidRDefault="0084286C" w:rsidP="001E5D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252892E0" w14:textId="77777777" w:rsidR="0084286C" w:rsidRPr="00B10B0C" w:rsidRDefault="0084286C" w:rsidP="001E5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4286C" w:rsidRPr="00B10B0C" w14:paraId="4740EFEB" w14:textId="77777777" w:rsidTr="002E3DCB">
        <w:tc>
          <w:tcPr>
            <w:tcW w:w="5705" w:type="dxa"/>
          </w:tcPr>
          <w:p w14:paraId="17FCCE90" w14:textId="77777777" w:rsidR="0084286C" w:rsidRPr="00B10B0C" w:rsidRDefault="0084286C" w:rsidP="001E5D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88D17A5" w14:textId="5872CECE" w:rsidR="0084286C" w:rsidRPr="00B10B0C" w:rsidRDefault="0084286C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A7B3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37D0EAA9" w14:textId="77777777" w:rsidR="0084286C" w:rsidRPr="00B10B0C" w:rsidRDefault="0084286C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4C72770" w14:textId="4774AB26" w:rsidR="0084286C" w:rsidRPr="00B10B0C" w:rsidRDefault="0084286C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A7B3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4286C" w:rsidRPr="00B10B0C" w14:paraId="33655531" w14:textId="77777777" w:rsidTr="002E3DCB">
        <w:trPr>
          <w:trHeight w:val="114"/>
        </w:trPr>
        <w:tc>
          <w:tcPr>
            <w:tcW w:w="5705" w:type="dxa"/>
          </w:tcPr>
          <w:p w14:paraId="2140EA5B" w14:textId="77777777" w:rsidR="0084286C" w:rsidRPr="00B10B0C" w:rsidRDefault="0084286C" w:rsidP="001E5D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26B72AF" w14:textId="77777777" w:rsidR="0084286C" w:rsidRPr="00B10B0C" w:rsidRDefault="0084286C" w:rsidP="001E5D59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F1B844E" w14:textId="77777777" w:rsidR="0084286C" w:rsidRPr="00B10B0C" w:rsidRDefault="0084286C" w:rsidP="001E5D59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DAF9148" w14:textId="77777777" w:rsidR="0084286C" w:rsidRPr="00B10B0C" w:rsidRDefault="0084286C" w:rsidP="001E5D59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286C" w:rsidRPr="00B10B0C" w14:paraId="7C53D7E9" w14:textId="77777777" w:rsidTr="002E3DCB">
        <w:trPr>
          <w:trHeight w:val="317"/>
        </w:trPr>
        <w:tc>
          <w:tcPr>
            <w:tcW w:w="5705" w:type="dxa"/>
          </w:tcPr>
          <w:p w14:paraId="51821111" w14:textId="77777777" w:rsidR="0084286C" w:rsidRPr="00B10B0C" w:rsidRDefault="0084286C" w:rsidP="00E0033B">
            <w:pPr>
              <w:tabs>
                <w:tab w:val="clear" w:pos="680"/>
              </w:tabs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591F8" w14:textId="17EE2578" w:rsidR="0084286C" w:rsidRPr="00215EFF" w:rsidRDefault="00F0701B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34,650</w:t>
            </w:r>
          </w:p>
        </w:tc>
        <w:tc>
          <w:tcPr>
            <w:tcW w:w="284" w:type="dxa"/>
            <w:vAlign w:val="bottom"/>
          </w:tcPr>
          <w:p w14:paraId="6D4D93EF" w14:textId="77777777" w:rsidR="0084286C" w:rsidRPr="00B10B0C" w:rsidRDefault="0084286C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431248B" w14:textId="0FF9A65D" w:rsidR="0084286C" w:rsidRPr="00215EFF" w:rsidRDefault="00FA7B36" w:rsidP="00C55ECA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31,863</w:t>
            </w:r>
          </w:p>
        </w:tc>
      </w:tr>
      <w:tr w:rsidR="0084286C" w:rsidRPr="00B10B0C" w14:paraId="5FB5EC15" w14:textId="77777777" w:rsidTr="002E3DCB">
        <w:trPr>
          <w:trHeight w:val="317"/>
        </w:trPr>
        <w:tc>
          <w:tcPr>
            <w:tcW w:w="5705" w:type="dxa"/>
          </w:tcPr>
          <w:p w14:paraId="378F09AB" w14:textId="77777777" w:rsidR="0084286C" w:rsidRPr="00B10B0C" w:rsidRDefault="0084286C" w:rsidP="001E5D59">
            <w:pPr>
              <w:ind w:left="691" w:firstLine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2C110" w14:textId="77777777" w:rsidR="0084286C" w:rsidRPr="00215EFF" w:rsidRDefault="0084286C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1E65316C" w14:textId="77777777" w:rsidR="0084286C" w:rsidRPr="00B10B0C" w:rsidRDefault="0084286C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B25AEF6" w14:textId="77777777" w:rsidR="0084286C" w:rsidRPr="00215EFF" w:rsidRDefault="0084286C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84286C" w:rsidRPr="00B10B0C" w14:paraId="04038F7A" w14:textId="77777777" w:rsidTr="002E3DCB">
        <w:trPr>
          <w:trHeight w:val="317"/>
        </w:trPr>
        <w:tc>
          <w:tcPr>
            <w:tcW w:w="5705" w:type="dxa"/>
          </w:tcPr>
          <w:p w14:paraId="612EBDDD" w14:textId="77777777" w:rsidR="0084286C" w:rsidRPr="00B10B0C" w:rsidRDefault="0084286C" w:rsidP="00E0033B">
            <w:pPr>
              <w:tabs>
                <w:tab w:val="clear" w:pos="680"/>
              </w:tabs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ภาระผูกพันในช่วงการเปลี่ยนแปลงที่รับรู้ในระหว่างปี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936B820" w14:textId="77777777" w:rsidR="0084286C" w:rsidRPr="00215EFF" w:rsidRDefault="0084286C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3429299" w14:textId="77777777" w:rsidR="0084286C" w:rsidRPr="00B10B0C" w:rsidRDefault="0084286C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BFEAB6F" w14:textId="77777777" w:rsidR="0084286C" w:rsidRPr="00215EFF" w:rsidRDefault="0084286C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4286C" w:rsidRPr="00B10B0C" w14:paraId="3CE0AD7C" w14:textId="77777777" w:rsidTr="002E3DCB">
        <w:trPr>
          <w:trHeight w:val="317"/>
        </w:trPr>
        <w:tc>
          <w:tcPr>
            <w:tcW w:w="5705" w:type="dxa"/>
          </w:tcPr>
          <w:p w14:paraId="17A4001B" w14:textId="77777777" w:rsidR="0084286C" w:rsidRPr="00B10B0C" w:rsidRDefault="0084286C" w:rsidP="001E5D59">
            <w:pPr>
              <w:tabs>
                <w:tab w:val="clear" w:pos="680"/>
              </w:tabs>
              <w:ind w:left="851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A4DBE9" w14:textId="77777777" w:rsidR="0084286C" w:rsidRPr="00215EFF" w:rsidRDefault="0084286C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149533CB" w14:textId="77777777" w:rsidR="0084286C" w:rsidRPr="00B10B0C" w:rsidRDefault="0084286C" w:rsidP="001E5D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AF0A46D" w14:textId="77777777" w:rsidR="0084286C" w:rsidRPr="00215EFF" w:rsidRDefault="0084286C" w:rsidP="001E5D59">
            <w:pPr>
              <w:pStyle w:val="acctfourfigures"/>
              <w:tabs>
                <w:tab w:val="clear" w:pos="765"/>
                <w:tab w:val="left" w:pos="1422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A7B36" w:rsidRPr="00B10B0C" w14:paraId="320C901B" w14:textId="77777777" w:rsidTr="002E3DCB">
        <w:trPr>
          <w:trHeight w:val="317"/>
        </w:trPr>
        <w:tc>
          <w:tcPr>
            <w:tcW w:w="5705" w:type="dxa"/>
          </w:tcPr>
          <w:p w14:paraId="126C3741" w14:textId="77777777" w:rsidR="00FA7B36" w:rsidRPr="00B10B0C" w:rsidRDefault="00FA7B36" w:rsidP="00FA7B36">
            <w:pPr>
              <w:tabs>
                <w:tab w:val="clear" w:pos="227"/>
                <w:tab w:val="clear" w:pos="454"/>
                <w:tab w:val="clear" w:pos="680"/>
              </w:tabs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907DD8" w14:textId="386593FA" w:rsidR="00FA7B36" w:rsidRPr="00215EFF" w:rsidRDefault="00F0701B" w:rsidP="00FA7B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1,99</w:t>
            </w:r>
            <w:r w:rsidR="00EF52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4" w:type="dxa"/>
            <w:vAlign w:val="bottom"/>
          </w:tcPr>
          <w:p w14:paraId="2E38C161" w14:textId="77777777" w:rsidR="00FA7B36" w:rsidRPr="00B10B0C" w:rsidRDefault="00FA7B36" w:rsidP="00FA7B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25F6E05" w14:textId="393143BB" w:rsidR="00FA7B36" w:rsidRPr="00215EFF" w:rsidRDefault="00FA7B36" w:rsidP="00C55ECA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1,684</w:t>
            </w:r>
          </w:p>
        </w:tc>
      </w:tr>
      <w:tr w:rsidR="00FA7B36" w:rsidRPr="00B10B0C" w14:paraId="6B17A4CA" w14:textId="77777777" w:rsidTr="002E3DCB">
        <w:trPr>
          <w:trHeight w:val="317"/>
        </w:trPr>
        <w:tc>
          <w:tcPr>
            <w:tcW w:w="5705" w:type="dxa"/>
          </w:tcPr>
          <w:p w14:paraId="270130EE" w14:textId="77777777" w:rsidR="00FA7B36" w:rsidRPr="00B10B0C" w:rsidRDefault="00FA7B36" w:rsidP="00FA7B36">
            <w:pPr>
              <w:tabs>
                <w:tab w:val="clear" w:pos="227"/>
                <w:tab w:val="clear" w:pos="454"/>
                <w:tab w:val="clear" w:pos="680"/>
              </w:tabs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BEDB1F" w14:textId="2B101F59" w:rsidR="00FA7B36" w:rsidRPr="00215EFF" w:rsidRDefault="00F0701B" w:rsidP="00FA7B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284" w:type="dxa"/>
            <w:vAlign w:val="bottom"/>
          </w:tcPr>
          <w:p w14:paraId="7BE92B18" w14:textId="77777777" w:rsidR="00FA7B36" w:rsidRPr="00B10B0C" w:rsidRDefault="00FA7B36" w:rsidP="00FA7B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3B273B38" w14:textId="4D6D39A9" w:rsidR="00FA7B36" w:rsidRPr="00215EFF" w:rsidRDefault="00FA7B36" w:rsidP="00C55ECA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527</w:t>
            </w:r>
          </w:p>
        </w:tc>
      </w:tr>
      <w:tr w:rsidR="00FA7B36" w:rsidRPr="00B10B0C" w14:paraId="64432879" w14:textId="77777777" w:rsidTr="002E3DCB">
        <w:trPr>
          <w:trHeight w:val="317"/>
        </w:trPr>
        <w:tc>
          <w:tcPr>
            <w:tcW w:w="5705" w:type="dxa"/>
          </w:tcPr>
          <w:p w14:paraId="0519C43C" w14:textId="2FC6738D" w:rsidR="00FA7B36" w:rsidRPr="00B10B0C" w:rsidRDefault="00FA7B36" w:rsidP="00FA7B36">
            <w:pPr>
              <w:tabs>
                <w:tab w:val="clear" w:pos="227"/>
                <w:tab w:val="clear" w:pos="454"/>
                <w:tab w:val="clear" w:pos="680"/>
              </w:tabs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="00BF4040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89E62C" w14:textId="5867FE46" w:rsidR="00FA7B36" w:rsidRPr="006D7312" w:rsidRDefault="00F0701B" w:rsidP="00FA7B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731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(3,020)</w:t>
            </w:r>
          </w:p>
        </w:tc>
        <w:tc>
          <w:tcPr>
            <w:tcW w:w="284" w:type="dxa"/>
            <w:vAlign w:val="bottom"/>
          </w:tcPr>
          <w:p w14:paraId="6D4FFE8C" w14:textId="77777777" w:rsidR="00FA7B36" w:rsidRPr="006D7312" w:rsidRDefault="00FA7B36" w:rsidP="00FA7B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30E53586" w14:textId="19A3B083" w:rsidR="00FA7B36" w:rsidRPr="006D7312" w:rsidRDefault="00FA7B36" w:rsidP="00C55ECA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731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(4,592)</w:t>
            </w:r>
          </w:p>
        </w:tc>
      </w:tr>
      <w:tr w:rsidR="00FA7B36" w:rsidRPr="00B10B0C" w14:paraId="09DF2BF5" w14:textId="77777777" w:rsidTr="002E3DCB">
        <w:trPr>
          <w:trHeight w:val="317"/>
        </w:trPr>
        <w:tc>
          <w:tcPr>
            <w:tcW w:w="5705" w:type="dxa"/>
          </w:tcPr>
          <w:p w14:paraId="0ACB3DAA" w14:textId="77777777" w:rsidR="00FA7B36" w:rsidRDefault="00FA7B36" w:rsidP="00FA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ขาดทุนจากการประมาณการนักคณิตศาสตร์ประกันภัย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94AD8" w14:textId="1DF5773B" w:rsidR="00FA7B36" w:rsidRDefault="00F0701B" w:rsidP="00FA7B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9892121" w14:textId="77777777" w:rsidR="00FA7B36" w:rsidRPr="00B10B0C" w:rsidRDefault="00FA7B36" w:rsidP="00FA7B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CC8AE9B" w14:textId="071337B3" w:rsidR="00FA7B36" w:rsidRDefault="00FA7B36" w:rsidP="00C55ECA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5,168</w:t>
            </w:r>
          </w:p>
        </w:tc>
      </w:tr>
      <w:tr w:rsidR="00FA7B36" w:rsidRPr="00B10B0C" w14:paraId="0E602EE4" w14:textId="77777777" w:rsidTr="002E3DCB">
        <w:trPr>
          <w:trHeight w:val="317"/>
        </w:trPr>
        <w:tc>
          <w:tcPr>
            <w:tcW w:w="5705" w:type="dxa"/>
          </w:tcPr>
          <w:p w14:paraId="51A5F998" w14:textId="77777777" w:rsidR="00FA7B36" w:rsidRPr="00B10B0C" w:rsidRDefault="00FA7B36" w:rsidP="00FA7B36">
            <w:pPr>
              <w:ind w:left="568" w:firstLine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520C5" w14:textId="35972199" w:rsidR="00FA7B36" w:rsidRPr="00215EFF" w:rsidRDefault="00A83AD8" w:rsidP="00FA7B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(548)</w:t>
            </w:r>
          </w:p>
        </w:tc>
        <w:tc>
          <w:tcPr>
            <w:tcW w:w="284" w:type="dxa"/>
            <w:vAlign w:val="bottom"/>
          </w:tcPr>
          <w:p w14:paraId="2DA71CA1" w14:textId="77777777" w:rsidR="00FA7B36" w:rsidRPr="00B10B0C" w:rsidRDefault="00FA7B36" w:rsidP="00FA7B36">
            <w:pPr>
              <w:pStyle w:val="Heading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21803" w14:textId="2007E165" w:rsidR="00FA7B36" w:rsidRPr="00215EFF" w:rsidRDefault="00FA7B36" w:rsidP="00C55ECA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2,787</w:t>
            </w:r>
          </w:p>
        </w:tc>
      </w:tr>
      <w:tr w:rsidR="00FA7B36" w:rsidRPr="00B10B0C" w14:paraId="5DF68051" w14:textId="77777777" w:rsidTr="002E3DCB">
        <w:trPr>
          <w:trHeight w:val="317"/>
        </w:trPr>
        <w:tc>
          <w:tcPr>
            <w:tcW w:w="5705" w:type="dxa"/>
          </w:tcPr>
          <w:p w14:paraId="1AF3A7CA" w14:textId="77777777" w:rsidR="00FA7B36" w:rsidRPr="00B10B0C" w:rsidRDefault="00FA7B36" w:rsidP="00FA7B36">
            <w:pPr>
              <w:tabs>
                <w:tab w:val="clear" w:pos="227"/>
                <w:tab w:val="clear" w:pos="454"/>
                <w:tab w:val="clear" w:pos="680"/>
              </w:tabs>
              <w:ind w:left="568" w:hanging="106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8A463" w14:textId="78E49639" w:rsidR="00FA7B36" w:rsidRPr="00215EFF" w:rsidRDefault="00A83AD8" w:rsidP="00FA7B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34,102</w:t>
            </w:r>
          </w:p>
        </w:tc>
        <w:tc>
          <w:tcPr>
            <w:tcW w:w="284" w:type="dxa"/>
            <w:vAlign w:val="bottom"/>
          </w:tcPr>
          <w:p w14:paraId="7F471FAF" w14:textId="77777777" w:rsidR="00FA7B36" w:rsidRPr="00B10B0C" w:rsidRDefault="00FA7B36" w:rsidP="00FA7B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785D7" w14:textId="6FDE40A6" w:rsidR="00FA7B36" w:rsidRPr="00215EFF" w:rsidRDefault="00FA7B36" w:rsidP="00C55ECA">
            <w:pPr>
              <w:pStyle w:val="acctfourfigures"/>
              <w:tabs>
                <w:tab w:val="clear" w:pos="765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34,650</w:t>
            </w:r>
          </w:p>
        </w:tc>
      </w:tr>
    </w:tbl>
    <w:p w14:paraId="21F94EEB" w14:textId="77777777" w:rsidR="002C5DFE" w:rsidRPr="002C5DFE" w:rsidRDefault="002C5DFE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4"/>
          <w:szCs w:val="4"/>
        </w:rPr>
      </w:pPr>
    </w:p>
    <w:p w14:paraId="10D05748" w14:textId="77777777"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FEA83E8" w14:textId="77777777"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3B3F5CB8" w14:textId="77777777"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6852E5B3" w14:textId="77777777"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9313B2A" w14:textId="77777777"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2FE41BCC" w14:textId="77777777"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0E9A1F3A" w14:textId="77777777" w:rsid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2E87C12B" w14:textId="5D0B1E66" w:rsidR="0084286C" w:rsidRPr="006066F4" w:rsidRDefault="0084286C" w:rsidP="002E3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283"/>
        <w:gridCol w:w="2410"/>
      </w:tblGrid>
      <w:tr w:rsidR="0084286C" w:rsidRPr="006066F4" w14:paraId="1ABAB292" w14:textId="77777777" w:rsidTr="00582905">
        <w:trPr>
          <w:trHeight w:val="389"/>
        </w:trPr>
        <w:tc>
          <w:tcPr>
            <w:tcW w:w="4820" w:type="dxa"/>
          </w:tcPr>
          <w:p w14:paraId="290A49AB" w14:textId="77777777" w:rsidR="0084286C" w:rsidRPr="006066F4" w:rsidRDefault="0084286C" w:rsidP="001E5D59">
            <w:pPr>
              <w:spacing w:line="240" w:lineRule="auto"/>
              <w:ind w:left="34" w:firstLine="14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14:paraId="0AB8DDB2" w14:textId="77777777" w:rsidR="0084286C" w:rsidRDefault="0084286C" w:rsidP="001E5D59">
            <w:pPr>
              <w:spacing w:line="240" w:lineRule="auto"/>
              <w:ind w:right="-108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ได้เสีย/</w:t>
            </w:r>
          </w:p>
          <w:p w14:paraId="711DAE75" w14:textId="77777777" w:rsidR="0084286C" w:rsidRPr="006066F4" w:rsidRDefault="0084286C" w:rsidP="001E5D59">
            <w:pPr>
              <w:spacing w:line="240" w:lineRule="auto"/>
              <w:ind w:right="-108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286C" w:rsidRPr="00A135CE" w14:paraId="0A3BEF1A" w14:textId="77777777" w:rsidTr="00582905">
        <w:tblPrEx>
          <w:tblLook w:val="0000" w:firstRow="0" w:lastRow="0" w:firstColumn="0" w:lastColumn="0" w:noHBand="0" w:noVBand="0"/>
        </w:tblPrEx>
        <w:trPr>
          <w:trHeight w:val="359"/>
        </w:trPr>
        <w:tc>
          <w:tcPr>
            <w:tcW w:w="4820" w:type="dxa"/>
            <w:vAlign w:val="bottom"/>
          </w:tcPr>
          <w:p w14:paraId="07614C75" w14:textId="77777777" w:rsidR="0084286C" w:rsidRPr="006066F4" w:rsidRDefault="0084286C" w:rsidP="001E5D59">
            <w:pPr>
              <w:tabs>
                <w:tab w:val="clear" w:pos="227"/>
                <w:tab w:val="left" w:pos="3390"/>
              </w:tabs>
              <w:spacing w:line="240" w:lineRule="auto"/>
              <w:ind w:left="185"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ABEC792" w14:textId="73EECF57" w:rsidR="0084286C" w:rsidRPr="006066F4" w:rsidRDefault="0084286C" w:rsidP="001E5D59">
            <w:pPr>
              <w:tabs>
                <w:tab w:val="clear" w:pos="227"/>
                <w:tab w:val="left" w:pos="3390"/>
              </w:tabs>
              <w:spacing w:line="240" w:lineRule="auto"/>
              <w:ind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FA7B3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" w:type="dxa"/>
            <w:vAlign w:val="bottom"/>
          </w:tcPr>
          <w:p w14:paraId="43FB062E" w14:textId="77777777" w:rsidR="0084286C" w:rsidRPr="006066F4" w:rsidRDefault="0084286C" w:rsidP="001E5D59">
            <w:pPr>
              <w:tabs>
                <w:tab w:val="clear" w:pos="227"/>
                <w:tab w:val="left" w:pos="3390"/>
              </w:tabs>
              <w:spacing w:line="240" w:lineRule="auto"/>
              <w:ind w:left="185" w:firstLine="14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1028D9E5" w14:textId="6EEE4CEF" w:rsidR="0084286C" w:rsidRPr="006066F4" w:rsidRDefault="0084286C" w:rsidP="001E5D59">
            <w:pPr>
              <w:tabs>
                <w:tab w:val="clear" w:pos="227"/>
                <w:tab w:val="left" w:pos="3390"/>
              </w:tabs>
              <w:spacing w:line="240" w:lineRule="auto"/>
              <w:ind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FA7B3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84286C" w:rsidRPr="006066F4" w14:paraId="0A1C8B4D" w14:textId="77777777" w:rsidTr="00FA52F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20" w:type="dxa"/>
            <w:vAlign w:val="bottom"/>
          </w:tcPr>
          <w:p w14:paraId="385061CE" w14:textId="77777777" w:rsidR="0084286C" w:rsidRPr="006066F4" w:rsidRDefault="0084286C" w:rsidP="00F75F7E">
            <w:pPr>
              <w:tabs>
                <w:tab w:val="left" w:pos="3390"/>
              </w:tabs>
              <w:spacing w:line="240" w:lineRule="auto"/>
              <w:ind w:firstLine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268" w:type="dxa"/>
            <w:shd w:val="clear" w:color="auto" w:fill="auto"/>
          </w:tcPr>
          <w:p w14:paraId="7EC4FFDD" w14:textId="1E16A969" w:rsidR="0084286C" w:rsidRPr="006066F4" w:rsidRDefault="00FA52F6" w:rsidP="001E5D59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14:paraId="6698ADEE" w14:textId="77777777" w:rsidR="0084286C" w:rsidRPr="006066F4" w:rsidRDefault="0084286C" w:rsidP="001E5D59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0A556BFD" w14:textId="77777777" w:rsidR="0084286C" w:rsidRPr="006066F4" w:rsidRDefault="0084286C" w:rsidP="001E5D59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0.5</w:t>
            </w:r>
          </w:p>
        </w:tc>
      </w:tr>
      <w:tr w:rsidR="0084286C" w:rsidRPr="006066F4" w14:paraId="1ADBD30B" w14:textId="77777777" w:rsidTr="00FA52F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20" w:type="dxa"/>
            <w:vAlign w:val="bottom"/>
          </w:tcPr>
          <w:p w14:paraId="0418B9E8" w14:textId="77777777" w:rsidR="0084286C" w:rsidRPr="006066F4" w:rsidRDefault="0084286C" w:rsidP="00F75F7E">
            <w:pPr>
              <w:tabs>
                <w:tab w:val="left" w:pos="3390"/>
              </w:tabs>
              <w:spacing w:line="240" w:lineRule="auto"/>
              <w:ind w:firstLine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6066F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68" w:type="dxa"/>
            <w:shd w:val="clear" w:color="auto" w:fill="auto"/>
          </w:tcPr>
          <w:p w14:paraId="43A09DD9" w14:textId="6651E7AF" w:rsidR="0084286C" w:rsidRPr="006066F4" w:rsidRDefault="00FA52F6" w:rsidP="001E5D59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283" w:type="dxa"/>
            <w:shd w:val="clear" w:color="auto" w:fill="auto"/>
          </w:tcPr>
          <w:p w14:paraId="03D459E3" w14:textId="77777777" w:rsidR="0084286C" w:rsidRPr="006066F4" w:rsidRDefault="0084286C" w:rsidP="001E5D59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04891AF5" w14:textId="77777777" w:rsidR="0084286C" w:rsidRPr="006066F4" w:rsidRDefault="0084286C" w:rsidP="001E5D59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0.5</w:t>
            </w:r>
          </w:p>
        </w:tc>
      </w:tr>
      <w:tr w:rsidR="0084286C" w:rsidRPr="006066F4" w14:paraId="135CE2B5" w14:textId="77777777" w:rsidTr="00FA52F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20" w:type="dxa"/>
            <w:vAlign w:val="bottom"/>
          </w:tcPr>
          <w:p w14:paraId="7E3BFCA6" w14:textId="77777777" w:rsidR="0084286C" w:rsidRPr="006066F4" w:rsidRDefault="0084286C" w:rsidP="00F75F7E">
            <w:pPr>
              <w:tabs>
                <w:tab w:val="left" w:pos="3390"/>
              </w:tabs>
              <w:spacing w:line="240" w:lineRule="auto"/>
              <w:ind w:firstLine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2268" w:type="dxa"/>
            <w:shd w:val="clear" w:color="auto" w:fill="auto"/>
          </w:tcPr>
          <w:p w14:paraId="5E585A39" w14:textId="5F7BE4ED" w:rsidR="0084286C" w:rsidRPr="006066F4" w:rsidRDefault="00FA52F6" w:rsidP="001E5D59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A52F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83" w:type="dxa"/>
            <w:shd w:val="clear" w:color="auto" w:fill="auto"/>
          </w:tcPr>
          <w:p w14:paraId="7E8A2886" w14:textId="77777777" w:rsidR="0084286C" w:rsidRPr="006066F4" w:rsidRDefault="0084286C" w:rsidP="001E5D59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1541AB7F" w14:textId="77777777" w:rsidR="0084286C" w:rsidRPr="006066F4" w:rsidRDefault="0084286C" w:rsidP="00582905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84286C" w:rsidRPr="006066F4" w14:paraId="67FE4823" w14:textId="77777777" w:rsidTr="00FA52F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20" w:type="dxa"/>
            <w:vAlign w:val="bottom"/>
          </w:tcPr>
          <w:p w14:paraId="6D71FCBD" w14:textId="77777777" w:rsidR="0084286C" w:rsidRPr="006066F4" w:rsidRDefault="0084286C" w:rsidP="00F75F7E">
            <w:pPr>
              <w:tabs>
                <w:tab w:val="left" w:pos="3390"/>
              </w:tabs>
              <w:spacing w:line="240" w:lineRule="auto"/>
              <w:ind w:firstLine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เกษียณอายุ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6066F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48F9C756" w14:textId="38C54C59" w:rsidR="0084286C" w:rsidRPr="006066F4" w:rsidRDefault="00FA52F6" w:rsidP="001E5D59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14:paraId="3160FEA4" w14:textId="77777777" w:rsidR="0084286C" w:rsidRPr="006066F4" w:rsidRDefault="0084286C" w:rsidP="001E5D59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7115AF98" w14:textId="77777777" w:rsidR="0084286C" w:rsidRPr="006066F4" w:rsidRDefault="0084286C" w:rsidP="001E5D59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</w:tbl>
    <w:p w14:paraId="52C401BC" w14:textId="77777777" w:rsidR="006D7312" w:rsidRPr="006D7312" w:rsidRDefault="006D7312" w:rsidP="00F7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 w:right="119"/>
        <w:jc w:val="thaiDistribute"/>
        <w:rPr>
          <w:rFonts w:ascii="Angsana New" w:hAnsi="Angsana New"/>
          <w:spacing w:val="4"/>
          <w:sz w:val="6"/>
          <w:szCs w:val="6"/>
        </w:rPr>
      </w:pPr>
    </w:p>
    <w:p w14:paraId="2122528A" w14:textId="6EB938C6" w:rsidR="0084286C" w:rsidRDefault="0084286C" w:rsidP="002E3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119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การวิเคราะห์ความอ่อนไหวของข้อสมมติฐานหลักตามหลักคณิตศาสตร์ประกันภัยซึ่งมีผลกระทบเพิ่มขึ้น</w:t>
      </w:r>
      <w:r w:rsidRPr="00F941F8">
        <w:rPr>
          <w:rFonts w:ascii="Angsana New" w:hAnsi="Angsana New"/>
          <w:spacing w:val="4"/>
          <w:cs/>
        </w:rPr>
        <w:t xml:space="preserve"> </w:t>
      </w:r>
      <w:r w:rsidRPr="006066F4">
        <w:rPr>
          <w:rFonts w:ascii="Angsana New" w:hAnsi="Angsana New"/>
          <w:spacing w:val="4"/>
          <w:sz w:val="28"/>
          <w:szCs w:val="28"/>
        </w:rPr>
        <w:t>(</w:t>
      </w:r>
      <w:r w:rsidRPr="006066F4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6066F4">
        <w:rPr>
          <w:rFonts w:ascii="Angsana New" w:hAnsi="Angsana New"/>
          <w:spacing w:val="4"/>
          <w:sz w:val="28"/>
          <w:szCs w:val="28"/>
        </w:rPr>
        <w:t>)</w:t>
      </w:r>
      <w:r w:rsidRPr="00F941F8">
        <w:rPr>
          <w:rFonts w:ascii="Angsana New" w:hAnsi="Angsana New"/>
          <w:spacing w:val="4"/>
          <w:sz w:val="14"/>
          <w:szCs w:val="14"/>
        </w:rPr>
        <w:t xml:space="preserve"> </w:t>
      </w: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วันที่ </w:t>
      </w:r>
      <w:r w:rsidRPr="006066F4">
        <w:rPr>
          <w:rFonts w:ascii="Angsana New" w:hAnsi="Angsana New"/>
          <w:spacing w:val="4"/>
          <w:sz w:val="28"/>
          <w:szCs w:val="28"/>
        </w:rPr>
        <w:t xml:space="preserve">31 </w:t>
      </w: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4"/>
          <w:sz w:val="28"/>
          <w:szCs w:val="28"/>
        </w:rPr>
        <w:t>256</w:t>
      </w:r>
      <w:r w:rsidR="00FA7B36">
        <w:rPr>
          <w:rFonts w:ascii="Angsana New" w:hAnsi="Angsana New"/>
          <w:spacing w:val="4"/>
          <w:sz w:val="28"/>
          <w:szCs w:val="28"/>
        </w:rPr>
        <w:t>4</w:t>
      </w:r>
      <w:r w:rsidRPr="006066F4">
        <w:rPr>
          <w:rFonts w:ascii="Angsana New" w:hAnsi="Angsana New"/>
          <w:spacing w:val="4"/>
          <w:sz w:val="28"/>
          <w:szCs w:val="28"/>
        </w:rPr>
        <w:t xml:space="preserve"> </w:t>
      </w:r>
      <w:r w:rsidRPr="006066F4">
        <w:rPr>
          <w:rFonts w:ascii="Angsana New" w:hAnsi="Angsana New" w:hint="cs"/>
          <w:spacing w:val="4"/>
          <w:sz w:val="28"/>
          <w:szCs w:val="28"/>
          <w:cs/>
        </w:rPr>
        <w:t>และ</w:t>
      </w:r>
      <w:r>
        <w:rPr>
          <w:rFonts w:ascii="Angsana New" w:hAnsi="Angsana New"/>
          <w:spacing w:val="4"/>
          <w:sz w:val="28"/>
          <w:szCs w:val="28"/>
        </w:rPr>
        <w:t xml:space="preserve"> 256</w:t>
      </w:r>
      <w:r w:rsidR="00FA7B36">
        <w:rPr>
          <w:rFonts w:ascii="Angsana New" w:hAnsi="Angsana New"/>
          <w:spacing w:val="4"/>
          <w:sz w:val="28"/>
          <w:szCs w:val="28"/>
        </w:rPr>
        <w:t>3</w:t>
      </w:r>
      <w:r w:rsidRPr="006066F4">
        <w:rPr>
          <w:rFonts w:ascii="Angsana New" w:hAnsi="Angsana New"/>
          <w:spacing w:val="4"/>
          <w:sz w:val="28"/>
          <w:szCs w:val="28"/>
        </w:rPr>
        <w:t xml:space="preserve"> </w:t>
      </w:r>
      <w:r w:rsidRPr="006066F4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10003" w:type="dxa"/>
        <w:tblInd w:w="-2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24"/>
        <w:gridCol w:w="1554"/>
        <w:gridCol w:w="147"/>
        <w:gridCol w:w="1413"/>
        <w:gridCol w:w="147"/>
        <w:gridCol w:w="1477"/>
        <w:gridCol w:w="224"/>
        <w:gridCol w:w="1417"/>
      </w:tblGrid>
      <w:tr w:rsidR="0084286C" w:rsidRPr="0083173B" w14:paraId="32DC9F0A" w14:textId="77777777" w:rsidTr="002E3DCB">
        <w:trPr>
          <w:cantSplit/>
          <w:trHeight w:val="351"/>
          <w:tblHeader/>
        </w:trPr>
        <w:tc>
          <w:tcPr>
            <w:tcW w:w="3624" w:type="dxa"/>
          </w:tcPr>
          <w:p w14:paraId="3CC53A38" w14:textId="77777777" w:rsidR="0084286C" w:rsidRPr="0083173B" w:rsidRDefault="0084286C" w:rsidP="001E5D59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379" w:type="dxa"/>
            <w:gridSpan w:val="7"/>
            <w:tcBorders>
              <w:bottom w:val="single" w:sz="4" w:space="0" w:color="auto"/>
            </w:tcBorders>
          </w:tcPr>
          <w:p w14:paraId="7557581F" w14:textId="77777777" w:rsidR="0084286C" w:rsidRPr="0083173B" w:rsidRDefault="0084286C" w:rsidP="001E5D59">
            <w:pPr>
              <w:spacing w:line="240" w:lineRule="auto"/>
              <w:ind w:right="-78"/>
              <w:jc w:val="center"/>
              <w:rPr>
                <w:rFonts w:ascii="AngsanaUPC" w:hAnsi="AngsanaUPC" w:cs="AngsanaUPC"/>
                <w:sz w:val="26"/>
                <w:szCs w:val="26"/>
                <w:u w:val="single"/>
              </w:rPr>
            </w:pP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83173B"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84286C" w:rsidRPr="0083173B" w14:paraId="51D8DB2F" w14:textId="77777777" w:rsidTr="002E3DCB">
        <w:trPr>
          <w:cantSplit/>
          <w:trHeight w:val="351"/>
          <w:tblHeader/>
        </w:trPr>
        <w:tc>
          <w:tcPr>
            <w:tcW w:w="3624" w:type="dxa"/>
          </w:tcPr>
          <w:p w14:paraId="54CE0D2F" w14:textId="77777777" w:rsidR="0084286C" w:rsidRPr="0083173B" w:rsidRDefault="0084286C" w:rsidP="001E5D59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379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14:paraId="7FDCBA02" w14:textId="77777777" w:rsidR="0084286C" w:rsidRPr="007E2991" w:rsidRDefault="0084286C" w:rsidP="001E5D59">
            <w:pPr>
              <w:spacing w:line="240" w:lineRule="auto"/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7E2991"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84286C" w:rsidRPr="0083173B" w14:paraId="0D1C4601" w14:textId="77777777" w:rsidTr="002E3DCB">
        <w:trPr>
          <w:cantSplit/>
          <w:trHeight w:val="351"/>
          <w:tblHeader/>
        </w:trPr>
        <w:tc>
          <w:tcPr>
            <w:tcW w:w="3624" w:type="dxa"/>
          </w:tcPr>
          <w:p w14:paraId="075D68AE" w14:textId="77777777" w:rsidR="0084286C" w:rsidRPr="0083173B" w:rsidRDefault="0084286C" w:rsidP="001E5D59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37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5857D15" w14:textId="77777777" w:rsidR="0084286C" w:rsidRPr="007E2991" w:rsidRDefault="0084286C" w:rsidP="001E5D59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2991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7E2991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7E2991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Pr="007E299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ได้เสีย/</w:t>
            </w:r>
            <w:r w:rsidRPr="007E29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286C" w:rsidRPr="0083173B" w14:paraId="3F309323" w14:textId="77777777" w:rsidTr="002E3DCB">
        <w:trPr>
          <w:cantSplit/>
          <w:trHeight w:val="351"/>
          <w:tblHeader/>
        </w:trPr>
        <w:tc>
          <w:tcPr>
            <w:tcW w:w="3624" w:type="dxa"/>
          </w:tcPr>
          <w:p w14:paraId="10B650C2" w14:textId="77777777" w:rsidR="0084286C" w:rsidRPr="0083173B" w:rsidRDefault="0084286C" w:rsidP="001E5D59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44E563" w14:textId="1B3F1F17"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A7B36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1720E8AD" w14:textId="77777777"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8AE2ED" w14:textId="06E64224"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A7B36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84286C" w:rsidRPr="0083173B" w14:paraId="33FA5570" w14:textId="77777777" w:rsidTr="002E3DCB">
        <w:trPr>
          <w:cantSplit/>
          <w:trHeight w:val="351"/>
          <w:tblHeader/>
        </w:trPr>
        <w:tc>
          <w:tcPr>
            <w:tcW w:w="3624" w:type="dxa"/>
          </w:tcPr>
          <w:p w14:paraId="458974EA" w14:textId="77777777" w:rsidR="0084286C" w:rsidRPr="0083173B" w:rsidRDefault="0084286C" w:rsidP="001E5D59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45570E9F" w14:textId="77777777"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47" w:type="dxa"/>
          </w:tcPr>
          <w:p w14:paraId="37D8CCE5" w14:textId="77777777"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</w:tcBorders>
          </w:tcPr>
          <w:p w14:paraId="13392C95" w14:textId="77777777"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47" w:type="dxa"/>
          </w:tcPr>
          <w:p w14:paraId="13701D3C" w14:textId="77777777" w:rsidR="0084286C" w:rsidRPr="0083173B" w:rsidRDefault="0084286C" w:rsidP="001E5D59">
            <w:pPr>
              <w:spacing w:line="240" w:lineRule="auto"/>
              <w:ind w:left="-62" w:right="-6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77" w:type="dxa"/>
          </w:tcPr>
          <w:p w14:paraId="4F1E36C0" w14:textId="77777777" w:rsidR="0084286C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224" w:type="dxa"/>
          </w:tcPr>
          <w:p w14:paraId="5527472E" w14:textId="77777777" w:rsidR="0084286C" w:rsidRPr="0083173B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5EE28AF9" w14:textId="77777777" w:rsidR="0084286C" w:rsidRDefault="0084286C" w:rsidP="001E5D5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กรณีอัตราลดลง</w:t>
            </w:r>
          </w:p>
        </w:tc>
      </w:tr>
      <w:tr w:rsidR="00FA7B36" w:rsidRPr="0083173B" w14:paraId="1DEF71A0" w14:textId="77777777" w:rsidTr="002E3DCB">
        <w:trPr>
          <w:cantSplit/>
        </w:trPr>
        <w:tc>
          <w:tcPr>
            <w:tcW w:w="3624" w:type="dxa"/>
            <w:vAlign w:val="bottom"/>
          </w:tcPr>
          <w:p w14:paraId="25AC8181" w14:textId="77777777" w:rsidR="00FA7B36" w:rsidRPr="00BE1247" w:rsidRDefault="00FA7B36" w:rsidP="00EB05AB">
            <w:pPr>
              <w:tabs>
                <w:tab w:val="left" w:pos="3390"/>
              </w:tabs>
              <w:spacing w:line="240" w:lineRule="auto"/>
              <w:ind w:left="142" w:firstLine="3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317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(ร้อยละ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0.5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14:paraId="65F10734" w14:textId="5EAA860C" w:rsidR="00FA7B36" w:rsidRPr="00397EBB" w:rsidRDefault="00FE530F" w:rsidP="00FA7B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(1,478)</w:t>
            </w:r>
          </w:p>
        </w:tc>
        <w:tc>
          <w:tcPr>
            <w:tcW w:w="147" w:type="dxa"/>
            <w:shd w:val="clear" w:color="auto" w:fill="auto"/>
          </w:tcPr>
          <w:p w14:paraId="6AAE51D2" w14:textId="77777777" w:rsidR="00FA7B36" w:rsidRPr="00397EBB" w:rsidRDefault="00FA7B36" w:rsidP="00FA7B36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C85CFC3" w14:textId="347322ED" w:rsidR="00FA7B36" w:rsidRPr="00397EBB" w:rsidRDefault="00FE530F" w:rsidP="00FA7B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1,588</w:t>
            </w:r>
          </w:p>
        </w:tc>
        <w:tc>
          <w:tcPr>
            <w:tcW w:w="147" w:type="dxa"/>
            <w:shd w:val="clear" w:color="auto" w:fill="auto"/>
          </w:tcPr>
          <w:p w14:paraId="748049F2" w14:textId="77777777" w:rsidR="00FA7B36" w:rsidRPr="00397EBB" w:rsidRDefault="00FA7B36" w:rsidP="00FA7B36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</w:tcPr>
          <w:p w14:paraId="78A1CE82" w14:textId="2C58EB87" w:rsidR="00FA7B36" w:rsidRPr="00397EBB" w:rsidRDefault="00FA7B36" w:rsidP="00FA7B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(1,503)</w:t>
            </w:r>
          </w:p>
        </w:tc>
        <w:tc>
          <w:tcPr>
            <w:tcW w:w="224" w:type="dxa"/>
            <w:shd w:val="clear" w:color="auto" w:fill="auto"/>
          </w:tcPr>
          <w:p w14:paraId="727C4C55" w14:textId="77777777" w:rsidR="00FA7B36" w:rsidRPr="00397EBB" w:rsidRDefault="00FA7B36" w:rsidP="00FA7B36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5894381" w14:textId="29A5EBDB" w:rsidR="00FA7B36" w:rsidRPr="00397EBB" w:rsidRDefault="00FA7B36" w:rsidP="00FA7B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1,616</w:t>
            </w:r>
          </w:p>
        </w:tc>
      </w:tr>
      <w:tr w:rsidR="00FA7B36" w:rsidRPr="0083173B" w14:paraId="1251956A" w14:textId="77777777" w:rsidTr="002E3DCB">
        <w:trPr>
          <w:cantSplit/>
        </w:trPr>
        <w:tc>
          <w:tcPr>
            <w:tcW w:w="3624" w:type="dxa"/>
            <w:vAlign w:val="bottom"/>
          </w:tcPr>
          <w:p w14:paraId="427ABBAF" w14:textId="77777777" w:rsidR="00EB05AB" w:rsidRDefault="00FA7B36" w:rsidP="00EB05AB">
            <w:pPr>
              <w:tabs>
                <w:tab w:val="clear" w:pos="227"/>
                <w:tab w:val="left" w:pos="368"/>
                <w:tab w:val="left" w:pos="3390"/>
              </w:tabs>
              <w:spacing w:line="240" w:lineRule="auto"/>
              <w:ind w:left="142" w:firstLine="368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</w:rPr>
            </w:pPr>
            <w:r w:rsidRPr="00920C40"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920C40">
              <w:rPr>
                <w:rFonts w:ascii="AngsanaUPC" w:hAnsi="AngsanaUPC" w:cs="AngsanaUPC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05E6BEBA" w14:textId="1802E793" w:rsidR="00FA7B36" w:rsidRPr="00920C40" w:rsidRDefault="00FA7B36" w:rsidP="00EB05AB">
            <w:pPr>
              <w:tabs>
                <w:tab w:val="clear" w:pos="227"/>
                <w:tab w:val="left" w:pos="368"/>
                <w:tab w:val="left" w:pos="3390"/>
              </w:tabs>
              <w:spacing w:line="240" w:lineRule="auto"/>
              <w:ind w:left="142" w:firstLine="368"/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</w:rPr>
            </w:pPr>
            <w:r w:rsidRPr="00920C40">
              <w:rPr>
                <w:rFonts w:ascii="AngsanaUPC" w:hAnsi="AngsanaUPC" w:cs="AngsanaUPC" w:hint="cs"/>
                <w:color w:val="000000"/>
                <w:spacing w:val="-4"/>
                <w:sz w:val="28"/>
                <w:szCs w:val="28"/>
                <w:cs/>
              </w:rPr>
              <w:t xml:space="preserve">(ร้อยละ </w:t>
            </w:r>
            <w:r w:rsidRPr="00920C40">
              <w:rPr>
                <w:rFonts w:ascii="AngsanaUPC" w:hAnsi="AngsanaUPC" w:cs="AngsanaUPC"/>
                <w:color w:val="000000"/>
                <w:spacing w:val="-4"/>
                <w:sz w:val="28"/>
                <w:szCs w:val="28"/>
              </w:rPr>
              <w:t>0.5</w:t>
            </w:r>
            <w:r w:rsidRPr="00920C40">
              <w:rPr>
                <w:rFonts w:ascii="AngsanaUPC" w:hAnsi="AngsanaUPC" w:cs="AngsanaUPC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54" w:type="dxa"/>
            <w:shd w:val="clear" w:color="auto" w:fill="auto"/>
          </w:tcPr>
          <w:p w14:paraId="002F9082" w14:textId="4E511F6B" w:rsidR="00FA7B36" w:rsidRPr="00397EBB" w:rsidRDefault="00FE530F" w:rsidP="00FA7B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1,897</w:t>
            </w:r>
          </w:p>
        </w:tc>
        <w:tc>
          <w:tcPr>
            <w:tcW w:w="147" w:type="dxa"/>
            <w:shd w:val="clear" w:color="auto" w:fill="auto"/>
          </w:tcPr>
          <w:p w14:paraId="3BC781C6" w14:textId="77777777" w:rsidR="00FA7B36" w:rsidRPr="00397EBB" w:rsidRDefault="00FA7B36" w:rsidP="00FA7B36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3" w:type="dxa"/>
            <w:tcBorders>
              <w:left w:val="nil"/>
            </w:tcBorders>
            <w:shd w:val="clear" w:color="auto" w:fill="auto"/>
          </w:tcPr>
          <w:p w14:paraId="6FCA6BC2" w14:textId="7D783AD1" w:rsidR="00FA7B36" w:rsidRPr="00397EBB" w:rsidRDefault="00FE530F" w:rsidP="00FA7B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(1,775)</w:t>
            </w:r>
          </w:p>
        </w:tc>
        <w:tc>
          <w:tcPr>
            <w:tcW w:w="147" w:type="dxa"/>
            <w:shd w:val="clear" w:color="auto" w:fill="auto"/>
          </w:tcPr>
          <w:p w14:paraId="4394F01B" w14:textId="77777777" w:rsidR="00FA7B36" w:rsidRPr="00397EBB" w:rsidRDefault="00FA7B36" w:rsidP="00FA7B36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43CC14C0" w14:textId="45F6FDF7" w:rsidR="00FA7B36" w:rsidRPr="00397EBB" w:rsidRDefault="00FA7B36" w:rsidP="00FA7B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1,744</w:t>
            </w:r>
          </w:p>
        </w:tc>
        <w:tc>
          <w:tcPr>
            <w:tcW w:w="224" w:type="dxa"/>
            <w:shd w:val="clear" w:color="auto" w:fill="auto"/>
          </w:tcPr>
          <w:p w14:paraId="0744D488" w14:textId="77777777" w:rsidR="00FA7B36" w:rsidRPr="00397EBB" w:rsidRDefault="00FA7B36" w:rsidP="00FA7B36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69A2385" w14:textId="6B709B7B" w:rsidR="00FA7B36" w:rsidRPr="00397EBB" w:rsidRDefault="00FA7B36" w:rsidP="00FA7B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(1,635)</w:t>
            </w:r>
          </w:p>
        </w:tc>
      </w:tr>
      <w:tr w:rsidR="00FA7B36" w:rsidRPr="0083173B" w14:paraId="2287A750" w14:textId="77777777" w:rsidTr="002E3DCB">
        <w:trPr>
          <w:cantSplit/>
          <w:trHeight w:val="87"/>
        </w:trPr>
        <w:tc>
          <w:tcPr>
            <w:tcW w:w="3624" w:type="dxa"/>
            <w:vAlign w:val="bottom"/>
          </w:tcPr>
          <w:p w14:paraId="168145B8" w14:textId="77777777" w:rsidR="00EB05AB" w:rsidRDefault="00FA7B36" w:rsidP="00EB05AB">
            <w:pPr>
              <w:tabs>
                <w:tab w:val="left" w:pos="3390"/>
              </w:tabs>
              <w:spacing w:line="240" w:lineRule="auto"/>
              <w:ind w:left="142" w:firstLine="3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317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5EDDACCB" w14:textId="797EF4C6" w:rsidR="00FA7B36" w:rsidRPr="0083173B" w:rsidRDefault="00FA7B36" w:rsidP="00EB05AB">
            <w:pPr>
              <w:tabs>
                <w:tab w:val="left" w:pos="3390"/>
              </w:tabs>
              <w:spacing w:line="240" w:lineRule="auto"/>
              <w:ind w:left="142" w:firstLine="3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(ร้อยละ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4" w:type="dxa"/>
            <w:shd w:val="clear" w:color="auto" w:fill="auto"/>
          </w:tcPr>
          <w:p w14:paraId="793AC4CE" w14:textId="167AC4F1" w:rsidR="00FA7B36" w:rsidRPr="00397EBB" w:rsidRDefault="00FE530F" w:rsidP="00FA7B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(838)</w:t>
            </w:r>
          </w:p>
        </w:tc>
        <w:tc>
          <w:tcPr>
            <w:tcW w:w="147" w:type="dxa"/>
            <w:shd w:val="clear" w:color="auto" w:fill="auto"/>
          </w:tcPr>
          <w:p w14:paraId="5E9D039A" w14:textId="77777777" w:rsidR="00FA7B36" w:rsidRPr="00397EBB" w:rsidRDefault="00FA7B36" w:rsidP="00FA7B36">
            <w:pPr>
              <w:spacing w:line="240" w:lineRule="auto"/>
              <w:ind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3" w:type="dxa"/>
            <w:tcBorders>
              <w:left w:val="nil"/>
            </w:tcBorders>
            <w:shd w:val="clear" w:color="auto" w:fill="auto"/>
          </w:tcPr>
          <w:p w14:paraId="48A01305" w14:textId="15DD8CDA" w:rsidR="00FA7B36" w:rsidRPr="00397EBB" w:rsidRDefault="00FE530F" w:rsidP="00FA7B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897</w:t>
            </w:r>
          </w:p>
        </w:tc>
        <w:tc>
          <w:tcPr>
            <w:tcW w:w="147" w:type="dxa"/>
            <w:shd w:val="clear" w:color="auto" w:fill="auto"/>
          </w:tcPr>
          <w:p w14:paraId="40068C1F" w14:textId="77777777" w:rsidR="00FA7B36" w:rsidRPr="00397EBB" w:rsidRDefault="00FA7B36" w:rsidP="00FA7B36">
            <w:pPr>
              <w:spacing w:line="240" w:lineRule="auto"/>
              <w:ind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563A4AEA" w14:textId="3E5152A1" w:rsidR="00FA7B36" w:rsidRPr="00397EBB" w:rsidRDefault="00FA7B36" w:rsidP="00FA7B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(746)</w:t>
            </w:r>
          </w:p>
        </w:tc>
        <w:tc>
          <w:tcPr>
            <w:tcW w:w="224" w:type="dxa"/>
            <w:shd w:val="clear" w:color="auto" w:fill="auto"/>
          </w:tcPr>
          <w:p w14:paraId="1558E20E" w14:textId="77777777" w:rsidR="00FA7B36" w:rsidRPr="00397EBB" w:rsidRDefault="00FA7B36" w:rsidP="00FA7B36">
            <w:pPr>
              <w:spacing w:line="240" w:lineRule="auto"/>
              <w:ind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DE4EDE8" w14:textId="1A04BC52" w:rsidR="00FA7B36" w:rsidRPr="00397EBB" w:rsidRDefault="00FA7B36" w:rsidP="00FA7B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796</w:t>
            </w:r>
          </w:p>
        </w:tc>
      </w:tr>
    </w:tbl>
    <w:p w14:paraId="10FF3CDB" w14:textId="4956E8F7" w:rsidR="004A276D" w:rsidRDefault="0084286C" w:rsidP="002E3DCB">
      <w:pPr>
        <w:tabs>
          <w:tab w:val="clear" w:pos="227"/>
          <w:tab w:val="clear" w:pos="454"/>
        </w:tabs>
        <w:spacing w:before="24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</w:t>
      </w:r>
      <w:r>
        <w:rPr>
          <w:rFonts w:ascii="Angsana New" w:hAnsi="Angsana New" w:hint="cs"/>
          <w:spacing w:val="4"/>
          <w:sz w:val="28"/>
          <w:szCs w:val="28"/>
          <w:cs/>
        </w:rPr>
        <w:t>ค</w:t>
      </w:r>
      <w:r w:rsidRPr="006066F4">
        <w:rPr>
          <w:rFonts w:ascii="Angsana New" w:hAnsi="Angsana New"/>
          <w:spacing w:val="4"/>
          <w:sz w:val="28"/>
          <w:szCs w:val="28"/>
          <w:cs/>
        </w:rPr>
        <w:t>วามสัมพันธ์กัน</w:t>
      </w:r>
    </w:p>
    <w:p w14:paraId="26341743" w14:textId="376D1C6A" w:rsidR="006D7312" w:rsidRDefault="006D7312" w:rsidP="002C5DFE">
      <w:pPr>
        <w:tabs>
          <w:tab w:val="clear" w:pos="227"/>
          <w:tab w:val="clear" w:pos="454"/>
        </w:tabs>
        <w:spacing w:before="24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6FE7D563" w14:textId="2BF230BA" w:rsidR="006D7312" w:rsidRDefault="006D7312" w:rsidP="002C5DFE">
      <w:pPr>
        <w:tabs>
          <w:tab w:val="clear" w:pos="227"/>
          <w:tab w:val="clear" w:pos="454"/>
        </w:tabs>
        <w:spacing w:before="24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0544097E" w14:textId="1E2CE9E9" w:rsidR="006D7312" w:rsidRDefault="006D7312" w:rsidP="002C5DFE">
      <w:pPr>
        <w:tabs>
          <w:tab w:val="clear" w:pos="227"/>
          <w:tab w:val="clear" w:pos="454"/>
        </w:tabs>
        <w:spacing w:before="24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3C165FE5" w14:textId="41699C46" w:rsidR="006D7312" w:rsidRDefault="006D7312" w:rsidP="002C5DFE">
      <w:pPr>
        <w:tabs>
          <w:tab w:val="clear" w:pos="227"/>
          <w:tab w:val="clear" w:pos="454"/>
        </w:tabs>
        <w:spacing w:before="24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7025A1B3" w14:textId="77777777" w:rsidR="006D7312" w:rsidRDefault="006D7312" w:rsidP="002C5DFE">
      <w:pPr>
        <w:tabs>
          <w:tab w:val="clear" w:pos="227"/>
          <w:tab w:val="clear" w:pos="454"/>
        </w:tabs>
        <w:spacing w:before="24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7BACF048" w14:textId="233DB2C0" w:rsidR="0084286C" w:rsidRDefault="0084286C" w:rsidP="002E3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6066F4">
        <w:rPr>
          <w:rFonts w:ascii="Angsana New" w:hAnsi="Angsana New"/>
          <w:spacing w:val="4"/>
          <w:sz w:val="28"/>
          <w:szCs w:val="28"/>
        </w:rPr>
        <w:t xml:space="preserve">31 </w:t>
      </w: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4"/>
          <w:sz w:val="28"/>
          <w:szCs w:val="28"/>
        </w:rPr>
        <w:t>256</w:t>
      </w:r>
      <w:r w:rsidR="00FA7B36">
        <w:rPr>
          <w:rFonts w:ascii="Angsana New" w:hAnsi="Angsana New"/>
          <w:spacing w:val="4"/>
          <w:sz w:val="28"/>
          <w:szCs w:val="28"/>
        </w:rPr>
        <w:t>4</w:t>
      </w:r>
      <w:r w:rsidRPr="006066F4">
        <w:rPr>
          <w:rFonts w:ascii="Angsana New" w:hAnsi="Angsana New"/>
          <w:spacing w:val="4"/>
          <w:sz w:val="28"/>
          <w:szCs w:val="28"/>
        </w:rPr>
        <w:t xml:space="preserve"> </w:t>
      </w:r>
      <w:r w:rsidRPr="006066F4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>
        <w:rPr>
          <w:rFonts w:ascii="Angsana New" w:hAnsi="Angsana New"/>
          <w:spacing w:val="4"/>
          <w:sz w:val="28"/>
          <w:szCs w:val="28"/>
        </w:rPr>
        <w:t>256</w:t>
      </w:r>
      <w:r w:rsidR="00FA7B36">
        <w:rPr>
          <w:rFonts w:ascii="Angsana New" w:hAnsi="Angsana New"/>
          <w:spacing w:val="4"/>
          <w:sz w:val="28"/>
          <w:szCs w:val="28"/>
        </w:rPr>
        <w:t>3</w:t>
      </w:r>
      <w:r w:rsidRPr="006066F4">
        <w:rPr>
          <w:rFonts w:ascii="Angsana New" w:hAnsi="Angsana New"/>
          <w:spacing w:val="4"/>
          <w:sz w:val="28"/>
          <w:szCs w:val="28"/>
        </w:rPr>
        <w:t xml:space="preserve"> </w:t>
      </w:r>
      <w:r w:rsidRPr="006066F4">
        <w:rPr>
          <w:rFonts w:ascii="Angsana New" w:hAnsi="Angsana New"/>
          <w:spacing w:val="4"/>
          <w:sz w:val="28"/>
          <w:szCs w:val="28"/>
          <w:cs/>
        </w:rPr>
        <w:t>มีรายละเอียดดังนี้</w:t>
      </w:r>
    </w:p>
    <w:tbl>
      <w:tblPr>
        <w:tblW w:w="93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069"/>
        <w:gridCol w:w="1984"/>
        <w:gridCol w:w="281"/>
        <w:gridCol w:w="2021"/>
      </w:tblGrid>
      <w:tr w:rsidR="0084286C" w:rsidRPr="00030032" w14:paraId="2946FB51" w14:textId="77777777" w:rsidTr="00B41424">
        <w:trPr>
          <w:trHeight w:val="389"/>
        </w:trPr>
        <w:tc>
          <w:tcPr>
            <w:tcW w:w="5069" w:type="dxa"/>
          </w:tcPr>
          <w:p w14:paraId="348AEC6C" w14:textId="77777777" w:rsidR="0084286C" w:rsidRPr="00030032" w:rsidRDefault="0084286C" w:rsidP="001E5D59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</w:tcPr>
          <w:p w14:paraId="509CC539" w14:textId="77777777" w:rsidR="0084286C" w:rsidRPr="00030032" w:rsidRDefault="0084286C" w:rsidP="001E5D59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4286C" w:rsidRPr="00030032" w14:paraId="04BD86F4" w14:textId="77777777" w:rsidTr="00B41424">
        <w:trPr>
          <w:trHeight w:val="389"/>
        </w:trPr>
        <w:tc>
          <w:tcPr>
            <w:tcW w:w="5069" w:type="dxa"/>
          </w:tcPr>
          <w:p w14:paraId="23242393" w14:textId="77777777" w:rsidR="0084286C" w:rsidRPr="00030032" w:rsidRDefault="0084286C" w:rsidP="001E5D59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</w:tcPr>
          <w:p w14:paraId="3C758D61" w14:textId="77777777" w:rsidR="0084286C" w:rsidRDefault="0084286C" w:rsidP="001E5D59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ได้เสีย/</w:t>
            </w:r>
          </w:p>
        </w:tc>
      </w:tr>
      <w:tr w:rsidR="0084286C" w:rsidRPr="00030032" w14:paraId="023C8EE4" w14:textId="77777777" w:rsidTr="00B41424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069" w:type="dxa"/>
            <w:vAlign w:val="bottom"/>
          </w:tcPr>
          <w:p w14:paraId="75EEE168" w14:textId="77777777" w:rsidR="0084286C" w:rsidRPr="00030032" w:rsidRDefault="0084286C" w:rsidP="001E5D59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shd w:val="clear" w:color="auto" w:fill="auto"/>
            <w:vAlign w:val="center"/>
          </w:tcPr>
          <w:p w14:paraId="684A3768" w14:textId="77777777" w:rsidR="0084286C" w:rsidRPr="00030032" w:rsidRDefault="0084286C" w:rsidP="001E5D59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286C" w:rsidRPr="00030032" w14:paraId="4470E95B" w14:textId="77777777" w:rsidTr="00B41424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069" w:type="dxa"/>
            <w:vAlign w:val="bottom"/>
          </w:tcPr>
          <w:p w14:paraId="684268D6" w14:textId="77777777" w:rsidR="0084286C" w:rsidRPr="00030032" w:rsidRDefault="0084286C" w:rsidP="001E5D59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CD9CC" w14:textId="6D6F55B7" w:rsidR="0084286C" w:rsidRPr="00030032" w:rsidRDefault="0084286C" w:rsidP="001E5D59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FA7B3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25FC41D9" w14:textId="77777777" w:rsidR="0084286C" w:rsidRPr="00030032" w:rsidRDefault="0084286C" w:rsidP="001E5D59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6FA65" w14:textId="6B87F4FF" w:rsidR="0084286C" w:rsidRPr="00030032" w:rsidRDefault="0084286C" w:rsidP="001E5D59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FA7B3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FA7B36" w:rsidRPr="00030032" w14:paraId="38E8996B" w14:textId="77777777" w:rsidTr="00817B1F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069" w:type="dxa"/>
            <w:vAlign w:val="bottom"/>
          </w:tcPr>
          <w:p w14:paraId="3AB51AC8" w14:textId="6377DF8D" w:rsidR="00FA7B36" w:rsidRPr="00030032" w:rsidRDefault="00FA7B36" w:rsidP="006B100E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13283" w14:textId="1BCD60E7" w:rsidR="00FA7B36" w:rsidRPr="00963E38" w:rsidRDefault="0052312C" w:rsidP="00FA7B36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17B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971</w:t>
            </w:r>
          </w:p>
        </w:tc>
        <w:tc>
          <w:tcPr>
            <w:tcW w:w="281" w:type="dxa"/>
            <w:shd w:val="clear" w:color="auto" w:fill="auto"/>
          </w:tcPr>
          <w:p w14:paraId="048BACDA" w14:textId="77777777" w:rsidR="00FA7B36" w:rsidRPr="00963E38" w:rsidRDefault="00FA7B36" w:rsidP="00FA7B36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7D72D1D3" w14:textId="150E6D61" w:rsidR="00FA7B36" w:rsidRPr="00963E38" w:rsidRDefault="00FA7B36" w:rsidP="00FA7B36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1,336</w:t>
            </w:r>
          </w:p>
        </w:tc>
      </w:tr>
      <w:tr w:rsidR="00FA7B36" w:rsidRPr="00030032" w14:paraId="2D8190D1" w14:textId="77777777" w:rsidTr="00817B1F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069" w:type="dxa"/>
            <w:vAlign w:val="bottom"/>
          </w:tcPr>
          <w:p w14:paraId="4E526AD2" w14:textId="77777777" w:rsidR="00FA7B36" w:rsidRPr="00030032" w:rsidRDefault="00FA7B36" w:rsidP="006B100E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D8E908" w14:textId="7D46E3E7" w:rsidR="00FA7B36" w:rsidRPr="00631F77" w:rsidRDefault="00337902" w:rsidP="00FA7B36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817B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590</w:t>
            </w:r>
          </w:p>
        </w:tc>
        <w:tc>
          <w:tcPr>
            <w:tcW w:w="281" w:type="dxa"/>
            <w:shd w:val="clear" w:color="auto" w:fill="auto"/>
          </w:tcPr>
          <w:p w14:paraId="7E70C393" w14:textId="77777777" w:rsidR="00FA7B36" w:rsidRPr="00963E38" w:rsidRDefault="00FA7B36" w:rsidP="00FA7B36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470BDF47" w14:textId="041A389E" w:rsidR="00FA7B36" w:rsidRPr="00963E38" w:rsidRDefault="00FA7B36" w:rsidP="00FA7B36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8,720</w:t>
            </w:r>
          </w:p>
        </w:tc>
      </w:tr>
      <w:tr w:rsidR="00FA7B36" w:rsidRPr="00030032" w14:paraId="3F1B76C6" w14:textId="77777777" w:rsidTr="00817B1F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069" w:type="dxa"/>
            <w:vAlign w:val="bottom"/>
          </w:tcPr>
          <w:p w14:paraId="5E9D7C96" w14:textId="77777777" w:rsidR="00FA7B36" w:rsidRPr="00030032" w:rsidRDefault="00FA7B36" w:rsidP="006B100E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C17E73" w14:textId="389B07A1" w:rsidR="00FA7B36" w:rsidRPr="00631F77" w:rsidRDefault="00337902" w:rsidP="00FA7B36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  <w:r w:rsidR="00817B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81" w:type="dxa"/>
            <w:shd w:val="clear" w:color="auto" w:fill="auto"/>
          </w:tcPr>
          <w:p w14:paraId="4C1CFA90" w14:textId="77777777" w:rsidR="00FA7B36" w:rsidRPr="00963E38" w:rsidRDefault="00FA7B36" w:rsidP="00FA7B36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0EC538A9" w14:textId="3970BC99" w:rsidR="00FA7B36" w:rsidRPr="00963E38" w:rsidRDefault="00FA7B36" w:rsidP="00FA7B36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67,020</w:t>
            </w:r>
          </w:p>
        </w:tc>
      </w:tr>
    </w:tbl>
    <w:p w14:paraId="435E8116" w14:textId="2835D229" w:rsidR="002E3DCB" w:rsidRPr="002E3DCB" w:rsidRDefault="002E3DCB" w:rsidP="002E3DC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682EC2">
        <w:rPr>
          <w:rFonts w:ascii="Angsana New" w:hAnsi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4DBFFC46" w14:textId="77777777" w:rsidR="006B100E" w:rsidRPr="006B100E" w:rsidRDefault="006B100E" w:rsidP="00682E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="Angsana New" w:hAnsi="Angsana New"/>
          <w:sz w:val="16"/>
          <w:szCs w:val="16"/>
        </w:rPr>
      </w:pPr>
    </w:p>
    <w:tbl>
      <w:tblPr>
        <w:tblW w:w="9674" w:type="dxa"/>
        <w:tblInd w:w="107" w:type="dxa"/>
        <w:tblLayout w:type="fixed"/>
        <w:tblLook w:val="0000" w:firstRow="0" w:lastRow="0" w:firstColumn="0" w:lastColumn="0" w:noHBand="0" w:noVBand="0"/>
      </w:tblPr>
      <w:tblGrid>
        <w:gridCol w:w="3576"/>
        <w:gridCol w:w="1387"/>
        <w:gridCol w:w="1563"/>
        <w:gridCol w:w="1416"/>
        <w:gridCol w:w="1732"/>
      </w:tblGrid>
      <w:tr w:rsidR="00682EC2" w:rsidRPr="00A43380" w14:paraId="2E784489" w14:textId="77777777" w:rsidTr="006B100E">
        <w:trPr>
          <w:trHeight w:val="20"/>
          <w:tblHeader/>
        </w:trPr>
        <w:tc>
          <w:tcPr>
            <w:tcW w:w="1848" w:type="pct"/>
          </w:tcPr>
          <w:p w14:paraId="73EA13D7" w14:textId="77777777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2" w:type="pct"/>
            <w:gridSpan w:val="4"/>
            <w:shd w:val="clear" w:color="auto" w:fill="auto"/>
            <w:vAlign w:val="center"/>
          </w:tcPr>
          <w:p w14:paraId="760810C5" w14:textId="77777777" w:rsidR="00682EC2" w:rsidRPr="00A43380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82EC2" w:rsidRPr="00A43380" w14:paraId="1CFF68F1" w14:textId="77777777" w:rsidTr="006B100E">
        <w:trPr>
          <w:trHeight w:val="20"/>
          <w:tblHeader/>
        </w:trPr>
        <w:tc>
          <w:tcPr>
            <w:tcW w:w="1848" w:type="pct"/>
          </w:tcPr>
          <w:p w14:paraId="56EA160F" w14:textId="77777777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2" w:type="pct"/>
            <w:gridSpan w:val="4"/>
            <w:shd w:val="clear" w:color="auto" w:fill="auto"/>
            <w:vAlign w:val="bottom"/>
          </w:tcPr>
          <w:p w14:paraId="6D5D1291" w14:textId="77777777" w:rsidR="00682EC2" w:rsidRPr="00772391" w:rsidRDefault="00682EC2" w:rsidP="001E5D59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77239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</w:p>
          <w:p w14:paraId="269E2BB4" w14:textId="77777777" w:rsidR="00682EC2" w:rsidRPr="00A43380" w:rsidRDefault="00682EC2" w:rsidP="001E5D59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EC2" w:rsidRPr="00A43380" w14:paraId="4C2F0CDB" w14:textId="77777777" w:rsidTr="006B100E">
        <w:trPr>
          <w:trHeight w:val="20"/>
          <w:tblHeader/>
        </w:trPr>
        <w:tc>
          <w:tcPr>
            <w:tcW w:w="1848" w:type="pct"/>
          </w:tcPr>
          <w:p w14:paraId="0D69A325" w14:textId="77777777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bottom w:val="nil"/>
            </w:tcBorders>
            <w:shd w:val="clear" w:color="auto" w:fill="auto"/>
            <w:vAlign w:val="bottom"/>
          </w:tcPr>
          <w:p w14:paraId="28A481C2" w14:textId="77777777"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08" w:type="pct"/>
            <w:tcBorders>
              <w:bottom w:val="nil"/>
            </w:tcBorders>
            <w:shd w:val="clear" w:color="auto" w:fill="auto"/>
            <w:vAlign w:val="bottom"/>
          </w:tcPr>
          <w:p w14:paraId="4A12B59C" w14:textId="77777777"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732" w:type="pct"/>
            <w:tcBorders>
              <w:bottom w:val="nil"/>
            </w:tcBorders>
            <w:shd w:val="clear" w:color="auto" w:fill="auto"/>
            <w:vAlign w:val="bottom"/>
          </w:tcPr>
          <w:p w14:paraId="4ACDFC1C" w14:textId="77777777"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ราคาทุนตัดจำหน่าย</w:t>
            </w:r>
          </w:p>
        </w:tc>
        <w:tc>
          <w:tcPr>
            <w:tcW w:w="895" w:type="pct"/>
            <w:tcBorders>
              <w:bottom w:val="nil"/>
            </w:tcBorders>
            <w:shd w:val="clear" w:color="auto" w:fill="auto"/>
            <w:vAlign w:val="bottom"/>
          </w:tcPr>
          <w:p w14:paraId="5B4DA13A" w14:textId="77777777"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82EC2" w:rsidRPr="00A43380" w14:paraId="2270A38A" w14:textId="77777777" w:rsidTr="006B100E">
        <w:trPr>
          <w:trHeight w:val="20"/>
          <w:tblHeader/>
        </w:trPr>
        <w:tc>
          <w:tcPr>
            <w:tcW w:w="2565" w:type="pct"/>
            <w:gridSpan w:val="2"/>
            <w:shd w:val="clear" w:color="auto" w:fill="auto"/>
          </w:tcPr>
          <w:p w14:paraId="440CFEC8" w14:textId="43A420FF" w:rsidR="00682EC2" w:rsidRPr="00A43380" w:rsidRDefault="00682EC2" w:rsidP="0070131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sz w:val="28"/>
                <w:szCs w:val="28"/>
              </w:rPr>
            </w:pP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B100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08" w:type="pct"/>
            <w:shd w:val="clear" w:color="auto" w:fill="auto"/>
          </w:tcPr>
          <w:p w14:paraId="41971499" w14:textId="77777777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2" w:type="pct"/>
            <w:shd w:val="clear" w:color="auto" w:fill="auto"/>
          </w:tcPr>
          <w:p w14:paraId="5BFE1888" w14:textId="77777777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pct"/>
            <w:shd w:val="clear" w:color="auto" w:fill="auto"/>
          </w:tcPr>
          <w:p w14:paraId="3E000946" w14:textId="77777777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7FD" w:rsidRPr="00A43380" w14:paraId="568029F7" w14:textId="77777777" w:rsidTr="00354418">
        <w:trPr>
          <w:trHeight w:val="20"/>
          <w:tblHeader/>
        </w:trPr>
        <w:tc>
          <w:tcPr>
            <w:tcW w:w="1848" w:type="pct"/>
            <w:shd w:val="clear" w:color="auto" w:fill="auto"/>
          </w:tcPr>
          <w:p w14:paraId="563EA831" w14:textId="77777777" w:rsidR="00AD17FD" w:rsidRPr="00793172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CC74F72" w14:textId="1789E545"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53F949E" w14:textId="184EF56B"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333540D3" w14:textId="322DD6FA"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1D04A6D0" w14:textId="78D2EEFC" w:rsidR="00AD17FD" w:rsidRPr="00A43380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</w:tr>
      <w:tr w:rsidR="00AD17FD" w:rsidRPr="00A43380" w14:paraId="6ACEC7E3" w14:textId="77777777" w:rsidTr="00354418">
        <w:trPr>
          <w:trHeight w:val="20"/>
          <w:tblHeader/>
        </w:trPr>
        <w:tc>
          <w:tcPr>
            <w:tcW w:w="1848" w:type="pct"/>
            <w:shd w:val="clear" w:color="auto" w:fill="auto"/>
          </w:tcPr>
          <w:p w14:paraId="0DD6CF9C" w14:textId="77777777" w:rsidR="00AD17FD" w:rsidRPr="00793172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04E75636" w14:textId="202D48CF"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9E3147C" w14:textId="76182BA3"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7959BBB" w14:textId="61810644"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101,35</w:t>
            </w:r>
            <w:r w:rsidR="0049375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2184481A" w14:textId="2C106C1F" w:rsidR="00AD17FD" w:rsidRPr="00A43380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101,35</w:t>
            </w:r>
            <w:r w:rsidR="0049375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D17FD" w:rsidRPr="00A43380" w14:paraId="7B1718CE" w14:textId="77777777" w:rsidTr="00354418">
        <w:trPr>
          <w:trHeight w:val="20"/>
          <w:tblHeader/>
        </w:trPr>
        <w:tc>
          <w:tcPr>
            <w:tcW w:w="1848" w:type="pct"/>
            <w:shd w:val="clear" w:color="auto" w:fill="auto"/>
          </w:tcPr>
          <w:p w14:paraId="19D74362" w14:textId="77777777" w:rsidR="00AD17FD" w:rsidRPr="00793172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7240BA13" w14:textId="77777777"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82F62F0" w14:textId="77777777"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CF36ABB" w14:textId="77777777"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pct"/>
            <w:shd w:val="clear" w:color="auto" w:fill="auto"/>
            <w:vAlign w:val="bottom"/>
          </w:tcPr>
          <w:p w14:paraId="71523DBB" w14:textId="77777777" w:rsidR="00AD17FD" w:rsidRPr="00A43380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7FD" w:rsidRPr="00A43380" w14:paraId="71745EC7" w14:textId="77777777" w:rsidTr="00354418">
        <w:trPr>
          <w:trHeight w:val="20"/>
          <w:tblHeader/>
        </w:trPr>
        <w:tc>
          <w:tcPr>
            <w:tcW w:w="1848" w:type="pct"/>
            <w:shd w:val="clear" w:color="auto" w:fill="auto"/>
          </w:tcPr>
          <w:p w14:paraId="401F8A00" w14:textId="77777777" w:rsidR="00AD17FD" w:rsidRPr="00793172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93172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4FE02E3" w14:textId="044EDE48"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FC16C9E" w14:textId="112FE95C"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A70E567" w14:textId="10074326" w:rsidR="00AD17FD" w:rsidRPr="006B100E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081D91F0" w14:textId="2F580711" w:rsidR="00AD17FD" w:rsidRPr="00A43380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AD17FD" w:rsidRPr="000B0FA4" w14:paraId="7E0FDDE3" w14:textId="77777777" w:rsidTr="00354418">
        <w:trPr>
          <w:trHeight w:val="20"/>
          <w:tblHeader/>
        </w:trPr>
        <w:tc>
          <w:tcPr>
            <w:tcW w:w="1848" w:type="pct"/>
            <w:shd w:val="clear" w:color="auto" w:fill="auto"/>
          </w:tcPr>
          <w:p w14:paraId="1864FA25" w14:textId="77777777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74DD2F09" w14:textId="77777777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6462650D" w14:textId="77777777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2DCB9C6F" w14:textId="77777777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pct"/>
            <w:shd w:val="clear" w:color="auto" w:fill="auto"/>
            <w:vAlign w:val="bottom"/>
          </w:tcPr>
          <w:p w14:paraId="773D19B3" w14:textId="77777777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7FD" w:rsidRPr="000B0FA4" w14:paraId="088F2B1F" w14:textId="77777777" w:rsidTr="000B0FA4">
        <w:trPr>
          <w:trHeight w:val="20"/>
          <w:tblHeader/>
        </w:trPr>
        <w:tc>
          <w:tcPr>
            <w:tcW w:w="1848" w:type="pct"/>
            <w:shd w:val="clear" w:color="auto" w:fill="auto"/>
          </w:tcPr>
          <w:p w14:paraId="41C04307" w14:textId="4832FB5A" w:rsidR="00AD17FD" w:rsidRPr="000B0FA4" w:rsidRDefault="00AD17FD" w:rsidP="00B40A9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743" w:hanging="392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B0FA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ตราสารทุน - หลักทรัพย์จดทะเบียน</w:t>
            </w:r>
            <w:r w:rsidR="008F30B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07D83D3C" w14:textId="60B222A8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0DB1EA89" w14:textId="4436439A" w:rsidR="00AD17FD" w:rsidRPr="000B0FA4" w:rsidRDefault="000B0FA4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224,316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D7F4509" w14:textId="2829BE3F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16885E1D" w14:textId="2AF98CD6" w:rsidR="00AD17FD" w:rsidRPr="000B0FA4" w:rsidRDefault="000B0FA4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224,316</w:t>
            </w:r>
          </w:p>
        </w:tc>
      </w:tr>
      <w:tr w:rsidR="00AD17FD" w:rsidRPr="000B0FA4" w14:paraId="01D79C89" w14:textId="77777777" w:rsidTr="005255CC">
        <w:trPr>
          <w:trHeight w:val="20"/>
          <w:tblHeader/>
        </w:trPr>
        <w:tc>
          <w:tcPr>
            <w:tcW w:w="1848" w:type="pct"/>
            <w:shd w:val="clear" w:color="auto" w:fill="auto"/>
          </w:tcPr>
          <w:p w14:paraId="7775FAA8" w14:textId="77777777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 w:hanging="108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B0FA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ตราสารทุน - หลักทรัพย์ที่ไม่อยู่ใน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041DFA4B" w14:textId="6C4BC07D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0D17BB15" w14:textId="77777777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270D211" w14:textId="77777777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pct"/>
            <w:shd w:val="clear" w:color="auto" w:fill="auto"/>
            <w:vAlign w:val="bottom"/>
          </w:tcPr>
          <w:p w14:paraId="1D37D448" w14:textId="77777777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17FD" w:rsidRPr="000B0FA4" w14:paraId="72F9F6C3" w14:textId="77777777" w:rsidTr="000B0FA4">
        <w:trPr>
          <w:trHeight w:val="20"/>
          <w:tblHeader/>
        </w:trPr>
        <w:tc>
          <w:tcPr>
            <w:tcW w:w="1848" w:type="pct"/>
            <w:shd w:val="clear" w:color="auto" w:fill="auto"/>
          </w:tcPr>
          <w:p w14:paraId="479CE718" w14:textId="77777777" w:rsidR="00AD17FD" w:rsidRPr="000B0FA4" w:rsidRDefault="00AD17FD" w:rsidP="00B40A9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743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 w:hint="cs"/>
                <w:sz w:val="28"/>
                <w:szCs w:val="28"/>
                <w:cs/>
              </w:rPr>
              <w:t>ความต้องการตลาด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95A6DD1" w14:textId="31246B21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D33E38F" w14:textId="444B1375" w:rsidR="00AD17FD" w:rsidRPr="000B0FA4" w:rsidRDefault="000B0FA4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3</w:t>
            </w:r>
            <w:r w:rsidR="00C741CB">
              <w:rPr>
                <w:rFonts w:ascii="Angsana New" w:hAnsi="Angsana New"/>
                <w:sz w:val="28"/>
                <w:szCs w:val="28"/>
              </w:rPr>
              <w:t>5</w:t>
            </w:r>
            <w:r w:rsidRPr="000B0FA4">
              <w:rPr>
                <w:rFonts w:ascii="Angsana New" w:hAnsi="Angsana New"/>
                <w:sz w:val="28"/>
                <w:szCs w:val="28"/>
              </w:rPr>
              <w:t>,472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AADCFB9" w14:textId="64744F73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5906BFD3" w14:textId="49C87DDB" w:rsidR="00AD17FD" w:rsidRPr="000B0FA4" w:rsidRDefault="000B0FA4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3</w:t>
            </w:r>
            <w:r w:rsidR="00C741CB">
              <w:rPr>
                <w:rFonts w:ascii="Angsana New" w:hAnsi="Angsana New"/>
                <w:sz w:val="28"/>
                <w:szCs w:val="28"/>
              </w:rPr>
              <w:t>5</w:t>
            </w:r>
            <w:r w:rsidRPr="000B0FA4">
              <w:rPr>
                <w:rFonts w:ascii="Angsana New" w:hAnsi="Angsana New"/>
                <w:sz w:val="28"/>
                <w:szCs w:val="28"/>
              </w:rPr>
              <w:t>,472</w:t>
            </w:r>
          </w:p>
        </w:tc>
      </w:tr>
      <w:tr w:rsidR="00AD17FD" w:rsidRPr="000B0FA4" w14:paraId="6B150EB6" w14:textId="77777777" w:rsidTr="005255CC">
        <w:trPr>
          <w:trHeight w:val="20"/>
          <w:tblHeader/>
        </w:trPr>
        <w:tc>
          <w:tcPr>
            <w:tcW w:w="1848" w:type="pct"/>
            <w:shd w:val="clear" w:color="auto" w:fill="auto"/>
          </w:tcPr>
          <w:p w14:paraId="7A7C935E" w14:textId="77777777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0B0FA4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82E7928" w14:textId="5D2EA43B" w:rsidR="00AD17FD" w:rsidRPr="000B0FA4" w:rsidRDefault="00AD17FD" w:rsidP="00AD17FD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9EABEAF" w14:textId="380C9FE6" w:rsidR="00AD17FD" w:rsidRPr="000B0FA4" w:rsidRDefault="00AD17FD" w:rsidP="00AD17FD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4DA22088" w14:textId="0E02C319" w:rsidR="00AD17FD" w:rsidRPr="000B0FA4" w:rsidRDefault="00354418" w:rsidP="00AD17FD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3,528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5FC6DCE4" w14:textId="71CDE8B2" w:rsidR="00AD17FD" w:rsidRPr="000B0FA4" w:rsidRDefault="00D05605" w:rsidP="00AD17FD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FA4">
              <w:rPr>
                <w:rFonts w:ascii="Angsana New" w:hAnsi="Angsana New"/>
                <w:sz w:val="28"/>
                <w:szCs w:val="28"/>
              </w:rPr>
              <w:t>3,528</w:t>
            </w:r>
          </w:p>
        </w:tc>
      </w:tr>
      <w:tr w:rsidR="00AD17FD" w:rsidRPr="00A43380" w14:paraId="46D4C68C" w14:textId="77777777" w:rsidTr="000B0FA4">
        <w:trPr>
          <w:trHeight w:val="20"/>
          <w:tblHeader/>
        </w:trPr>
        <w:tc>
          <w:tcPr>
            <w:tcW w:w="1848" w:type="pct"/>
            <w:shd w:val="clear" w:color="auto" w:fill="auto"/>
          </w:tcPr>
          <w:p w14:paraId="21E24DEF" w14:textId="77777777" w:rsidR="00AD17FD" w:rsidRPr="000B0FA4" w:rsidRDefault="00AD17FD" w:rsidP="00AD17F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0F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01D4A05F" w14:textId="1EDA38C6" w:rsidR="00AD17FD" w:rsidRPr="000B0FA4" w:rsidRDefault="00AD17FD" w:rsidP="00AD17FD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0FA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519081E" w14:textId="2F63C2AC" w:rsidR="00AD17FD" w:rsidRPr="000B0FA4" w:rsidRDefault="000B0FA4" w:rsidP="00AD17FD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0FA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741CB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Pr="000B0FA4">
              <w:rPr>
                <w:rFonts w:ascii="Angsana New" w:hAnsi="Angsana New"/>
                <w:b/>
                <w:bCs/>
                <w:sz w:val="28"/>
                <w:szCs w:val="28"/>
              </w:rPr>
              <w:t>,788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3C595C2A" w14:textId="1D68B005" w:rsidR="00AD17FD" w:rsidRPr="000B0FA4" w:rsidRDefault="00EE66D4" w:rsidP="00AD17FD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0FA4">
              <w:rPr>
                <w:rFonts w:ascii="Angsana New" w:hAnsi="Angsana New"/>
                <w:b/>
                <w:bCs/>
                <w:sz w:val="28"/>
                <w:szCs w:val="28"/>
              </w:rPr>
              <w:t>154,0</w:t>
            </w:r>
            <w:r w:rsidR="007A0AA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D62D1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4B318C00" w14:textId="30D1635D" w:rsidR="00AD17FD" w:rsidRPr="00717E8C" w:rsidRDefault="000B0FA4" w:rsidP="00AD17FD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0FA4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  <w:r w:rsidR="00B5712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B0FA4">
              <w:rPr>
                <w:rFonts w:ascii="Angsana New" w:hAnsi="Angsana New"/>
                <w:b/>
                <w:bCs/>
                <w:sz w:val="28"/>
                <w:szCs w:val="28"/>
              </w:rPr>
              <w:t>,8</w:t>
            </w:r>
            <w:r w:rsidR="00D62D1B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</w:tr>
    </w:tbl>
    <w:p w14:paraId="4F085031" w14:textId="77777777" w:rsidR="00682EC2" w:rsidRDefault="00682EC2"/>
    <w:p w14:paraId="33CC4164" w14:textId="77777777" w:rsidR="002E3DCB" w:rsidRDefault="002E3DCB"/>
    <w:p w14:paraId="3DF572A5" w14:textId="77777777" w:rsidR="002E3DCB" w:rsidRDefault="002E3DCB"/>
    <w:p w14:paraId="0C3BEB34" w14:textId="77777777" w:rsidR="002E3DCB" w:rsidRDefault="002E3DCB"/>
    <w:p w14:paraId="71BAD366" w14:textId="77777777" w:rsidR="002E3DCB" w:rsidRDefault="002E3DCB"/>
    <w:p w14:paraId="274CE206" w14:textId="77777777" w:rsidR="002E3DCB" w:rsidRDefault="002E3DCB" w:rsidP="002E3DCB"/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3519"/>
        <w:gridCol w:w="1444"/>
        <w:gridCol w:w="1561"/>
        <w:gridCol w:w="1416"/>
        <w:gridCol w:w="1841"/>
      </w:tblGrid>
      <w:tr w:rsidR="00682EC2" w:rsidRPr="00A43380" w14:paraId="58C624DA" w14:textId="77777777" w:rsidTr="00701313">
        <w:trPr>
          <w:trHeight w:val="20"/>
          <w:tblHeader/>
        </w:trPr>
        <w:tc>
          <w:tcPr>
            <w:tcW w:w="1799" w:type="pct"/>
          </w:tcPr>
          <w:p w14:paraId="3875DF39" w14:textId="77777777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1" w:type="pct"/>
            <w:gridSpan w:val="4"/>
            <w:shd w:val="clear" w:color="auto" w:fill="auto"/>
            <w:vAlign w:val="center"/>
          </w:tcPr>
          <w:p w14:paraId="1D015FD5" w14:textId="77777777" w:rsidR="00682EC2" w:rsidRPr="00A43380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82EC2" w:rsidRPr="00A43380" w14:paraId="0BB6B641" w14:textId="77777777" w:rsidTr="00701313">
        <w:trPr>
          <w:trHeight w:val="734"/>
          <w:tblHeader/>
        </w:trPr>
        <w:tc>
          <w:tcPr>
            <w:tcW w:w="1799" w:type="pct"/>
          </w:tcPr>
          <w:p w14:paraId="44809B0F" w14:textId="77777777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1" w:type="pct"/>
            <w:gridSpan w:val="4"/>
            <w:shd w:val="clear" w:color="auto" w:fill="auto"/>
          </w:tcPr>
          <w:p w14:paraId="14C95C74" w14:textId="77777777" w:rsidR="00682EC2" w:rsidRPr="00772391" w:rsidRDefault="00682EC2" w:rsidP="001E5D59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77239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</w:p>
          <w:p w14:paraId="0BEC84FE" w14:textId="77777777" w:rsidR="00682EC2" w:rsidRPr="00854D57" w:rsidRDefault="00682EC2" w:rsidP="001E5D59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EC2" w:rsidRPr="002F6DC6" w14:paraId="2264529D" w14:textId="77777777" w:rsidTr="00701313">
        <w:trPr>
          <w:trHeight w:val="20"/>
          <w:tblHeader/>
        </w:trPr>
        <w:tc>
          <w:tcPr>
            <w:tcW w:w="1799" w:type="pct"/>
          </w:tcPr>
          <w:p w14:paraId="7B7A9501" w14:textId="77777777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pct"/>
            <w:tcBorders>
              <w:bottom w:val="nil"/>
            </w:tcBorders>
            <w:shd w:val="clear" w:color="auto" w:fill="auto"/>
            <w:vAlign w:val="bottom"/>
          </w:tcPr>
          <w:p w14:paraId="28B34CD0" w14:textId="77777777"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01968E60" w14:textId="77777777"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vAlign w:val="bottom"/>
          </w:tcPr>
          <w:p w14:paraId="07E09EF1" w14:textId="77777777"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ราคาทุนตัดจำหน่าย</w:t>
            </w:r>
          </w:p>
        </w:tc>
        <w:tc>
          <w:tcPr>
            <w:tcW w:w="941" w:type="pct"/>
            <w:tcBorders>
              <w:bottom w:val="nil"/>
            </w:tcBorders>
            <w:shd w:val="clear" w:color="auto" w:fill="auto"/>
            <w:vAlign w:val="bottom"/>
          </w:tcPr>
          <w:p w14:paraId="4F3E4184" w14:textId="77777777" w:rsidR="00682EC2" w:rsidRPr="002F6DC6" w:rsidRDefault="00682EC2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82EC2" w:rsidRPr="00A43380" w14:paraId="43DF49E6" w14:textId="77777777" w:rsidTr="00701313">
        <w:trPr>
          <w:trHeight w:val="20"/>
          <w:tblHeader/>
        </w:trPr>
        <w:tc>
          <w:tcPr>
            <w:tcW w:w="2537" w:type="pct"/>
            <w:gridSpan w:val="2"/>
            <w:shd w:val="clear" w:color="auto" w:fill="auto"/>
          </w:tcPr>
          <w:p w14:paraId="7DC2112C" w14:textId="0714CBDB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B100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8" w:type="pct"/>
            <w:shd w:val="clear" w:color="auto" w:fill="auto"/>
          </w:tcPr>
          <w:p w14:paraId="1919B169" w14:textId="77777777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shd w:val="clear" w:color="auto" w:fill="auto"/>
          </w:tcPr>
          <w:p w14:paraId="09B7B654" w14:textId="77777777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pct"/>
            <w:shd w:val="clear" w:color="auto" w:fill="auto"/>
          </w:tcPr>
          <w:p w14:paraId="67DA7C4B" w14:textId="77777777" w:rsidR="00682EC2" w:rsidRPr="00A43380" w:rsidRDefault="00682EC2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2092" w:rsidRPr="00A43380" w14:paraId="678A2567" w14:textId="77777777" w:rsidTr="006C2092">
        <w:trPr>
          <w:trHeight w:val="20"/>
          <w:tblHeader/>
        </w:trPr>
        <w:tc>
          <w:tcPr>
            <w:tcW w:w="1799" w:type="pct"/>
            <w:shd w:val="clear" w:color="auto" w:fill="auto"/>
          </w:tcPr>
          <w:p w14:paraId="6822D1AC" w14:textId="0EEF20FF" w:rsidR="006C2092" w:rsidRPr="001804E2" w:rsidRDefault="006C2092" w:rsidP="006C209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28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04E2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และเงินกู้ยืมระยะสั้น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1AD29A83" w14:textId="2AFB42C6" w:rsidR="006C2092" w:rsidRPr="00A43380" w:rsidRDefault="006C2092" w:rsidP="006C209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1C7E6411" w14:textId="1841AFA0" w:rsidR="006C2092" w:rsidRPr="00A43380" w:rsidRDefault="006C2092" w:rsidP="006C209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37D196CD" w14:textId="2182213C" w:rsidR="006C2092" w:rsidRPr="00A43380" w:rsidRDefault="006C2092" w:rsidP="006C209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pct"/>
            <w:shd w:val="clear" w:color="auto" w:fill="auto"/>
            <w:vAlign w:val="bottom"/>
          </w:tcPr>
          <w:p w14:paraId="7E92F9E8" w14:textId="09912D43" w:rsidR="006C2092" w:rsidRPr="00A43380" w:rsidRDefault="006C2092" w:rsidP="006C209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671" w:rsidRPr="00A43380" w14:paraId="6317EC43" w14:textId="77777777" w:rsidTr="006C2092">
        <w:trPr>
          <w:trHeight w:val="20"/>
          <w:tblHeader/>
        </w:trPr>
        <w:tc>
          <w:tcPr>
            <w:tcW w:w="1799" w:type="pct"/>
            <w:shd w:val="clear" w:color="auto" w:fill="auto"/>
          </w:tcPr>
          <w:p w14:paraId="4524CF18" w14:textId="554D3B77" w:rsidR="00761671" w:rsidRPr="001804E2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28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761671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30299513" w14:textId="03B3137F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4648CD13" w14:textId="07FFAAEF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1F01D34" w14:textId="764D4459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240,966</w:t>
            </w:r>
          </w:p>
        </w:tc>
        <w:tc>
          <w:tcPr>
            <w:tcW w:w="941" w:type="pct"/>
            <w:shd w:val="clear" w:color="auto" w:fill="auto"/>
            <w:vAlign w:val="bottom"/>
          </w:tcPr>
          <w:p w14:paraId="239D42C9" w14:textId="0D440D03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240,966</w:t>
            </w:r>
          </w:p>
        </w:tc>
      </w:tr>
      <w:tr w:rsidR="00761671" w:rsidRPr="00A43380" w14:paraId="33207EDE" w14:textId="77777777" w:rsidTr="006C2092">
        <w:trPr>
          <w:trHeight w:val="20"/>
          <w:tblHeader/>
        </w:trPr>
        <w:tc>
          <w:tcPr>
            <w:tcW w:w="17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9BE74" w14:textId="77777777" w:rsidR="00761671" w:rsidRPr="00C86853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73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0B9C4069" w14:textId="44ED535F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045FAE93" w14:textId="46D5A962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5B8FA3E" w14:textId="7D60692D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89,1</w:t>
            </w:r>
            <w:r w:rsidR="003F131C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941" w:type="pct"/>
            <w:shd w:val="clear" w:color="auto" w:fill="auto"/>
            <w:vAlign w:val="bottom"/>
          </w:tcPr>
          <w:p w14:paraId="04650940" w14:textId="6194AA78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89,1</w:t>
            </w:r>
            <w:r w:rsidR="003F131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761671" w:rsidRPr="00A43380" w14:paraId="19CF6BB6" w14:textId="77777777" w:rsidTr="006C2092">
        <w:trPr>
          <w:trHeight w:val="20"/>
          <w:tblHeader/>
        </w:trPr>
        <w:tc>
          <w:tcPr>
            <w:tcW w:w="17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AFE158" w14:textId="782B88B6" w:rsidR="00761671" w:rsidRPr="00C86853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73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ส่วนข</w:t>
            </w:r>
            <w:r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องหนี้สินตามสัญญาเช่าที่ถึง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7664A683" w14:textId="0A18C1F8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0E54DC9D" w14:textId="40A4B74C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8A03D23" w14:textId="12040E49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pct"/>
            <w:shd w:val="clear" w:color="auto" w:fill="auto"/>
            <w:vAlign w:val="bottom"/>
          </w:tcPr>
          <w:p w14:paraId="66565A34" w14:textId="0421714B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671" w:rsidRPr="00A43380" w14:paraId="427D903D" w14:textId="77777777" w:rsidTr="006C2092">
        <w:trPr>
          <w:trHeight w:val="20"/>
          <w:tblHeader/>
        </w:trPr>
        <w:tc>
          <w:tcPr>
            <w:tcW w:w="17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5CE78E" w14:textId="08C7E868" w:rsidR="00761671" w:rsidRPr="00367873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 xml:space="preserve">      </w:t>
            </w:r>
            <w:r w:rsidRPr="00761671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2D2C16B1" w14:textId="0033917E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0F6F518E" w14:textId="55613EE0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C98727A" w14:textId="0EB608BF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941" w:type="pct"/>
            <w:shd w:val="clear" w:color="auto" w:fill="auto"/>
            <w:vAlign w:val="bottom"/>
          </w:tcPr>
          <w:p w14:paraId="3F6C8D82" w14:textId="787A426D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</w:tr>
      <w:tr w:rsidR="00761671" w:rsidRPr="00A43380" w14:paraId="59639BC1" w14:textId="77777777" w:rsidTr="006C2092">
        <w:trPr>
          <w:trHeight w:val="20"/>
          <w:tblHeader/>
        </w:trPr>
        <w:tc>
          <w:tcPr>
            <w:tcW w:w="17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3F165" w14:textId="05F53F8C" w:rsidR="00761671" w:rsidRPr="00B13E74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>ประมาณการหนี้สินหมุนเวียน</w:t>
            </w:r>
            <w:r w:rsidR="008F30BB"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>สำหรับ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26308616" w14:textId="1CD0D098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2E94BE07" w14:textId="225B1F69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B4AE9B0" w14:textId="7EA1DAFD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pct"/>
            <w:shd w:val="clear" w:color="auto" w:fill="auto"/>
            <w:vAlign w:val="bottom"/>
          </w:tcPr>
          <w:p w14:paraId="23F3C1EE" w14:textId="1BF0C427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671" w:rsidRPr="00A43380" w14:paraId="05D0875E" w14:textId="77777777" w:rsidTr="006C2092">
        <w:trPr>
          <w:trHeight w:val="20"/>
          <w:tblHeader/>
        </w:trPr>
        <w:tc>
          <w:tcPr>
            <w:tcW w:w="17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F85900" w14:textId="49E471BD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 xml:space="preserve">      ผลประโยชน์พนักงาน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657B3355" w14:textId="4C3228E0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426D3805" w14:textId="3B56FBAE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30AE01F" w14:textId="7CCA3D6C" w:rsidR="00761671" w:rsidRDefault="0052312C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6167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941" w:type="pct"/>
            <w:shd w:val="clear" w:color="auto" w:fill="auto"/>
            <w:vAlign w:val="bottom"/>
          </w:tcPr>
          <w:p w14:paraId="0344E9F8" w14:textId="5703D750" w:rsidR="00761671" w:rsidRDefault="00FF5A50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6167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972</w:t>
            </w:r>
          </w:p>
        </w:tc>
      </w:tr>
      <w:tr w:rsidR="00761671" w:rsidRPr="00A43380" w14:paraId="6E9DCD55" w14:textId="77777777" w:rsidTr="006C2092">
        <w:trPr>
          <w:trHeight w:val="20"/>
          <w:tblHeader/>
        </w:trPr>
        <w:tc>
          <w:tcPr>
            <w:tcW w:w="17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B2237" w14:textId="77777777" w:rsidR="00761671" w:rsidRPr="00B13E74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0C3C6F6D" w14:textId="07E13183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058B5B1A" w14:textId="16C5F9D8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E32B841" w14:textId="7AAD2111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941" w:type="pct"/>
            <w:shd w:val="clear" w:color="auto" w:fill="auto"/>
            <w:vAlign w:val="bottom"/>
          </w:tcPr>
          <w:p w14:paraId="0AD37E37" w14:textId="3994E55F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</w:tr>
      <w:tr w:rsidR="00761671" w:rsidRPr="00A43380" w14:paraId="1AFEDE83" w14:textId="77777777" w:rsidTr="006C2092">
        <w:trPr>
          <w:trHeight w:val="20"/>
          <w:tblHeader/>
        </w:trPr>
        <w:tc>
          <w:tcPr>
            <w:tcW w:w="17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DB2F6A" w14:textId="6A2FB4C5" w:rsidR="00761671" w:rsidRPr="00B13E74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11B6C0F7" w14:textId="77A15746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2B1573D6" w14:textId="6AA5D9CC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7109A3BE" w14:textId="62A83615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pct"/>
            <w:shd w:val="clear" w:color="auto" w:fill="auto"/>
            <w:vAlign w:val="bottom"/>
          </w:tcPr>
          <w:p w14:paraId="19DBA969" w14:textId="039E156A" w:rsidR="00761671" w:rsidRPr="00A43380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671" w:rsidRPr="00A43380" w14:paraId="0E7E3ED3" w14:textId="77777777" w:rsidTr="006C2092">
        <w:trPr>
          <w:trHeight w:val="20"/>
          <w:tblHeader/>
        </w:trPr>
        <w:tc>
          <w:tcPr>
            <w:tcW w:w="17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ACCAF" w14:textId="508102FA" w:rsidR="00761671" w:rsidRPr="00B13E74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 xml:space="preserve">      </w:t>
            </w: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131B0DA0" w14:textId="17393670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0FE66182" w14:textId="592B96A5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4377C6A" w14:textId="22E87223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671">
              <w:rPr>
                <w:rFonts w:ascii="Angsana New" w:hAnsi="Angsana New"/>
                <w:sz w:val="28"/>
                <w:szCs w:val="28"/>
              </w:rPr>
              <w:t>3</w:t>
            </w:r>
            <w:r w:rsidR="00BE3EC6">
              <w:rPr>
                <w:rFonts w:ascii="Angsana New" w:hAnsi="Angsana New"/>
                <w:sz w:val="28"/>
                <w:szCs w:val="28"/>
              </w:rPr>
              <w:t>2,</w:t>
            </w:r>
            <w:r w:rsidR="00FF5A50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941" w:type="pct"/>
            <w:shd w:val="clear" w:color="auto" w:fill="auto"/>
            <w:vAlign w:val="bottom"/>
          </w:tcPr>
          <w:p w14:paraId="2FACAD39" w14:textId="4D38438D" w:rsidR="00761671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671">
              <w:rPr>
                <w:rFonts w:ascii="Angsana New" w:hAnsi="Angsana New"/>
                <w:sz w:val="28"/>
                <w:szCs w:val="28"/>
              </w:rPr>
              <w:t>3</w:t>
            </w:r>
            <w:r w:rsidR="00BE3EC6">
              <w:rPr>
                <w:rFonts w:ascii="Angsana New" w:hAnsi="Angsana New"/>
                <w:sz w:val="28"/>
                <w:szCs w:val="28"/>
              </w:rPr>
              <w:t>2,</w:t>
            </w:r>
            <w:r w:rsidR="00FF5A50"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761671" w:rsidRPr="00A43380" w14:paraId="7CC51028" w14:textId="77777777" w:rsidTr="006C2092">
        <w:trPr>
          <w:trHeight w:val="20"/>
          <w:tblHeader/>
        </w:trPr>
        <w:tc>
          <w:tcPr>
            <w:tcW w:w="17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B185D" w14:textId="77777777" w:rsidR="00761671" w:rsidRPr="00B13E74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44D27A48" w14:textId="43404E26" w:rsidR="00761671" w:rsidRPr="00A43380" w:rsidRDefault="00761671" w:rsidP="00761671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59A9F578" w14:textId="7DE2B1FE" w:rsidR="00761671" w:rsidRPr="00A43380" w:rsidRDefault="00761671" w:rsidP="00761671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83AEA36" w14:textId="12D4FEAF" w:rsidR="00761671" w:rsidRPr="00A43380" w:rsidRDefault="00761671" w:rsidP="00761671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3,211</w:t>
            </w:r>
          </w:p>
        </w:tc>
        <w:tc>
          <w:tcPr>
            <w:tcW w:w="941" w:type="pct"/>
            <w:shd w:val="clear" w:color="auto" w:fill="auto"/>
            <w:vAlign w:val="bottom"/>
          </w:tcPr>
          <w:p w14:paraId="37380FDB" w14:textId="74037DD6" w:rsidR="00761671" w:rsidRPr="00A43380" w:rsidRDefault="00761671" w:rsidP="00761671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3,211</w:t>
            </w:r>
          </w:p>
        </w:tc>
      </w:tr>
      <w:tr w:rsidR="00761671" w:rsidRPr="00A43380" w14:paraId="3D5D42DC" w14:textId="77777777" w:rsidTr="006C2092">
        <w:trPr>
          <w:trHeight w:val="20"/>
          <w:tblHeader/>
        </w:trPr>
        <w:tc>
          <w:tcPr>
            <w:tcW w:w="179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9D94D" w14:textId="77777777" w:rsidR="00761671" w:rsidRPr="00B13E74" w:rsidRDefault="00761671" w:rsidP="0076167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  <w:t>รวมหนี้สิน</w:t>
            </w:r>
            <w:r>
              <w:rPr>
                <w:rFonts w:asciiTheme="majorBidi" w:eastAsia="Arial Unicode MS" w:hAnsiTheme="majorBidi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27E221BC" w14:textId="1502DF06" w:rsidR="00761671" w:rsidRPr="00A43380" w:rsidRDefault="00761671" w:rsidP="00761671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2934FD12" w14:textId="7CD36C02" w:rsidR="00761671" w:rsidRPr="00A43380" w:rsidRDefault="00761671" w:rsidP="00761671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0DD51DC" w14:textId="27A0B4C1" w:rsidR="00761671" w:rsidRPr="00A43380" w:rsidRDefault="00761671" w:rsidP="00761671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86A66">
              <w:rPr>
                <w:rFonts w:ascii="Angsana New" w:hAnsi="Angsana New"/>
                <w:sz w:val="28"/>
                <w:szCs w:val="28"/>
              </w:rPr>
              <w:t>69,15</w:t>
            </w:r>
            <w:r w:rsidR="00FF5A5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41" w:type="pct"/>
            <w:shd w:val="clear" w:color="auto" w:fill="auto"/>
            <w:vAlign w:val="bottom"/>
          </w:tcPr>
          <w:p w14:paraId="759A5935" w14:textId="3AA4BEB4" w:rsidR="00761671" w:rsidRPr="00A43380" w:rsidRDefault="00761671" w:rsidP="00761671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A33FB">
              <w:rPr>
                <w:rFonts w:ascii="Angsana New" w:hAnsi="Angsana New"/>
                <w:sz w:val="28"/>
                <w:szCs w:val="28"/>
              </w:rPr>
              <w:t>69,15</w:t>
            </w:r>
            <w:r w:rsidR="00FF5A5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7D899872" w14:textId="22AA4D9E" w:rsidR="008F30BB" w:rsidRDefault="008F30BB" w:rsidP="006D7312">
      <w:pPr>
        <w:spacing w:before="120" w:after="120"/>
        <w:rPr>
          <w:rFonts w:asciiTheme="majorBidi" w:hAnsiTheme="majorBidi" w:cstheme="majorBidi"/>
          <w:sz w:val="28"/>
          <w:szCs w:val="28"/>
        </w:rPr>
      </w:pPr>
    </w:p>
    <w:p w14:paraId="4B87BE4B" w14:textId="77777777" w:rsidR="002E3DCB" w:rsidRDefault="002E3DCB" w:rsidP="006D7312">
      <w:pPr>
        <w:spacing w:before="120" w:after="120"/>
        <w:rPr>
          <w:rFonts w:asciiTheme="majorBidi" w:hAnsiTheme="majorBidi" w:cstheme="majorBidi"/>
          <w:sz w:val="28"/>
          <w:szCs w:val="28"/>
        </w:rPr>
      </w:pPr>
    </w:p>
    <w:p w14:paraId="319C3357" w14:textId="77777777" w:rsidR="002E3DCB" w:rsidRDefault="002E3DCB" w:rsidP="006D7312">
      <w:pPr>
        <w:spacing w:before="120" w:after="120"/>
        <w:rPr>
          <w:rFonts w:asciiTheme="majorBidi" w:hAnsiTheme="majorBidi" w:cstheme="majorBidi"/>
          <w:sz w:val="28"/>
          <w:szCs w:val="28"/>
        </w:rPr>
      </w:pPr>
    </w:p>
    <w:p w14:paraId="506A6041" w14:textId="77777777" w:rsidR="002E3DCB" w:rsidRDefault="002E3DCB" w:rsidP="006D7312">
      <w:pPr>
        <w:spacing w:before="120" w:after="120"/>
        <w:rPr>
          <w:rFonts w:asciiTheme="majorBidi" w:hAnsiTheme="majorBidi" w:cstheme="majorBidi"/>
          <w:sz w:val="28"/>
          <w:szCs w:val="28"/>
        </w:rPr>
      </w:pPr>
    </w:p>
    <w:p w14:paraId="1BFB7AAD" w14:textId="77777777" w:rsidR="002E3DCB" w:rsidRDefault="002E3DCB" w:rsidP="006D7312">
      <w:pPr>
        <w:spacing w:before="120" w:after="120"/>
        <w:rPr>
          <w:rFonts w:asciiTheme="majorBidi" w:hAnsiTheme="majorBidi" w:cstheme="majorBidi"/>
          <w:sz w:val="28"/>
          <w:szCs w:val="28"/>
        </w:rPr>
      </w:pPr>
    </w:p>
    <w:p w14:paraId="199E0941" w14:textId="77777777" w:rsidR="002E3DCB" w:rsidRDefault="002E3DCB" w:rsidP="006D7312">
      <w:pPr>
        <w:spacing w:before="120" w:after="120"/>
        <w:rPr>
          <w:rFonts w:asciiTheme="majorBidi" w:hAnsiTheme="majorBidi" w:cstheme="majorBidi"/>
          <w:sz w:val="28"/>
          <w:szCs w:val="28"/>
        </w:rPr>
      </w:pPr>
    </w:p>
    <w:p w14:paraId="5ED5C440" w14:textId="77777777" w:rsidR="002E3DCB" w:rsidRDefault="002E3DCB" w:rsidP="006D7312">
      <w:pPr>
        <w:spacing w:before="120" w:after="120"/>
        <w:rPr>
          <w:rFonts w:asciiTheme="majorBidi" w:hAnsiTheme="majorBidi" w:cstheme="majorBidi"/>
          <w:sz w:val="28"/>
          <w:szCs w:val="28"/>
        </w:rPr>
      </w:pPr>
    </w:p>
    <w:p w14:paraId="49D6A996" w14:textId="77777777" w:rsidR="002E3DCB" w:rsidRDefault="002E3DCB" w:rsidP="006D7312">
      <w:pPr>
        <w:spacing w:before="120" w:after="120"/>
        <w:rPr>
          <w:rFonts w:asciiTheme="majorBidi" w:hAnsiTheme="majorBidi" w:cstheme="majorBidi"/>
          <w:sz w:val="28"/>
          <w:szCs w:val="28"/>
        </w:rPr>
      </w:pPr>
    </w:p>
    <w:p w14:paraId="4B34AD44" w14:textId="77777777" w:rsidR="002E3DCB" w:rsidRDefault="002E3DCB" w:rsidP="006D7312">
      <w:pPr>
        <w:spacing w:before="120" w:after="120"/>
        <w:rPr>
          <w:rFonts w:asciiTheme="majorBidi" w:hAnsiTheme="majorBidi" w:cstheme="majorBidi"/>
          <w:sz w:val="28"/>
          <w:szCs w:val="28"/>
        </w:rPr>
      </w:pPr>
    </w:p>
    <w:p w14:paraId="3EE7F85F" w14:textId="77777777" w:rsidR="002E3DCB" w:rsidRDefault="002E3DCB" w:rsidP="006D7312">
      <w:pPr>
        <w:spacing w:before="120" w:after="120"/>
        <w:rPr>
          <w:rFonts w:asciiTheme="majorBidi" w:hAnsiTheme="majorBidi" w:cstheme="majorBidi"/>
          <w:sz w:val="28"/>
          <w:szCs w:val="28"/>
        </w:rPr>
      </w:pPr>
    </w:p>
    <w:p w14:paraId="5EE95DAF" w14:textId="77777777" w:rsidR="002E3DCB" w:rsidRDefault="002E3DCB" w:rsidP="002E3DCB">
      <w:pPr>
        <w:spacing w:before="120" w:after="120"/>
        <w:rPr>
          <w:rFonts w:asciiTheme="majorBidi" w:hAnsiTheme="majorBidi" w:cstheme="majorBidi"/>
          <w:sz w:val="28"/>
          <w:szCs w:val="28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3686"/>
        <w:gridCol w:w="1277"/>
        <w:gridCol w:w="1559"/>
        <w:gridCol w:w="1416"/>
        <w:gridCol w:w="1843"/>
      </w:tblGrid>
      <w:tr w:rsidR="008F30BB" w:rsidRPr="00A43380" w14:paraId="002843F7" w14:textId="77777777" w:rsidTr="008F30BB">
        <w:trPr>
          <w:trHeight w:val="20"/>
          <w:tblHeader/>
        </w:trPr>
        <w:tc>
          <w:tcPr>
            <w:tcW w:w="1884" w:type="pct"/>
          </w:tcPr>
          <w:p w14:paraId="7D7A305E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6" w:type="pct"/>
            <w:gridSpan w:val="4"/>
            <w:shd w:val="clear" w:color="auto" w:fill="auto"/>
            <w:vAlign w:val="center"/>
          </w:tcPr>
          <w:p w14:paraId="539E6F7F" w14:textId="77777777" w:rsidR="008F30BB" w:rsidRPr="00A43380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F30BB" w:rsidRPr="00A43380" w14:paraId="2A884DC5" w14:textId="77777777" w:rsidTr="008F30BB">
        <w:trPr>
          <w:trHeight w:val="20"/>
          <w:tblHeader/>
        </w:trPr>
        <w:tc>
          <w:tcPr>
            <w:tcW w:w="1884" w:type="pct"/>
          </w:tcPr>
          <w:p w14:paraId="23C412A1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6" w:type="pct"/>
            <w:gridSpan w:val="4"/>
            <w:shd w:val="clear" w:color="auto" w:fill="auto"/>
            <w:vAlign w:val="bottom"/>
          </w:tcPr>
          <w:p w14:paraId="340B714C" w14:textId="77777777" w:rsidR="008F30BB" w:rsidRPr="00772391" w:rsidRDefault="008F30BB" w:rsidP="001E5D59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77239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</w:p>
          <w:p w14:paraId="36064B6C" w14:textId="77777777" w:rsidR="008F30BB" w:rsidRPr="00A43380" w:rsidRDefault="008F30BB" w:rsidP="001E5D59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0BB" w:rsidRPr="00A43380" w14:paraId="2DB98DFE" w14:textId="77777777" w:rsidTr="008F30BB">
        <w:trPr>
          <w:trHeight w:val="20"/>
          <w:tblHeader/>
        </w:trPr>
        <w:tc>
          <w:tcPr>
            <w:tcW w:w="1884" w:type="pct"/>
          </w:tcPr>
          <w:p w14:paraId="4A1C48BF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3" w:type="pct"/>
            <w:tcBorders>
              <w:bottom w:val="nil"/>
            </w:tcBorders>
            <w:shd w:val="clear" w:color="auto" w:fill="auto"/>
            <w:vAlign w:val="bottom"/>
          </w:tcPr>
          <w:p w14:paraId="3A1F9A7C" w14:textId="77777777" w:rsidR="008F30BB" w:rsidRPr="002F6DC6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7" w:type="pct"/>
            <w:tcBorders>
              <w:bottom w:val="nil"/>
            </w:tcBorders>
            <w:shd w:val="clear" w:color="auto" w:fill="auto"/>
            <w:vAlign w:val="bottom"/>
          </w:tcPr>
          <w:p w14:paraId="69764B61" w14:textId="77777777" w:rsidR="008F30BB" w:rsidRPr="002F6DC6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724" w:type="pct"/>
            <w:tcBorders>
              <w:bottom w:val="nil"/>
            </w:tcBorders>
            <w:shd w:val="clear" w:color="auto" w:fill="auto"/>
            <w:vAlign w:val="bottom"/>
          </w:tcPr>
          <w:p w14:paraId="7A36BB40" w14:textId="77777777" w:rsidR="008F30BB" w:rsidRPr="002F6DC6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ราคาทุนตัดจำหน่าย</w:t>
            </w:r>
          </w:p>
        </w:tc>
        <w:tc>
          <w:tcPr>
            <w:tcW w:w="942" w:type="pct"/>
            <w:tcBorders>
              <w:bottom w:val="nil"/>
            </w:tcBorders>
            <w:shd w:val="clear" w:color="auto" w:fill="auto"/>
            <w:vAlign w:val="bottom"/>
          </w:tcPr>
          <w:p w14:paraId="20BA7F7C" w14:textId="77777777" w:rsidR="008F30BB" w:rsidRPr="002F6DC6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F30BB" w:rsidRPr="00A43380" w14:paraId="0FCF211A" w14:textId="77777777" w:rsidTr="008F30BB">
        <w:trPr>
          <w:trHeight w:val="20"/>
          <w:tblHeader/>
        </w:trPr>
        <w:tc>
          <w:tcPr>
            <w:tcW w:w="2537" w:type="pct"/>
            <w:gridSpan w:val="2"/>
            <w:shd w:val="clear" w:color="auto" w:fill="auto"/>
          </w:tcPr>
          <w:p w14:paraId="428909DD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97" w:type="pct"/>
            <w:shd w:val="clear" w:color="auto" w:fill="auto"/>
          </w:tcPr>
          <w:p w14:paraId="1E4C2CCB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shd w:val="clear" w:color="auto" w:fill="auto"/>
          </w:tcPr>
          <w:p w14:paraId="6B5F227D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3BBAFED6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0BB" w:rsidRPr="00A43380" w14:paraId="47EBCDD1" w14:textId="77777777" w:rsidTr="008F30BB">
        <w:trPr>
          <w:trHeight w:val="20"/>
          <w:tblHeader/>
        </w:trPr>
        <w:tc>
          <w:tcPr>
            <w:tcW w:w="1884" w:type="pct"/>
            <w:shd w:val="clear" w:color="auto" w:fill="auto"/>
          </w:tcPr>
          <w:p w14:paraId="18358F41" w14:textId="77777777" w:rsidR="008F30BB" w:rsidRPr="00793172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59C57BEA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082FAEE8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855A72A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78FAC887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</w:tr>
      <w:tr w:rsidR="008F30BB" w:rsidRPr="00A43380" w14:paraId="65720021" w14:textId="77777777" w:rsidTr="008F30BB">
        <w:trPr>
          <w:trHeight w:val="20"/>
          <w:tblHeader/>
        </w:trPr>
        <w:tc>
          <w:tcPr>
            <w:tcW w:w="1884" w:type="pct"/>
            <w:shd w:val="clear" w:color="auto" w:fill="auto"/>
          </w:tcPr>
          <w:p w14:paraId="3C439E9F" w14:textId="77777777" w:rsidR="008F30BB" w:rsidRPr="00793172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09290F7C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0743B3BC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B52E2CD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125,604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45D3B275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125,604</w:t>
            </w:r>
          </w:p>
        </w:tc>
      </w:tr>
      <w:tr w:rsidR="008F30BB" w:rsidRPr="00A43380" w14:paraId="697F63A9" w14:textId="77777777" w:rsidTr="008F30BB">
        <w:trPr>
          <w:trHeight w:val="20"/>
          <w:tblHeader/>
        </w:trPr>
        <w:tc>
          <w:tcPr>
            <w:tcW w:w="1884" w:type="pct"/>
            <w:shd w:val="clear" w:color="auto" w:fill="auto"/>
          </w:tcPr>
          <w:p w14:paraId="617BD2B8" w14:textId="77777777" w:rsidR="008F30BB" w:rsidRPr="00793172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664FC9CA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14:paraId="1DFD2845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3FEA966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2BB568BA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0BB" w:rsidRPr="00A43380" w14:paraId="1AD0BDED" w14:textId="77777777" w:rsidTr="008F30BB">
        <w:trPr>
          <w:trHeight w:val="20"/>
          <w:tblHeader/>
        </w:trPr>
        <w:tc>
          <w:tcPr>
            <w:tcW w:w="1884" w:type="pct"/>
            <w:shd w:val="clear" w:color="auto" w:fill="auto"/>
          </w:tcPr>
          <w:p w14:paraId="571F3E28" w14:textId="77777777" w:rsidR="008F30BB" w:rsidRPr="00793172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93172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64A076B8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7AF76A26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0B036EF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03381D82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</w:tr>
      <w:tr w:rsidR="008F30BB" w:rsidRPr="00A43380" w14:paraId="5FCD6579" w14:textId="77777777" w:rsidTr="008F30BB">
        <w:trPr>
          <w:trHeight w:val="20"/>
          <w:tblHeader/>
        </w:trPr>
        <w:tc>
          <w:tcPr>
            <w:tcW w:w="1884" w:type="pct"/>
            <w:shd w:val="clear" w:color="auto" w:fill="auto"/>
          </w:tcPr>
          <w:p w14:paraId="5512E6D4" w14:textId="77777777" w:rsidR="008F30BB" w:rsidRPr="00793172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9317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512E2746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14:paraId="72A578E6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511C12E7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D0E11CB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0BB" w:rsidRPr="00A43380" w14:paraId="60BBBDDD" w14:textId="77777777" w:rsidTr="008F30BB">
        <w:trPr>
          <w:trHeight w:val="20"/>
          <w:tblHeader/>
        </w:trPr>
        <w:tc>
          <w:tcPr>
            <w:tcW w:w="1884" w:type="pct"/>
            <w:shd w:val="clear" w:color="auto" w:fill="auto"/>
          </w:tcPr>
          <w:p w14:paraId="65BAACCB" w14:textId="773615A9" w:rsidR="008F30BB" w:rsidRPr="00793172" w:rsidRDefault="008F30BB" w:rsidP="001551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2" w:hanging="1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55AA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ตราสารทุน - หลักทรัพย์จดทะเบียน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4583DFC8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6F2CD50B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170,490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5F5FB96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68C1753E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170,490</w:t>
            </w:r>
          </w:p>
        </w:tc>
      </w:tr>
      <w:tr w:rsidR="008F30BB" w:rsidRPr="00A43380" w14:paraId="515430D6" w14:textId="77777777" w:rsidTr="008F30BB">
        <w:trPr>
          <w:trHeight w:val="20"/>
          <w:tblHeader/>
        </w:trPr>
        <w:tc>
          <w:tcPr>
            <w:tcW w:w="1884" w:type="pct"/>
            <w:shd w:val="clear" w:color="auto" w:fill="auto"/>
          </w:tcPr>
          <w:p w14:paraId="1D6FA82B" w14:textId="77777777" w:rsidR="008F30BB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55AA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ตราสารทุน - หลักทรัพย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์ที่ไม่อยู่ใน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5F934E23" w14:textId="77777777" w:rsidR="008F30BB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7" w:type="pct"/>
            <w:shd w:val="clear" w:color="auto" w:fill="auto"/>
            <w:vAlign w:val="bottom"/>
          </w:tcPr>
          <w:p w14:paraId="312990B9" w14:textId="77777777" w:rsidR="008F30BB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2A1D44A" w14:textId="77777777" w:rsidR="008F30BB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559CE82" w14:textId="77777777" w:rsidR="008F30BB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0BB" w:rsidRPr="00A43380" w14:paraId="5F65228F" w14:textId="77777777" w:rsidTr="008F30BB">
        <w:trPr>
          <w:trHeight w:val="20"/>
          <w:tblHeader/>
        </w:trPr>
        <w:tc>
          <w:tcPr>
            <w:tcW w:w="1884" w:type="pct"/>
            <w:shd w:val="clear" w:color="auto" w:fill="auto"/>
          </w:tcPr>
          <w:p w14:paraId="25E252E4" w14:textId="77777777" w:rsidR="008F30BB" w:rsidRPr="00CB7E2A" w:rsidRDefault="008F30BB" w:rsidP="001551F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ความต้องการตลาด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692C3CD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776E7A8B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34,923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4601610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553B4F7C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34,923</w:t>
            </w:r>
          </w:p>
        </w:tc>
      </w:tr>
      <w:tr w:rsidR="008F30BB" w:rsidRPr="00A43380" w14:paraId="692BF2B1" w14:textId="77777777" w:rsidTr="008F30BB">
        <w:trPr>
          <w:trHeight w:val="20"/>
          <w:tblHeader/>
        </w:trPr>
        <w:tc>
          <w:tcPr>
            <w:tcW w:w="1884" w:type="pct"/>
            <w:shd w:val="clear" w:color="auto" w:fill="auto"/>
          </w:tcPr>
          <w:p w14:paraId="45EBB1F9" w14:textId="77777777" w:rsidR="008F30BB" w:rsidRPr="00793172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E17781E" w14:textId="77777777" w:rsidR="008F30BB" w:rsidRPr="00A43380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65680EDB" w14:textId="77777777" w:rsidR="008F30BB" w:rsidRPr="00A43380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40EE06B" w14:textId="77777777" w:rsidR="008F30BB" w:rsidRPr="00A43380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29C44230" w14:textId="77777777" w:rsidR="008F30BB" w:rsidRPr="00A43380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</w:tr>
      <w:tr w:rsidR="008F30BB" w:rsidRPr="00A43380" w14:paraId="4B3215E0" w14:textId="77777777" w:rsidTr="008F30BB">
        <w:trPr>
          <w:trHeight w:val="20"/>
          <w:tblHeader/>
        </w:trPr>
        <w:tc>
          <w:tcPr>
            <w:tcW w:w="1884" w:type="pct"/>
            <w:shd w:val="clear" w:color="auto" w:fill="auto"/>
          </w:tcPr>
          <w:p w14:paraId="560A6689" w14:textId="77777777" w:rsidR="008F30BB" w:rsidRPr="00611059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10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680C87BC" w14:textId="77777777" w:rsidR="008F30BB" w:rsidRPr="00717E8C" w:rsidRDefault="008F30BB" w:rsidP="001E5D5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7E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43C01BB3" w14:textId="77777777" w:rsidR="008F30BB" w:rsidRPr="00717E8C" w:rsidRDefault="008F30BB" w:rsidP="001E5D5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7E8C">
              <w:rPr>
                <w:rFonts w:ascii="Angsana New" w:hAnsi="Angsana New"/>
                <w:b/>
                <w:bCs/>
                <w:sz w:val="28"/>
                <w:szCs w:val="28"/>
              </w:rPr>
              <w:t>205,413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BF38B27" w14:textId="77777777" w:rsidR="008F30BB" w:rsidRPr="00717E8C" w:rsidRDefault="008F30BB" w:rsidP="001E5D5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7E8C">
              <w:rPr>
                <w:rFonts w:ascii="Angsana New" w:hAnsi="Angsana New"/>
                <w:b/>
                <w:bCs/>
                <w:sz w:val="28"/>
                <w:szCs w:val="28"/>
              </w:rPr>
              <w:t>224,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761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092E2AF1" w14:textId="77777777" w:rsidR="008F30BB" w:rsidRPr="00717E8C" w:rsidRDefault="008F30BB" w:rsidP="001E5D5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7E8C">
              <w:rPr>
                <w:rFonts w:ascii="Angsana New" w:hAnsi="Angsana New"/>
                <w:b/>
                <w:bCs/>
                <w:sz w:val="28"/>
                <w:szCs w:val="28"/>
              </w:rPr>
              <w:t>430,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174</w:t>
            </w:r>
          </w:p>
        </w:tc>
      </w:tr>
    </w:tbl>
    <w:p w14:paraId="7A707824" w14:textId="49889FCD" w:rsidR="008F30BB" w:rsidRDefault="008F30BB" w:rsidP="00F35638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p w14:paraId="6A7ADF00" w14:textId="77777777" w:rsidR="002E3DCB" w:rsidRDefault="002E3DCB" w:rsidP="00F35638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p w14:paraId="06C9E35D" w14:textId="77777777" w:rsidR="002E3DCB" w:rsidRDefault="002E3DCB" w:rsidP="00F35638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p w14:paraId="0A240A88" w14:textId="77777777" w:rsidR="002E3DCB" w:rsidRDefault="002E3DCB" w:rsidP="00F35638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p w14:paraId="23B4A92C" w14:textId="77777777" w:rsidR="002E3DCB" w:rsidRDefault="002E3DCB" w:rsidP="00F35638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p w14:paraId="64CAC570" w14:textId="77777777" w:rsidR="002E3DCB" w:rsidRDefault="002E3DCB" w:rsidP="00F35638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p w14:paraId="52054C54" w14:textId="77777777" w:rsidR="002E3DCB" w:rsidRDefault="002E3DCB" w:rsidP="00F35638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p w14:paraId="304E08E9" w14:textId="77777777" w:rsidR="002E3DCB" w:rsidRDefault="002E3DCB" w:rsidP="00F35638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p w14:paraId="3CB896AE" w14:textId="77777777" w:rsidR="002E3DCB" w:rsidRDefault="002E3DCB" w:rsidP="00F35638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p w14:paraId="1079685B" w14:textId="77777777" w:rsidR="002E3DCB" w:rsidRDefault="002E3DCB" w:rsidP="00F35638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p w14:paraId="1CA5280D" w14:textId="77777777" w:rsidR="002E3DCB" w:rsidRDefault="002E3DCB" w:rsidP="00F35638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p w14:paraId="19675BD6" w14:textId="2D3ADB7D" w:rsidR="008F30BB" w:rsidRDefault="008F30BB" w:rsidP="00F35638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</w:p>
    <w:tbl>
      <w:tblPr>
        <w:tblW w:w="98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69"/>
        <w:gridCol w:w="1327"/>
        <w:gridCol w:w="1559"/>
        <w:gridCol w:w="1417"/>
        <w:gridCol w:w="1843"/>
      </w:tblGrid>
      <w:tr w:rsidR="008F30BB" w:rsidRPr="00A43380" w14:paraId="1EAFB349" w14:textId="77777777" w:rsidTr="002E3DCB">
        <w:trPr>
          <w:trHeight w:val="20"/>
          <w:tblHeader/>
        </w:trPr>
        <w:tc>
          <w:tcPr>
            <w:tcW w:w="1869" w:type="pct"/>
          </w:tcPr>
          <w:p w14:paraId="7E28A43C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1" w:type="pct"/>
            <w:gridSpan w:val="4"/>
            <w:shd w:val="clear" w:color="auto" w:fill="auto"/>
            <w:vAlign w:val="center"/>
          </w:tcPr>
          <w:p w14:paraId="7831845C" w14:textId="77777777" w:rsidR="008F30BB" w:rsidRPr="00A43380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F30BB" w:rsidRPr="00A43380" w14:paraId="57B1B59A" w14:textId="77777777" w:rsidTr="002E3DCB">
        <w:trPr>
          <w:trHeight w:val="734"/>
          <w:tblHeader/>
        </w:trPr>
        <w:tc>
          <w:tcPr>
            <w:tcW w:w="1869" w:type="pct"/>
          </w:tcPr>
          <w:p w14:paraId="557DC6B8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1" w:type="pct"/>
            <w:gridSpan w:val="4"/>
            <w:shd w:val="clear" w:color="auto" w:fill="auto"/>
          </w:tcPr>
          <w:p w14:paraId="553D5A75" w14:textId="77777777" w:rsidR="008F30BB" w:rsidRPr="00772391" w:rsidRDefault="008F30BB" w:rsidP="001E5D59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77239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</w:p>
          <w:p w14:paraId="2DC41DA3" w14:textId="77777777" w:rsidR="008F30BB" w:rsidRPr="00854D57" w:rsidRDefault="008F30BB" w:rsidP="001E5D59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0BB" w:rsidRPr="002F6DC6" w14:paraId="3CE4C32A" w14:textId="77777777" w:rsidTr="002E3DCB">
        <w:trPr>
          <w:trHeight w:val="20"/>
          <w:tblHeader/>
        </w:trPr>
        <w:tc>
          <w:tcPr>
            <w:tcW w:w="1869" w:type="pct"/>
          </w:tcPr>
          <w:p w14:paraId="5790C869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bottom w:val="nil"/>
            </w:tcBorders>
            <w:shd w:val="clear" w:color="auto" w:fill="auto"/>
            <w:vAlign w:val="bottom"/>
          </w:tcPr>
          <w:p w14:paraId="68653A76" w14:textId="77777777" w:rsidR="008F30BB" w:rsidRPr="002F6DC6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4" w:type="pct"/>
            <w:tcBorders>
              <w:bottom w:val="nil"/>
            </w:tcBorders>
            <w:shd w:val="clear" w:color="auto" w:fill="auto"/>
            <w:vAlign w:val="bottom"/>
          </w:tcPr>
          <w:p w14:paraId="0E80A44D" w14:textId="77777777" w:rsidR="008F30BB" w:rsidRPr="002F6DC6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722" w:type="pct"/>
            <w:tcBorders>
              <w:bottom w:val="nil"/>
            </w:tcBorders>
            <w:shd w:val="clear" w:color="auto" w:fill="auto"/>
            <w:vAlign w:val="bottom"/>
          </w:tcPr>
          <w:p w14:paraId="782BD2DE" w14:textId="77777777" w:rsidR="008F30BB" w:rsidRPr="002F6DC6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ราคาทุนตัดจำหน่าย</w:t>
            </w:r>
          </w:p>
        </w:tc>
        <w:tc>
          <w:tcPr>
            <w:tcW w:w="938" w:type="pct"/>
            <w:tcBorders>
              <w:bottom w:val="nil"/>
            </w:tcBorders>
            <w:shd w:val="clear" w:color="auto" w:fill="auto"/>
            <w:vAlign w:val="bottom"/>
          </w:tcPr>
          <w:p w14:paraId="444597FE" w14:textId="77777777" w:rsidR="008F30BB" w:rsidRPr="002F6DC6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DC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F30BB" w:rsidRPr="00A43380" w14:paraId="3A40B107" w14:textId="77777777" w:rsidTr="002E3DCB">
        <w:trPr>
          <w:trHeight w:val="20"/>
          <w:tblHeader/>
        </w:trPr>
        <w:tc>
          <w:tcPr>
            <w:tcW w:w="2545" w:type="pct"/>
            <w:gridSpan w:val="2"/>
            <w:shd w:val="clear" w:color="auto" w:fill="auto"/>
          </w:tcPr>
          <w:p w14:paraId="2F1FFE92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79317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94" w:type="pct"/>
            <w:shd w:val="clear" w:color="auto" w:fill="auto"/>
          </w:tcPr>
          <w:p w14:paraId="7975F87C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14:paraId="3DCA97E5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pct"/>
            <w:shd w:val="clear" w:color="auto" w:fill="auto"/>
          </w:tcPr>
          <w:p w14:paraId="203206EF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0BB" w:rsidRPr="00A43380" w14:paraId="3EA33F37" w14:textId="77777777" w:rsidTr="002E3DCB">
        <w:trPr>
          <w:trHeight w:val="20"/>
          <w:tblHeader/>
        </w:trPr>
        <w:tc>
          <w:tcPr>
            <w:tcW w:w="1869" w:type="pct"/>
            <w:shd w:val="clear" w:color="auto" w:fill="auto"/>
          </w:tcPr>
          <w:p w14:paraId="5ED427D7" w14:textId="77777777" w:rsidR="008F30BB" w:rsidRPr="001804E2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28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804E2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C095C31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E228BA8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E548D49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282,033</w:t>
            </w:r>
          </w:p>
        </w:tc>
        <w:tc>
          <w:tcPr>
            <w:tcW w:w="938" w:type="pct"/>
            <w:shd w:val="clear" w:color="auto" w:fill="auto"/>
            <w:vAlign w:val="bottom"/>
          </w:tcPr>
          <w:p w14:paraId="3CBD20E1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282,033</w:t>
            </w:r>
          </w:p>
        </w:tc>
      </w:tr>
      <w:tr w:rsidR="008F30BB" w:rsidRPr="00A43380" w14:paraId="14AFBBD0" w14:textId="77777777" w:rsidTr="002E3DCB">
        <w:trPr>
          <w:trHeight w:val="20"/>
          <w:tblHeader/>
        </w:trPr>
        <w:tc>
          <w:tcPr>
            <w:tcW w:w="18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BCF4E7" w14:textId="77777777" w:rsidR="008F30BB" w:rsidRPr="00C86853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73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70C062D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3355D865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7F5B71AE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101,769</w:t>
            </w:r>
          </w:p>
        </w:tc>
        <w:tc>
          <w:tcPr>
            <w:tcW w:w="938" w:type="pct"/>
            <w:shd w:val="clear" w:color="auto" w:fill="auto"/>
            <w:vAlign w:val="bottom"/>
          </w:tcPr>
          <w:p w14:paraId="72251BFD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101,769</w:t>
            </w:r>
          </w:p>
        </w:tc>
      </w:tr>
      <w:tr w:rsidR="008F30BB" w:rsidRPr="00A43380" w14:paraId="450C5E6F" w14:textId="77777777" w:rsidTr="002E3DCB">
        <w:trPr>
          <w:trHeight w:val="20"/>
          <w:tblHeader/>
        </w:trPr>
        <w:tc>
          <w:tcPr>
            <w:tcW w:w="18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C4DAA1" w14:textId="77777777" w:rsidR="008F30BB" w:rsidRPr="00C86853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7873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ส่วนข</w:t>
            </w:r>
            <w:r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องหนี้สินตามสัญญาเช่าที่ถึงกำหน</w:t>
            </w: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>ด</w:t>
            </w:r>
            <w:r w:rsidRPr="00367873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F041193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A23325B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134FB3F0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  <w:tc>
          <w:tcPr>
            <w:tcW w:w="938" w:type="pct"/>
            <w:shd w:val="clear" w:color="auto" w:fill="auto"/>
            <w:vAlign w:val="bottom"/>
          </w:tcPr>
          <w:p w14:paraId="73B6C0B9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</w:tr>
      <w:tr w:rsidR="008F30BB" w:rsidRPr="00A43380" w14:paraId="7F753EDF" w14:textId="77777777" w:rsidTr="002E3DCB">
        <w:trPr>
          <w:trHeight w:val="20"/>
          <w:tblHeader/>
        </w:trPr>
        <w:tc>
          <w:tcPr>
            <w:tcW w:w="18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FB174" w14:textId="275E6DC2" w:rsidR="008F30BB" w:rsidRPr="00B13E74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1975C8C" w14:textId="77777777" w:rsidR="008F30BB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36C6438C" w14:textId="77777777" w:rsidR="008F30BB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F1A1FC8" w14:textId="77777777" w:rsidR="008F30BB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  <w:tc>
          <w:tcPr>
            <w:tcW w:w="938" w:type="pct"/>
            <w:shd w:val="clear" w:color="auto" w:fill="auto"/>
            <w:vAlign w:val="bottom"/>
          </w:tcPr>
          <w:p w14:paraId="58423843" w14:textId="77777777" w:rsidR="008F30BB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</w:tr>
      <w:tr w:rsidR="008F30BB" w:rsidRPr="00A43380" w14:paraId="273DFD0A" w14:textId="77777777" w:rsidTr="002E3DCB">
        <w:trPr>
          <w:trHeight w:val="20"/>
          <w:tblHeader/>
        </w:trPr>
        <w:tc>
          <w:tcPr>
            <w:tcW w:w="18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9FDBA" w14:textId="77777777" w:rsidR="008F30BB" w:rsidRPr="00B13E74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487A734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23265F8B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122C0F52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  <w:tc>
          <w:tcPr>
            <w:tcW w:w="938" w:type="pct"/>
            <w:shd w:val="clear" w:color="auto" w:fill="auto"/>
            <w:vAlign w:val="bottom"/>
          </w:tcPr>
          <w:p w14:paraId="3F547CA1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</w:tr>
      <w:tr w:rsidR="008F30BB" w:rsidRPr="00A43380" w14:paraId="019CD34D" w14:textId="77777777" w:rsidTr="002E3DCB">
        <w:trPr>
          <w:trHeight w:val="20"/>
          <w:tblHeader/>
        </w:trPr>
        <w:tc>
          <w:tcPr>
            <w:tcW w:w="18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1263A" w14:textId="77777777" w:rsidR="008F30BB" w:rsidRPr="00B13E74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601" w:hanging="283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2C43E62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1D9A221A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D1AF385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33,314</w:t>
            </w:r>
          </w:p>
        </w:tc>
        <w:tc>
          <w:tcPr>
            <w:tcW w:w="938" w:type="pct"/>
            <w:shd w:val="clear" w:color="auto" w:fill="auto"/>
            <w:vAlign w:val="bottom"/>
          </w:tcPr>
          <w:p w14:paraId="4DFD185F" w14:textId="77777777" w:rsidR="008F30BB" w:rsidRPr="00A43380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33,314</w:t>
            </w:r>
          </w:p>
        </w:tc>
      </w:tr>
      <w:tr w:rsidR="008F30BB" w:rsidRPr="00A43380" w14:paraId="631C68A8" w14:textId="77777777" w:rsidTr="002E3DCB">
        <w:trPr>
          <w:trHeight w:val="20"/>
          <w:tblHeader/>
        </w:trPr>
        <w:tc>
          <w:tcPr>
            <w:tcW w:w="18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2DBD4" w14:textId="77777777" w:rsidR="008F30BB" w:rsidRPr="00B13E74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3985054" w14:textId="77777777" w:rsidR="008F30BB" w:rsidRPr="00A43380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054E4C5C" w14:textId="77777777" w:rsidR="008F30BB" w:rsidRPr="00A43380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7D40E7C" w14:textId="77777777" w:rsidR="008F30BB" w:rsidRPr="00A43380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3,374</w:t>
            </w:r>
          </w:p>
        </w:tc>
        <w:tc>
          <w:tcPr>
            <w:tcW w:w="938" w:type="pct"/>
            <w:shd w:val="clear" w:color="auto" w:fill="auto"/>
            <w:vAlign w:val="bottom"/>
          </w:tcPr>
          <w:p w14:paraId="0D3C7335" w14:textId="77777777" w:rsidR="008F30BB" w:rsidRPr="00A43380" w:rsidRDefault="008F30BB" w:rsidP="001E5D5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3,374</w:t>
            </w:r>
          </w:p>
        </w:tc>
      </w:tr>
      <w:tr w:rsidR="008F30BB" w:rsidRPr="00A43380" w14:paraId="38AEDC5C" w14:textId="77777777" w:rsidTr="002E3DCB">
        <w:trPr>
          <w:trHeight w:val="20"/>
          <w:tblHeader/>
        </w:trPr>
        <w:tc>
          <w:tcPr>
            <w:tcW w:w="18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E7DBE8" w14:textId="77777777" w:rsidR="008F30BB" w:rsidRPr="00B13E74" w:rsidRDefault="008F30BB" w:rsidP="001E5D5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/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</w:pPr>
            <w:r w:rsidRPr="00B13E74"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  <w:t>รวมหนี้สิน</w:t>
            </w:r>
            <w:r>
              <w:rPr>
                <w:rFonts w:asciiTheme="majorBidi" w:eastAsia="Arial Unicode MS" w:hAnsiTheme="majorBidi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0EC3C2F" w14:textId="77777777" w:rsidR="008F30BB" w:rsidRPr="00A43380" w:rsidRDefault="008F30BB" w:rsidP="001E5D5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01CD95F1" w14:textId="77777777" w:rsidR="008F30BB" w:rsidRPr="00A43380" w:rsidRDefault="008F30BB" w:rsidP="001E5D5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6FE013D" w14:textId="77777777" w:rsidR="008F30BB" w:rsidRPr="00A43380" w:rsidRDefault="008F30BB" w:rsidP="001E5D5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424,720</w:t>
            </w:r>
          </w:p>
        </w:tc>
        <w:tc>
          <w:tcPr>
            <w:tcW w:w="938" w:type="pct"/>
            <w:shd w:val="clear" w:color="auto" w:fill="auto"/>
            <w:vAlign w:val="bottom"/>
          </w:tcPr>
          <w:p w14:paraId="19825977" w14:textId="77777777" w:rsidR="008F30BB" w:rsidRPr="00A43380" w:rsidRDefault="008F30BB" w:rsidP="001E5D5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424,720</w:t>
            </w:r>
          </w:p>
        </w:tc>
      </w:tr>
    </w:tbl>
    <w:p w14:paraId="18258BCB" w14:textId="3F7B1428" w:rsidR="00682EC2" w:rsidRPr="00F32378" w:rsidRDefault="00682EC2" w:rsidP="002E3DCB">
      <w:pPr>
        <w:tabs>
          <w:tab w:val="clear" w:pos="454"/>
        </w:tabs>
        <w:spacing w:before="120"/>
        <w:ind w:left="284"/>
        <w:rPr>
          <w:rFonts w:asciiTheme="majorBidi" w:hAnsiTheme="majorBidi" w:cstheme="majorBidi"/>
          <w:sz w:val="28"/>
          <w:szCs w:val="28"/>
        </w:rPr>
      </w:pPr>
      <w:r w:rsidRPr="00F32378">
        <w:rPr>
          <w:rFonts w:asciiTheme="majorBidi" w:hAnsiTheme="majorBidi"/>
          <w:sz w:val="28"/>
          <w:szCs w:val="28"/>
          <w:cs/>
        </w:rPr>
        <w:t xml:space="preserve">บริษัทรับรู้เงินปันผลรับจากเงินลงทุนในตราสารทุนดังกล่าวในงบกำไรขาดทุนสำหรับปีสิ้นสุดวันที่ </w:t>
      </w:r>
      <w:r w:rsidRPr="00F32378">
        <w:rPr>
          <w:rFonts w:asciiTheme="majorBidi" w:hAnsiTheme="majorBidi" w:cstheme="majorBidi"/>
          <w:sz w:val="28"/>
          <w:szCs w:val="28"/>
        </w:rPr>
        <w:t>31</w:t>
      </w:r>
      <w:r w:rsidRPr="00F3237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F32378">
        <w:rPr>
          <w:rFonts w:asciiTheme="majorBidi" w:hAnsiTheme="majorBidi" w:cstheme="majorBidi"/>
          <w:sz w:val="28"/>
          <w:szCs w:val="28"/>
        </w:rPr>
        <w:t>256</w:t>
      </w:r>
      <w:r w:rsidR="00701313">
        <w:rPr>
          <w:rFonts w:asciiTheme="majorBidi" w:hAnsiTheme="majorBidi" w:cstheme="majorBidi"/>
          <w:sz w:val="28"/>
          <w:szCs w:val="28"/>
        </w:rPr>
        <w:t>4</w:t>
      </w:r>
      <w:r w:rsidRPr="00F32378">
        <w:rPr>
          <w:rFonts w:asciiTheme="majorBidi" w:hAnsiTheme="majorBidi" w:cstheme="majorBidi"/>
          <w:sz w:val="28"/>
          <w:szCs w:val="28"/>
        </w:rPr>
        <w:t xml:space="preserve"> </w:t>
      </w:r>
    </w:p>
    <w:p w14:paraId="7370B8BE" w14:textId="77777777" w:rsidR="00682EC2" w:rsidRDefault="00682EC2" w:rsidP="002E3DCB">
      <w:pPr>
        <w:ind w:left="426" w:hanging="142"/>
        <w:rPr>
          <w:rFonts w:asciiTheme="majorBidi" w:hAnsiTheme="majorBidi" w:cstheme="majorBidi"/>
          <w:sz w:val="28"/>
          <w:szCs w:val="28"/>
        </w:rPr>
      </w:pPr>
      <w:r w:rsidRPr="00F32378">
        <w:rPr>
          <w:rFonts w:asciiTheme="majorBidi" w:hAnsiTheme="majorBidi"/>
          <w:sz w:val="28"/>
          <w:szCs w:val="28"/>
          <w:cs/>
        </w:rPr>
        <w:t>สรุปได้ดังนี้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1560"/>
        <w:gridCol w:w="283"/>
        <w:gridCol w:w="1842"/>
        <w:gridCol w:w="284"/>
        <w:gridCol w:w="1701"/>
        <w:gridCol w:w="283"/>
        <w:gridCol w:w="1701"/>
      </w:tblGrid>
      <w:tr w:rsidR="00BF4040" w:rsidRPr="005764E7" w14:paraId="377EC27E" w14:textId="0A464263" w:rsidTr="005F011B">
        <w:trPr>
          <w:trHeight w:val="369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C5499" w14:textId="77777777" w:rsidR="00BF4040" w:rsidRPr="005764E7" w:rsidRDefault="00BF4040" w:rsidP="001E5D59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6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D8012" w14:textId="736A7B80" w:rsidR="00BF4040" w:rsidRPr="005764E7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F011B" w:rsidRPr="005764E7" w14:paraId="26A522B5" w14:textId="37D6FD8B" w:rsidTr="00B40A9B">
        <w:trPr>
          <w:trHeight w:val="283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3ADC" w14:textId="77777777" w:rsidR="005F011B" w:rsidRPr="005764E7" w:rsidRDefault="005F011B" w:rsidP="001E5D59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2DDDDD" w14:textId="122EAF0B" w:rsidR="005F011B" w:rsidRPr="005764E7" w:rsidRDefault="005F011B" w:rsidP="00B40A9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C6D3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1C6D3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B3081" w14:textId="77777777" w:rsidR="005F011B" w:rsidRPr="001C6D3D" w:rsidRDefault="005F011B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C99084" w14:textId="6843DE85" w:rsidR="005F011B" w:rsidRPr="001C6D3D" w:rsidRDefault="005F011B" w:rsidP="00B40A9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C6D3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F4040" w:rsidRPr="005764E7" w14:paraId="155666C5" w14:textId="77777777" w:rsidTr="005F011B">
        <w:trPr>
          <w:trHeight w:val="369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F02F" w14:textId="77777777" w:rsidR="00BF4040" w:rsidRPr="005764E7" w:rsidRDefault="00BF4040" w:rsidP="001E5D59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BA19DC" w14:textId="513536D0" w:rsidR="00BF4040" w:rsidRPr="00BF4040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EDE24" w14:textId="77777777" w:rsidR="00BF4040" w:rsidRPr="005764E7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D0763" w14:textId="2BE771C6" w:rsidR="00BF4040" w:rsidRPr="001C6D3D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B121A1" w14:textId="77777777" w:rsidR="00BF4040" w:rsidRPr="001C6D3D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3EDF5" w14:textId="140240AD" w:rsidR="00BF4040" w:rsidRPr="001C6D3D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ACD35A" w14:textId="77777777" w:rsidR="00BF4040" w:rsidRPr="001C6D3D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50D92" w14:textId="56D06C64" w:rsidR="00BF4040" w:rsidRPr="001C6D3D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</w:tr>
      <w:tr w:rsidR="00BF4040" w:rsidRPr="005764E7" w14:paraId="11BEBA9F" w14:textId="48B9FBAF" w:rsidTr="005F011B">
        <w:trPr>
          <w:trHeight w:val="369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2ECE" w14:textId="77777777" w:rsidR="00BF4040" w:rsidRPr="005764E7" w:rsidRDefault="00BF4040" w:rsidP="00BF4040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line="240" w:lineRule="auto"/>
              <w:ind w:left="318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D5F65" w14:textId="241F6F38" w:rsidR="00BF4040" w:rsidRPr="005764E7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5,252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14EE7" w14:textId="77777777" w:rsidR="00BF4040" w:rsidRPr="005764E7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CCA03" w14:textId="233228BA" w:rsidR="00BF4040" w:rsidRPr="005764E7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3,351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B0F2C2" w14:textId="77777777" w:rsidR="00BF4040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52450" w14:textId="5ED5F2B2" w:rsidR="00BF4040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5,400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060D35" w14:textId="77777777" w:rsidR="00BF4040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93959" w14:textId="10AA2772" w:rsidR="00BF4040" w:rsidRDefault="00BF4040" w:rsidP="001E5D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3,646</w:t>
            </w:r>
          </w:p>
        </w:tc>
      </w:tr>
    </w:tbl>
    <w:p w14:paraId="40B758CB" w14:textId="0AB16BA3" w:rsidR="002C5DFE" w:rsidRDefault="002C5DFE" w:rsidP="00B41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b/>
          <w:bCs/>
          <w:sz w:val="6"/>
          <w:szCs w:val="6"/>
        </w:rPr>
      </w:pPr>
    </w:p>
    <w:p w14:paraId="4C7C8651" w14:textId="77777777" w:rsidR="006D7312" w:rsidRPr="002C5DFE" w:rsidRDefault="006D7312" w:rsidP="00B41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rPr>
          <w:rFonts w:ascii="Angsana New" w:hAnsi="Angsana New"/>
          <w:b/>
          <w:bCs/>
          <w:sz w:val="6"/>
          <w:szCs w:val="6"/>
        </w:rPr>
      </w:pPr>
    </w:p>
    <w:p w14:paraId="41E1CF38" w14:textId="468BFD03" w:rsidR="00502A2E" w:rsidRPr="00CD40AE" w:rsidRDefault="00502A2E" w:rsidP="002E3DC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CD40AE">
        <w:rPr>
          <w:rFonts w:ascii="Angsana New" w:hAnsi="Angsana New"/>
          <w:b/>
          <w:bCs/>
          <w:sz w:val="28"/>
          <w:szCs w:val="28"/>
          <w:cs/>
        </w:rPr>
        <w:t>ทุนสำรองตามกฎหมาย</w:t>
      </w:r>
    </w:p>
    <w:p w14:paraId="51D490B8" w14:textId="5140449D" w:rsidR="005F011B" w:rsidRDefault="00502A2E" w:rsidP="002E3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E6185">
        <w:rPr>
          <w:rFonts w:ascii="Angsana New" w:hAnsi="Angsana New"/>
          <w:spacing w:val="6"/>
          <w:sz w:val="28"/>
          <w:szCs w:val="28"/>
          <w:cs/>
        </w:rPr>
        <w:t>ตาม</w:t>
      </w:r>
      <w:r w:rsidRPr="00B10B0C">
        <w:rPr>
          <w:rFonts w:ascii="Angsana New" w:hAnsi="Angsana New"/>
          <w:sz w:val="28"/>
          <w:szCs w:val="28"/>
          <w:cs/>
        </w:rPr>
        <w:t>บทบัญญัติแห่งพระราชบัญญัติบริษัทมหาชนจำกัด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พ.ศ.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</w:rPr>
        <w:t>2535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มาตรา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</w:rPr>
        <w:t>116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บร</w:t>
      </w:r>
      <w:r>
        <w:rPr>
          <w:rFonts w:ascii="Angsana New" w:hAnsi="Angsana New"/>
          <w:sz w:val="28"/>
          <w:szCs w:val="28"/>
          <w:cs/>
        </w:rPr>
        <w:t>ิษัทจะต้องจัดสรรทุนสำรอง</w:t>
      </w:r>
      <w:r>
        <w:rPr>
          <w:rFonts w:ascii="Angsana New" w:hAnsi="Angsana New"/>
          <w:sz w:val="28"/>
          <w:szCs w:val="28"/>
        </w:rPr>
        <w:t xml:space="preserve">  </w:t>
      </w:r>
      <w:r w:rsidRPr="00B10B0C">
        <w:rPr>
          <w:rFonts w:ascii="Angsana New" w:hAnsi="Angsana New"/>
          <w:sz w:val="28"/>
          <w:szCs w:val="28"/>
          <w:cs/>
        </w:rPr>
        <w:t>(</w:t>
      </w:r>
      <w:r w:rsidRPr="00B10B0C">
        <w:rPr>
          <w:rFonts w:ascii="Angsana New" w:hAnsi="Angsana New"/>
          <w:sz w:val="28"/>
          <w:szCs w:val="28"/>
        </w:rPr>
        <w:t>“</w:t>
      </w:r>
      <w:r w:rsidRPr="00B10B0C">
        <w:rPr>
          <w:rFonts w:ascii="Angsana New" w:hAnsi="Angsana New"/>
          <w:sz w:val="28"/>
          <w:szCs w:val="28"/>
          <w:cs/>
        </w:rPr>
        <w:t>ทุนสำรองตามกฎหมาย</w:t>
      </w:r>
      <w:r w:rsidRPr="00B10B0C">
        <w:rPr>
          <w:rFonts w:ascii="Angsana New" w:hAnsi="Angsana New"/>
          <w:sz w:val="28"/>
          <w:szCs w:val="28"/>
        </w:rPr>
        <w:t>”</w:t>
      </w:r>
      <w:r w:rsidRPr="00B10B0C">
        <w:rPr>
          <w:rFonts w:ascii="Angsana New" w:hAnsi="Angsana New"/>
          <w:sz w:val="28"/>
          <w:szCs w:val="28"/>
          <w:cs/>
        </w:rPr>
        <w:t xml:space="preserve">) อย่างน้อยร้อยละ </w:t>
      </w:r>
      <w:r w:rsidRPr="00B10B0C">
        <w:rPr>
          <w:rFonts w:ascii="Angsana New" w:hAnsi="Angsana New"/>
          <w:sz w:val="28"/>
          <w:szCs w:val="28"/>
        </w:rPr>
        <w:t xml:space="preserve">5 </w:t>
      </w:r>
      <w:r w:rsidRPr="00B10B0C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B10B0C">
        <w:rPr>
          <w:rFonts w:ascii="Angsana New" w:hAnsi="Angsana New"/>
          <w:sz w:val="28"/>
          <w:szCs w:val="28"/>
        </w:rPr>
        <w:t xml:space="preserve">10 </w:t>
      </w:r>
      <w:r w:rsidRPr="00B10B0C">
        <w:rPr>
          <w:rFonts w:ascii="Angsana New" w:hAnsi="Angsana New"/>
          <w:sz w:val="28"/>
          <w:szCs w:val="28"/>
          <w:cs/>
        </w:rPr>
        <w:t>ของทุนจดทะเบียน</w:t>
      </w:r>
      <w:r w:rsidRPr="00B10B0C">
        <w:rPr>
          <w:rFonts w:ascii="Angsana New" w:hAnsi="Angsana New"/>
          <w:color w:val="FFFFFF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ทุนสำรองนี้จะนำไปจ่ายเป็นเงินปันผลไม่ได้</w:t>
      </w:r>
    </w:p>
    <w:p w14:paraId="361467AE" w14:textId="77777777" w:rsidR="001C4526" w:rsidRDefault="001C4526" w:rsidP="00EB0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6"/>
          <w:szCs w:val="6"/>
        </w:rPr>
      </w:pPr>
    </w:p>
    <w:p w14:paraId="06FE4F05" w14:textId="77777777" w:rsidR="002E3DCB" w:rsidRDefault="002E3DCB" w:rsidP="00EB0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6"/>
          <w:szCs w:val="6"/>
        </w:rPr>
      </w:pPr>
    </w:p>
    <w:p w14:paraId="652A338D" w14:textId="77777777" w:rsidR="002E3DCB" w:rsidRPr="001C4526" w:rsidRDefault="002E3DCB" w:rsidP="00EB0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6"/>
          <w:szCs w:val="6"/>
        </w:rPr>
      </w:pPr>
    </w:p>
    <w:p w14:paraId="79E18C75" w14:textId="3EE4CC35" w:rsidR="00502A2E" w:rsidRPr="00CD40AE" w:rsidRDefault="00502A2E" w:rsidP="002E3DC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5CD66E12" w14:textId="04ED3662" w:rsidR="00502A2E" w:rsidRDefault="00502A2E" w:rsidP="002E3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141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CE6185">
        <w:rPr>
          <w:rFonts w:ascii="Angsana New" w:hAnsi="Angsana New"/>
          <w:spacing w:val="6"/>
          <w:sz w:val="28"/>
          <w:szCs w:val="28"/>
          <w:cs/>
        </w:rPr>
        <w:t>ค่าใช้จ่าย</w:t>
      </w:r>
      <w:r w:rsidRPr="00B10B0C">
        <w:rPr>
          <w:rFonts w:ascii="Angsana New" w:hAnsi="Angsana New"/>
          <w:sz w:val="28"/>
          <w:szCs w:val="28"/>
          <w:cs/>
        </w:rPr>
        <w:t>ตามลักษณะที่สำคัญ</w:t>
      </w:r>
      <w:r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86064A"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86064A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89" w:type="dxa"/>
        <w:tblInd w:w="392" w:type="dxa"/>
        <w:tblLook w:val="04A0" w:firstRow="1" w:lastRow="0" w:firstColumn="1" w:lastColumn="0" w:noHBand="0" w:noVBand="1"/>
      </w:tblPr>
      <w:tblGrid>
        <w:gridCol w:w="4053"/>
        <w:gridCol w:w="1084"/>
        <w:gridCol w:w="1984"/>
        <w:gridCol w:w="284"/>
        <w:gridCol w:w="1984"/>
      </w:tblGrid>
      <w:tr w:rsidR="00502A2E" w:rsidRPr="00B10B0C" w14:paraId="538A8297" w14:textId="77777777" w:rsidTr="00582905">
        <w:tc>
          <w:tcPr>
            <w:tcW w:w="4053" w:type="dxa"/>
          </w:tcPr>
          <w:p w14:paraId="29499543" w14:textId="77777777" w:rsidR="00502A2E" w:rsidRPr="00B10B0C" w:rsidRDefault="00502A2E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6EFF453" w14:textId="77777777" w:rsidR="00502A2E" w:rsidRPr="00B10B0C" w:rsidRDefault="00502A2E" w:rsidP="001E5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3E7CC47B" w14:textId="77777777" w:rsidR="00502A2E" w:rsidRPr="00B10B0C" w:rsidRDefault="00502A2E" w:rsidP="001E5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85771" w:rsidRPr="00B10B0C" w14:paraId="2C1E4525" w14:textId="77777777" w:rsidTr="00582905">
        <w:tc>
          <w:tcPr>
            <w:tcW w:w="4053" w:type="dxa"/>
          </w:tcPr>
          <w:p w14:paraId="785F48AB" w14:textId="77777777" w:rsidR="00B85771" w:rsidRPr="00B10B0C" w:rsidRDefault="00B85771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A73C579" w14:textId="77777777" w:rsidR="00B85771" w:rsidRPr="00B10B0C" w:rsidRDefault="00B85771" w:rsidP="001E5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0B999047" w14:textId="59041775" w:rsidR="00B85771" w:rsidRPr="00180DB2" w:rsidRDefault="00B85771" w:rsidP="00B85771">
            <w:pP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0D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180DB2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  <w:p w14:paraId="466BAED0" w14:textId="1D40BB94" w:rsidR="00B85771" w:rsidRPr="00B85771" w:rsidRDefault="00B85771" w:rsidP="00B8577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D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A2E" w:rsidRPr="00B10B0C" w14:paraId="44B4DDD8" w14:textId="77777777" w:rsidTr="00582905">
        <w:tc>
          <w:tcPr>
            <w:tcW w:w="4053" w:type="dxa"/>
          </w:tcPr>
          <w:p w14:paraId="03C0C7E1" w14:textId="77777777" w:rsidR="00502A2E" w:rsidRPr="00B10B0C" w:rsidRDefault="00502A2E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5C0C13B" w14:textId="77777777" w:rsidR="00502A2E" w:rsidRPr="00B10B0C" w:rsidRDefault="00502A2E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EC1BAA5" w14:textId="47C39110" w:rsidR="00502A2E" w:rsidRPr="00B10B0C" w:rsidRDefault="00502A2E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86064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92206FD" w14:textId="77777777" w:rsidR="00502A2E" w:rsidRPr="00B10B0C" w:rsidRDefault="00502A2E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972D07A" w14:textId="1BED2969" w:rsidR="00502A2E" w:rsidRPr="00B10B0C" w:rsidRDefault="00502A2E" w:rsidP="001E5D59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86064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02A2E" w:rsidRPr="00B10B0C" w14:paraId="4A94DE1C" w14:textId="77777777" w:rsidTr="00582905">
        <w:tc>
          <w:tcPr>
            <w:tcW w:w="4053" w:type="dxa"/>
          </w:tcPr>
          <w:p w14:paraId="69AF7551" w14:textId="77777777" w:rsidR="00502A2E" w:rsidRPr="00B10B0C" w:rsidRDefault="00502A2E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B349A11" w14:textId="77777777" w:rsidR="00502A2E" w:rsidRPr="00B10B0C" w:rsidRDefault="00502A2E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C073864" w14:textId="77777777" w:rsidR="00502A2E" w:rsidRPr="00B10B0C" w:rsidRDefault="00502A2E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C0B59B3" w14:textId="77777777" w:rsidR="00502A2E" w:rsidRPr="00B10B0C" w:rsidRDefault="00502A2E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A7D0E28" w14:textId="77777777" w:rsidR="00502A2E" w:rsidRPr="00B10B0C" w:rsidRDefault="00502A2E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64A" w:rsidRPr="00B10B0C" w14:paraId="2CCF9E02" w14:textId="77777777" w:rsidTr="00145C3C">
        <w:tc>
          <w:tcPr>
            <w:tcW w:w="4053" w:type="dxa"/>
          </w:tcPr>
          <w:p w14:paraId="4C19C03F" w14:textId="77777777" w:rsidR="0086064A" w:rsidRPr="00B10B0C" w:rsidRDefault="0086064A" w:rsidP="00692C18">
            <w:pPr>
              <w:tabs>
                <w:tab w:val="clear" w:pos="227"/>
                <w:tab w:val="clear" w:pos="454"/>
              </w:tabs>
              <w:ind w:left="3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084" w:type="dxa"/>
          </w:tcPr>
          <w:p w14:paraId="12F11631" w14:textId="77777777" w:rsidR="0086064A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5ED1F75" w14:textId="4FEBB931" w:rsidR="0086064A" w:rsidRPr="00B10B0C" w:rsidRDefault="00145C3C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(11,2</w:t>
            </w:r>
            <w:r w:rsidR="003379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FF5A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34DC942F" w14:textId="77777777" w:rsidR="0086064A" w:rsidRPr="00B10B0C" w:rsidRDefault="0086064A" w:rsidP="00860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D2DB042" w14:textId="5562F79A" w:rsidR="0086064A" w:rsidRPr="00B10B0C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(3,021)</w:t>
            </w:r>
          </w:p>
        </w:tc>
      </w:tr>
      <w:tr w:rsidR="0086064A" w:rsidRPr="00B10B0C" w14:paraId="30CF7111" w14:textId="77777777" w:rsidTr="00145C3C">
        <w:tc>
          <w:tcPr>
            <w:tcW w:w="4053" w:type="dxa"/>
          </w:tcPr>
          <w:p w14:paraId="33ED77E3" w14:textId="77777777" w:rsidR="0086064A" w:rsidRPr="00B10B0C" w:rsidRDefault="0086064A" w:rsidP="00692C18">
            <w:pPr>
              <w:tabs>
                <w:tab w:val="clear" w:pos="227"/>
                <w:tab w:val="clear" w:pos="454"/>
              </w:tabs>
              <w:ind w:left="3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1084" w:type="dxa"/>
          </w:tcPr>
          <w:p w14:paraId="381D0C0B" w14:textId="77777777" w:rsidR="0086064A" w:rsidRPr="004C3E3A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D63CDE6" w14:textId="24BF0A59" w:rsidR="0086064A" w:rsidRPr="004C3E3A" w:rsidRDefault="00145C3C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279,541</w:t>
            </w:r>
          </w:p>
        </w:tc>
        <w:tc>
          <w:tcPr>
            <w:tcW w:w="284" w:type="dxa"/>
            <w:vAlign w:val="bottom"/>
          </w:tcPr>
          <w:p w14:paraId="08DECA79" w14:textId="77777777" w:rsidR="0086064A" w:rsidRPr="00B10B0C" w:rsidRDefault="0086064A" w:rsidP="00860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60A363B" w14:textId="308ED787" w:rsidR="0086064A" w:rsidRPr="00B10B0C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332,629</w:t>
            </w:r>
          </w:p>
        </w:tc>
      </w:tr>
      <w:tr w:rsidR="0086064A" w:rsidRPr="00B10B0C" w14:paraId="1BAD95A3" w14:textId="77777777" w:rsidTr="00145C3C">
        <w:tc>
          <w:tcPr>
            <w:tcW w:w="4053" w:type="dxa"/>
          </w:tcPr>
          <w:p w14:paraId="213167C7" w14:textId="77777777" w:rsidR="0086064A" w:rsidRPr="00B10B0C" w:rsidRDefault="0086064A" w:rsidP="00692C18">
            <w:pPr>
              <w:tabs>
                <w:tab w:val="clear" w:pos="227"/>
                <w:tab w:val="clear" w:pos="454"/>
              </w:tabs>
              <w:ind w:left="38" w:hanging="1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084" w:type="dxa"/>
          </w:tcPr>
          <w:p w14:paraId="7F670585" w14:textId="77777777" w:rsidR="0086064A" w:rsidRPr="004C3E3A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E4BC36B" w14:textId="6335EB77" w:rsidR="0086064A" w:rsidRPr="004C3E3A" w:rsidRDefault="000A14D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0E0B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1,487</w:t>
            </w:r>
          </w:p>
        </w:tc>
        <w:tc>
          <w:tcPr>
            <w:tcW w:w="284" w:type="dxa"/>
            <w:vAlign w:val="bottom"/>
          </w:tcPr>
          <w:p w14:paraId="2B949C57" w14:textId="77777777" w:rsidR="0086064A" w:rsidRPr="00B10B0C" w:rsidRDefault="0086064A" w:rsidP="00860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F3E7F7B" w14:textId="4100D3A0" w:rsidR="0086064A" w:rsidRPr="00B10B0C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5C21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4,728</w:t>
            </w:r>
          </w:p>
        </w:tc>
      </w:tr>
      <w:tr w:rsidR="0086064A" w:rsidRPr="00B10B0C" w14:paraId="67B741C8" w14:textId="77777777" w:rsidTr="00145C3C">
        <w:tc>
          <w:tcPr>
            <w:tcW w:w="4053" w:type="dxa"/>
          </w:tcPr>
          <w:p w14:paraId="6D523CBE" w14:textId="77777777" w:rsidR="0086064A" w:rsidRPr="00B10B0C" w:rsidRDefault="0086064A" w:rsidP="00692C18">
            <w:pPr>
              <w:tabs>
                <w:tab w:val="clear" w:pos="227"/>
                <w:tab w:val="clear" w:pos="454"/>
              </w:tabs>
              <w:ind w:left="3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084" w:type="dxa"/>
          </w:tcPr>
          <w:p w14:paraId="06F13D83" w14:textId="77777777" w:rsidR="0086064A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FD1810F" w14:textId="0C4133E7" w:rsidR="0086064A" w:rsidRPr="004C3E3A" w:rsidRDefault="000E0B0E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9,020</w:t>
            </w:r>
          </w:p>
        </w:tc>
        <w:tc>
          <w:tcPr>
            <w:tcW w:w="284" w:type="dxa"/>
            <w:vAlign w:val="bottom"/>
          </w:tcPr>
          <w:p w14:paraId="53511EAC" w14:textId="77777777" w:rsidR="0086064A" w:rsidRPr="00B10B0C" w:rsidRDefault="0086064A" w:rsidP="00860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A12A0FF" w14:textId="25D20D1E" w:rsidR="0086064A" w:rsidRPr="00B10B0C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12,376</w:t>
            </w:r>
          </w:p>
        </w:tc>
      </w:tr>
      <w:tr w:rsidR="0086064A" w:rsidRPr="00B10B0C" w14:paraId="1B3547D7" w14:textId="77777777" w:rsidTr="00145C3C">
        <w:tc>
          <w:tcPr>
            <w:tcW w:w="4053" w:type="dxa"/>
          </w:tcPr>
          <w:p w14:paraId="7C638C1D" w14:textId="77777777" w:rsidR="0086064A" w:rsidRPr="00B10B0C" w:rsidRDefault="0086064A" w:rsidP="00692C18">
            <w:pPr>
              <w:tabs>
                <w:tab w:val="clear" w:pos="227"/>
                <w:tab w:val="clear" w:pos="454"/>
              </w:tabs>
              <w:ind w:left="38" w:right="-10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84" w:type="dxa"/>
          </w:tcPr>
          <w:p w14:paraId="12033B69" w14:textId="77777777" w:rsidR="0086064A" w:rsidRPr="004C3E3A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10ADCD3" w14:textId="4137D4B5" w:rsidR="0086064A" w:rsidRPr="004C3E3A" w:rsidRDefault="000A14D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9,6</w:t>
            </w:r>
            <w:r w:rsidR="000E0B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84" w:type="dxa"/>
            <w:vAlign w:val="bottom"/>
          </w:tcPr>
          <w:p w14:paraId="38C64E8A" w14:textId="77777777" w:rsidR="0086064A" w:rsidRPr="00B10B0C" w:rsidRDefault="0086064A" w:rsidP="00860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ABFCD57" w14:textId="79427167" w:rsidR="0086064A" w:rsidRPr="00B10B0C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10,720</w:t>
            </w:r>
          </w:p>
        </w:tc>
      </w:tr>
      <w:tr w:rsidR="0086064A" w:rsidRPr="00B10B0C" w14:paraId="571544E7" w14:textId="77777777" w:rsidTr="00145C3C">
        <w:tc>
          <w:tcPr>
            <w:tcW w:w="4053" w:type="dxa"/>
          </w:tcPr>
          <w:p w14:paraId="6611D6A6" w14:textId="77777777" w:rsidR="0086064A" w:rsidRPr="00B10B0C" w:rsidRDefault="0086064A" w:rsidP="00692C18">
            <w:pPr>
              <w:tabs>
                <w:tab w:val="clear" w:pos="227"/>
                <w:tab w:val="clear" w:pos="454"/>
              </w:tabs>
              <w:ind w:left="38" w:right="-10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84" w:type="dxa"/>
          </w:tcPr>
          <w:p w14:paraId="55648C73" w14:textId="77777777" w:rsidR="0086064A" w:rsidRPr="004C3E3A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D6CF212" w14:textId="2C0FD166" w:rsidR="0086064A" w:rsidRPr="004C3E3A" w:rsidRDefault="000A14D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0E0B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84" w:type="dxa"/>
            <w:vAlign w:val="bottom"/>
          </w:tcPr>
          <w:p w14:paraId="278F4B4C" w14:textId="77777777" w:rsidR="0086064A" w:rsidRPr="00B10B0C" w:rsidRDefault="0086064A" w:rsidP="00860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F486346" w14:textId="3C688A15" w:rsidR="0086064A" w:rsidRPr="00B10B0C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3,965</w:t>
            </w:r>
          </w:p>
        </w:tc>
      </w:tr>
      <w:tr w:rsidR="0086064A" w:rsidRPr="00B10B0C" w14:paraId="0936E9C1" w14:textId="77777777" w:rsidTr="00145C3C">
        <w:tc>
          <w:tcPr>
            <w:tcW w:w="4053" w:type="dxa"/>
          </w:tcPr>
          <w:p w14:paraId="66012EE7" w14:textId="77777777" w:rsidR="0086064A" w:rsidRPr="00B10B0C" w:rsidRDefault="0086064A" w:rsidP="00692C18">
            <w:pPr>
              <w:tabs>
                <w:tab w:val="clear" w:pos="227"/>
                <w:tab w:val="clear" w:pos="454"/>
              </w:tabs>
              <w:ind w:left="38" w:right="-108" w:hanging="1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4" w:type="dxa"/>
          </w:tcPr>
          <w:p w14:paraId="56713DB7" w14:textId="77777777" w:rsidR="0086064A" w:rsidRPr="004C3E3A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159819A" w14:textId="59225955" w:rsidR="0086064A" w:rsidRPr="004C3E3A" w:rsidRDefault="000A14D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5,854</w:t>
            </w:r>
          </w:p>
        </w:tc>
        <w:tc>
          <w:tcPr>
            <w:tcW w:w="284" w:type="dxa"/>
            <w:vAlign w:val="bottom"/>
          </w:tcPr>
          <w:p w14:paraId="71CDCEE7" w14:textId="77777777" w:rsidR="0086064A" w:rsidRPr="00B10B0C" w:rsidRDefault="0086064A" w:rsidP="00860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F876B93" w14:textId="5F54C612" w:rsidR="0086064A" w:rsidRPr="00B10B0C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7,600</w:t>
            </w:r>
          </w:p>
        </w:tc>
      </w:tr>
      <w:tr w:rsidR="0086064A" w:rsidRPr="00B10B0C" w14:paraId="79E246D9" w14:textId="77777777" w:rsidTr="00145C3C">
        <w:tc>
          <w:tcPr>
            <w:tcW w:w="4053" w:type="dxa"/>
          </w:tcPr>
          <w:p w14:paraId="1AB254A0" w14:textId="77777777" w:rsidR="0086064A" w:rsidRPr="00B10B0C" w:rsidRDefault="0086064A" w:rsidP="00692C18">
            <w:pPr>
              <w:tabs>
                <w:tab w:val="clear" w:pos="227"/>
                <w:tab w:val="clear" w:pos="454"/>
              </w:tabs>
              <w:ind w:left="38" w:right="-10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84" w:type="dxa"/>
          </w:tcPr>
          <w:p w14:paraId="46654ADA" w14:textId="77777777" w:rsidR="0086064A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6F56709" w14:textId="6B0CC3F5" w:rsidR="0086064A" w:rsidRPr="00B10B0C" w:rsidRDefault="000A14D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2,991</w:t>
            </w:r>
          </w:p>
        </w:tc>
        <w:tc>
          <w:tcPr>
            <w:tcW w:w="284" w:type="dxa"/>
            <w:vAlign w:val="bottom"/>
          </w:tcPr>
          <w:p w14:paraId="7F7E95F0" w14:textId="77777777" w:rsidR="0086064A" w:rsidRPr="00B10B0C" w:rsidRDefault="0086064A" w:rsidP="00860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64B17F1" w14:textId="68C24759" w:rsidR="0086064A" w:rsidRPr="00B10B0C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3,489</w:t>
            </w:r>
          </w:p>
        </w:tc>
      </w:tr>
      <w:tr w:rsidR="0086064A" w:rsidRPr="00B10B0C" w14:paraId="6CA30C6D" w14:textId="77777777" w:rsidTr="00145C3C">
        <w:tc>
          <w:tcPr>
            <w:tcW w:w="4053" w:type="dxa"/>
          </w:tcPr>
          <w:p w14:paraId="78C4EBEA" w14:textId="77777777" w:rsidR="0086064A" w:rsidRPr="00B10B0C" w:rsidRDefault="0086064A" w:rsidP="00692C18">
            <w:pPr>
              <w:tabs>
                <w:tab w:val="clear" w:pos="227"/>
                <w:tab w:val="clear" w:pos="454"/>
              </w:tabs>
              <w:ind w:left="38" w:right="-108" w:hanging="1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084" w:type="dxa"/>
          </w:tcPr>
          <w:p w14:paraId="359B5E3A" w14:textId="77777777" w:rsidR="0086064A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47AB867" w14:textId="4DC232D0" w:rsidR="0086064A" w:rsidRPr="00B10B0C" w:rsidRDefault="000A14D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</w:t>
            </w:r>
            <w:r w:rsidR="000E0B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84" w:type="dxa"/>
            <w:vAlign w:val="bottom"/>
          </w:tcPr>
          <w:p w14:paraId="13011F63" w14:textId="77777777" w:rsidR="0086064A" w:rsidRPr="00B10B0C" w:rsidRDefault="0086064A" w:rsidP="00860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D1DD5E2" w14:textId="00CAE038" w:rsidR="0086064A" w:rsidRPr="00B10B0C" w:rsidRDefault="0086064A" w:rsidP="008606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3,943</w:t>
            </w:r>
          </w:p>
        </w:tc>
      </w:tr>
    </w:tbl>
    <w:p w14:paraId="1D780E74" w14:textId="77777777" w:rsidR="006D7312" w:rsidRPr="006B5C4E" w:rsidRDefault="006D7312" w:rsidP="0069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14"/>
          <w:szCs w:val="14"/>
        </w:rPr>
      </w:pPr>
    </w:p>
    <w:p w14:paraId="1B8E5001" w14:textId="0E5D90E9" w:rsidR="00A10FC0" w:rsidRPr="00692C18" w:rsidRDefault="0019469C" w:rsidP="002E3DC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279FD" w:rsidRPr="00692C18">
        <w:rPr>
          <w:rFonts w:ascii="Angsana New" w:hAnsi="Angsana New"/>
          <w:b/>
          <w:bCs/>
          <w:sz w:val="28"/>
          <w:szCs w:val="28"/>
        </w:rPr>
        <w:t>(</w:t>
      </w:r>
      <w:r w:rsidR="00E279FD" w:rsidRPr="00656B26">
        <w:rPr>
          <w:rFonts w:ascii="Angsana New" w:hAnsi="Angsana New" w:hint="cs"/>
          <w:b/>
          <w:bCs/>
          <w:sz w:val="28"/>
          <w:szCs w:val="28"/>
          <w:cs/>
        </w:rPr>
        <w:t>ขาดทุน)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14:paraId="3D9FF18F" w14:textId="12B0115D" w:rsidR="0019469C" w:rsidRDefault="00166C93" w:rsidP="002E3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 w:right="120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กำไร</w:t>
      </w:r>
      <w:r w:rsidR="00FD62F4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(ขาดทุน)</w:t>
      </w:r>
      <w:r w:rsidR="00FD62F4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ต่อหุ้นขั้นพื้นฐานคำนวณจากกำไร</w:t>
      </w:r>
      <w:r w:rsidR="00FB5C5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(ขาดทุน)</w:t>
      </w:r>
      <w:r w:rsidR="00FB5C5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สำหรับ</w:t>
      </w:r>
      <w:r w:rsidR="00295E2E">
        <w:rPr>
          <w:rFonts w:ascii="Angsana New" w:hAnsi="Angsana New" w:hint="cs"/>
          <w:sz w:val="28"/>
          <w:szCs w:val="28"/>
          <w:cs/>
        </w:rPr>
        <w:t>ปี</w:t>
      </w:r>
      <w:r w:rsidRPr="00656B26">
        <w:rPr>
          <w:rFonts w:ascii="Angsana New" w:hAnsi="Angsana New"/>
          <w:sz w:val="28"/>
          <w:szCs w:val="28"/>
          <w:cs/>
        </w:rPr>
        <w:t>ที่เป็นส่วนของผู้ถือหุ้นสามัญของบริษัท</w:t>
      </w:r>
      <w:r w:rsidR="006F1555">
        <w:rPr>
          <w:rFonts w:ascii="Angsana New" w:hAnsi="Angsana New" w:hint="cs"/>
          <w:sz w:val="28"/>
          <w:szCs w:val="28"/>
          <w:cs/>
        </w:rPr>
        <w:t>หารด้วย</w:t>
      </w:r>
      <w:r w:rsidRPr="00656B26">
        <w:rPr>
          <w:rFonts w:ascii="Angsana New" w:hAnsi="Angsana New"/>
          <w:sz w:val="28"/>
          <w:szCs w:val="28"/>
          <w:cs/>
        </w:rPr>
        <w:t>จำนวนหุ้นสามัญที่อ</w:t>
      </w:r>
      <w:r w:rsidR="00730E3E" w:rsidRPr="00656B26">
        <w:rPr>
          <w:rFonts w:ascii="Angsana New" w:hAnsi="Angsana New"/>
          <w:sz w:val="28"/>
          <w:szCs w:val="28"/>
          <w:cs/>
        </w:rPr>
        <w:t>อกจำหน่ายแล้วระหว่าง</w:t>
      </w:r>
      <w:r w:rsidR="00295E2E">
        <w:rPr>
          <w:rFonts w:ascii="Angsana New" w:hAnsi="Angsana New" w:hint="cs"/>
          <w:sz w:val="28"/>
          <w:szCs w:val="28"/>
          <w:cs/>
        </w:rPr>
        <w:t>ปี</w:t>
      </w:r>
      <w:r w:rsidR="00730E3E" w:rsidRPr="00656B26">
        <w:rPr>
          <w:rFonts w:ascii="Angsana New" w:hAnsi="Angsana New"/>
          <w:sz w:val="28"/>
          <w:szCs w:val="28"/>
          <w:cs/>
        </w:rPr>
        <w:t>ในแต่ละ</w:t>
      </w:r>
      <w:r w:rsidR="00295E2E">
        <w:rPr>
          <w:rFonts w:ascii="Angsana New" w:hAnsi="Angsana New" w:hint="cs"/>
          <w:sz w:val="28"/>
          <w:szCs w:val="28"/>
          <w:cs/>
        </w:rPr>
        <w:t>ปี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="008807BA" w:rsidRPr="00656B26">
        <w:rPr>
          <w:rFonts w:ascii="Angsana New" w:hAnsi="Angsana New" w:hint="cs"/>
          <w:sz w:val="28"/>
          <w:szCs w:val="28"/>
          <w:cs/>
        </w:rPr>
        <w:t>โดยวิธีถัวเฉลี่ยถ่วงน้ำหนัก</w:t>
      </w:r>
      <w:r w:rsidRPr="00656B26">
        <w:rPr>
          <w:rFonts w:ascii="Angsana New" w:hAnsi="Angsana New"/>
          <w:sz w:val="28"/>
          <w:szCs w:val="28"/>
          <w:cs/>
        </w:rPr>
        <w:t>แสดงการคำนวณดังนี้</w:t>
      </w:r>
    </w:p>
    <w:p w14:paraId="5BDCD1BE" w14:textId="77777777" w:rsidR="00FD6FF5" w:rsidRDefault="00FD6FF5" w:rsidP="00FD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right="119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103"/>
        <w:gridCol w:w="1984"/>
        <w:gridCol w:w="284"/>
        <w:gridCol w:w="1984"/>
      </w:tblGrid>
      <w:tr w:rsidR="00BA02F1" w:rsidRPr="005764E7" w14:paraId="2AEBC53F" w14:textId="77777777" w:rsidTr="001551F9">
        <w:trPr>
          <w:trHeight w:val="386"/>
        </w:trPr>
        <w:tc>
          <w:tcPr>
            <w:tcW w:w="5103" w:type="dxa"/>
          </w:tcPr>
          <w:p w14:paraId="39FA4B2F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52232FC0" w14:textId="7C5F1363" w:rsidR="00BA02F1" w:rsidRPr="00656B26" w:rsidRDefault="00BA02F1" w:rsidP="00BD77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BA02F1" w:rsidRPr="005764E7" w14:paraId="4BFCB30A" w14:textId="77777777" w:rsidTr="001551F9">
        <w:trPr>
          <w:trHeight w:val="289"/>
        </w:trPr>
        <w:tc>
          <w:tcPr>
            <w:tcW w:w="5103" w:type="dxa"/>
          </w:tcPr>
          <w:p w14:paraId="31FADC54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E33F34" w14:textId="762E6C83" w:rsidR="00BA02F1" w:rsidRPr="00656B26" w:rsidRDefault="00714E7B" w:rsidP="00BD77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BA02F1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B85771" w:rsidRPr="005764E7" w14:paraId="268BD1B2" w14:textId="77777777" w:rsidTr="001551F9">
        <w:trPr>
          <w:trHeight w:val="289"/>
        </w:trPr>
        <w:tc>
          <w:tcPr>
            <w:tcW w:w="5103" w:type="dxa"/>
          </w:tcPr>
          <w:p w14:paraId="428FFE64" w14:textId="77777777" w:rsidR="00B85771" w:rsidRPr="005764E7" w:rsidRDefault="00B85771" w:rsidP="00BA10C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F083D" w14:textId="12C80946" w:rsidR="00B85771" w:rsidRPr="00656B26" w:rsidRDefault="00B85771" w:rsidP="006D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25EED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A10CF" w:rsidRPr="005764E7" w14:paraId="73CAADD7" w14:textId="77777777" w:rsidTr="008A7232">
        <w:trPr>
          <w:trHeight w:val="289"/>
        </w:trPr>
        <w:tc>
          <w:tcPr>
            <w:tcW w:w="5103" w:type="dxa"/>
          </w:tcPr>
          <w:p w14:paraId="6131800B" w14:textId="77777777" w:rsidR="00BA10CF" w:rsidRPr="005764E7" w:rsidRDefault="00BA10CF" w:rsidP="00BA10C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3AFD5" w14:textId="12671A85" w:rsidR="00BA10CF" w:rsidRPr="00656B26" w:rsidRDefault="00BA10CF" w:rsidP="00BA10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D9D3D05" w14:textId="77777777" w:rsidR="00BA10CF" w:rsidRPr="00656B26" w:rsidRDefault="00BA10CF" w:rsidP="00BA10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A0E12" w14:textId="18710C14" w:rsidR="00BA10CF" w:rsidRPr="00656B26" w:rsidRDefault="00BA10CF" w:rsidP="00BA10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A10CF" w:rsidRPr="005764E7" w14:paraId="6C336D2C" w14:textId="77777777" w:rsidTr="008A7232">
        <w:trPr>
          <w:trHeight w:val="386"/>
        </w:trPr>
        <w:tc>
          <w:tcPr>
            <w:tcW w:w="5103" w:type="dxa"/>
          </w:tcPr>
          <w:p w14:paraId="1B6DEEDA" w14:textId="0F725D90" w:rsidR="00BA10CF" w:rsidRPr="005764E7" w:rsidRDefault="00BA10CF" w:rsidP="00BA10C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C3F7FC5" w14:textId="317C18F5" w:rsidR="00BA10CF" w:rsidRPr="005764E7" w:rsidRDefault="00BA10CF" w:rsidP="00BA10C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B845DC7" w14:textId="57D75E0A" w:rsidR="00BA10CF" w:rsidRPr="005764E7" w:rsidRDefault="00BA10CF" w:rsidP="00BA10C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8833274" w14:textId="00D638F6" w:rsidR="00BA10CF" w:rsidRPr="005764E7" w:rsidRDefault="00BA10CF" w:rsidP="00BA10C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CF" w:rsidRPr="005764E7" w14:paraId="006169CE" w14:textId="77777777" w:rsidTr="008A7232">
        <w:trPr>
          <w:trHeight w:val="374"/>
        </w:trPr>
        <w:tc>
          <w:tcPr>
            <w:tcW w:w="5103" w:type="dxa"/>
          </w:tcPr>
          <w:p w14:paraId="0BF01372" w14:textId="1E28539C" w:rsidR="00BA10CF" w:rsidRPr="005764E7" w:rsidRDefault="00BA10CF" w:rsidP="00502A2E">
            <w:pPr>
              <w:ind w:hanging="8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ขาดทุนสำหรับ</w:t>
            </w:r>
            <w:r w:rsidR="00295E2E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</w:tcPr>
          <w:p w14:paraId="762C9F96" w14:textId="36CD41F2" w:rsidR="00BA10CF" w:rsidRPr="00741C70" w:rsidRDefault="00741C70" w:rsidP="00741C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1C7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</w:t>
            </w:r>
            <w:r w:rsidR="00372F0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0F21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B5712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246</w:t>
            </w:r>
            <w:r w:rsidRPr="00741C7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28A1F4D" w14:textId="2B15961D" w:rsidR="00BA10CF" w:rsidRPr="005764E7" w:rsidRDefault="00BA10CF" w:rsidP="00BA10C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1024D2" w14:textId="1DBC3F94" w:rsidR="00BA10CF" w:rsidRPr="00295E2E" w:rsidRDefault="00295E2E" w:rsidP="00295E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295E2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5,99</w:t>
            </w:r>
            <w:r w:rsidR="00EF52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295E2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A10CF" w:rsidRPr="0055585A" w14:paraId="1A5AD6DA" w14:textId="77777777" w:rsidTr="008A7232">
        <w:trPr>
          <w:trHeight w:val="374"/>
        </w:trPr>
        <w:tc>
          <w:tcPr>
            <w:tcW w:w="5103" w:type="dxa"/>
          </w:tcPr>
          <w:p w14:paraId="3424AB53" w14:textId="70B385A5" w:rsidR="00BA10CF" w:rsidRPr="00656B26" w:rsidRDefault="00BA10CF" w:rsidP="00BA10C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172540E5" w14:textId="68CD95E6" w:rsidR="00BA10CF" w:rsidRPr="00625007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7E03464" w14:textId="28F34185" w:rsidR="00BA10CF" w:rsidRPr="00656B26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8116F7" w14:textId="2102FA06" w:rsidR="00BA10CF" w:rsidRPr="0055585A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A10CF" w:rsidRPr="0055585A" w14:paraId="7AC9FC0F" w14:textId="77777777" w:rsidTr="008A7232">
        <w:trPr>
          <w:trHeight w:val="386"/>
        </w:trPr>
        <w:tc>
          <w:tcPr>
            <w:tcW w:w="5103" w:type="dxa"/>
          </w:tcPr>
          <w:p w14:paraId="29F129DC" w14:textId="321B0856" w:rsidR="00BA10CF" w:rsidRPr="00656B26" w:rsidRDefault="00BA10CF" w:rsidP="00BA10C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1974E33" w14:textId="0ECA7381" w:rsidR="00BA10CF" w:rsidRPr="0055585A" w:rsidRDefault="00741C70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4" w:type="dxa"/>
            <w:shd w:val="clear" w:color="auto" w:fill="auto"/>
          </w:tcPr>
          <w:p w14:paraId="43D19E4A" w14:textId="0B373FCD" w:rsidR="00BA10CF" w:rsidRPr="0055585A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4EA5" w14:textId="094E8AC8" w:rsidR="00BA10CF" w:rsidRPr="0055585A" w:rsidRDefault="00295E2E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BA10CF" w:rsidRPr="0055585A" w14:paraId="0B4D2FE8" w14:textId="77777777" w:rsidTr="008A7232">
        <w:trPr>
          <w:trHeight w:val="374"/>
        </w:trPr>
        <w:tc>
          <w:tcPr>
            <w:tcW w:w="5103" w:type="dxa"/>
            <w:vAlign w:val="center"/>
          </w:tcPr>
          <w:p w14:paraId="31D7CFD9" w14:textId="06968AF7" w:rsidR="00BA10CF" w:rsidRPr="005764E7" w:rsidRDefault="00BA10CF" w:rsidP="00BA10C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77CDC4" w14:textId="0EFF8745" w:rsidR="00BA10CF" w:rsidRPr="0055585A" w:rsidRDefault="00741C70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(1.</w:t>
            </w:r>
            <w:r w:rsidR="00372F0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3F22629" w14:textId="049FD33F" w:rsidR="00BA10CF" w:rsidRPr="0055585A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1BA31C" w14:textId="3770439D" w:rsidR="00BA10CF" w:rsidRPr="0055585A" w:rsidRDefault="00295E2E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(2.41)</w:t>
            </w:r>
          </w:p>
        </w:tc>
      </w:tr>
      <w:tr w:rsidR="00BA10CF" w:rsidRPr="0055585A" w14:paraId="42496D83" w14:textId="77777777" w:rsidTr="008A7232">
        <w:trPr>
          <w:trHeight w:val="432"/>
        </w:trPr>
        <w:tc>
          <w:tcPr>
            <w:tcW w:w="5103" w:type="dxa"/>
            <w:vAlign w:val="center"/>
          </w:tcPr>
          <w:p w14:paraId="2B339CBE" w14:textId="0D4A048D" w:rsidR="00BA10CF" w:rsidRPr="00656B26" w:rsidRDefault="00BA10CF" w:rsidP="00BA10CF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71E67" w14:textId="3DD151F3" w:rsidR="00BA10CF" w:rsidRPr="0055585A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0270978" w14:textId="491D7C51" w:rsidR="00BA10CF" w:rsidRPr="0055585A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7B222" w14:textId="1A91DCBA" w:rsidR="00BA10CF" w:rsidRPr="0055585A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738FB647" w14:textId="6B50C48A" w:rsidR="006B5C4E" w:rsidRDefault="006B5C4E"/>
    <w:p w14:paraId="1490E0FD" w14:textId="77777777" w:rsidR="006B5C4E" w:rsidRDefault="006B5C4E"/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103"/>
        <w:gridCol w:w="1984"/>
        <w:gridCol w:w="284"/>
        <w:gridCol w:w="1984"/>
      </w:tblGrid>
      <w:tr w:rsidR="00B85771" w:rsidRPr="005764E7" w14:paraId="64031B51" w14:textId="77777777" w:rsidTr="008A7232">
        <w:trPr>
          <w:trHeight w:val="386"/>
        </w:trPr>
        <w:tc>
          <w:tcPr>
            <w:tcW w:w="5103" w:type="dxa"/>
          </w:tcPr>
          <w:p w14:paraId="7174CAC9" w14:textId="77777777" w:rsidR="00B85771" w:rsidRPr="005764E7" w:rsidRDefault="00B85771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2894801A" w14:textId="77777777" w:rsidR="00B85771" w:rsidRPr="00656B26" w:rsidRDefault="00B85771" w:rsidP="001E5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B85771" w:rsidRPr="005764E7" w14:paraId="39C31EB3" w14:textId="77777777" w:rsidTr="008A7232">
        <w:trPr>
          <w:trHeight w:val="289"/>
        </w:trPr>
        <w:tc>
          <w:tcPr>
            <w:tcW w:w="5103" w:type="dxa"/>
          </w:tcPr>
          <w:p w14:paraId="663BE344" w14:textId="77777777" w:rsidR="00B85771" w:rsidRPr="005764E7" w:rsidRDefault="00B85771" w:rsidP="001E5D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8A96AD" w14:textId="77777777" w:rsidR="00B85771" w:rsidRPr="00656B26" w:rsidRDefault="00B85771" w:rsidP="001E5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25EED" w:rsidRPr="005764E7" w14:paraId="3AAD4A61" w14:textId="77777777" w:rsidTr="008A7232">
        <w:trPr>
          <w:trHeight w:val="289"/>
        </w:trPr>
        <w:tc>
          <w:tcPr>
            <w:tcW w:w="5103" w:type="dxa"/>
          </w:tcPr>
          <w:p w14:paraId="0D7D872E" w14:textId="77777777" w:rsidR="00C25EED" w:rsidRPr="005764E7" w:rsidRDefault="00C25EED" w:rsidP="00C25EE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7AA4E" w14:textId="795993CD" w:rsidR="00C25EED" w:rsidRPr="00656B26" w:rsidRDefault="00C25EED" w:rsidP="00C25E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EED" w:rsidRPr="005764E7" w14:paraId="5DBC40FC" w14:textId="77777777" w:rsidTr="008A7232">
        <w:trPr>
          <w:trHeight w:val="289"/>
        </w:trPr>
        <w:tc>
          <w:tcPr>
            <w:tcW w:w="5103" w:type="dxa"/>
          </w:tcPr>
          <w:p w14:paraId="250B2F20" w14:textId="77777777" w:rsidR="00C25EED" w:rsidRPr="005764E7" w:rsidRDefault="00C25EED" w:rsidP="00C25EE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BA7D5" w14:textId="488680F4" w:rsidR="00C25EED" w:rsidRPr="00656B26" w:rsidRDefault="00C25EED" w:rsidP="00C25E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5025B9C" w14:textId="77777777" w:rsidR="00C25EED" w:rsidRPr="00656B26" w:rsidRDefault="00C25EED" w:rsidP="00C25E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6994" w14:textId="6B0DEB74" w:rsidR="00C25EED" w:rsidRPr="00656B26" w:rsidRDefault="00C25EED" w:rsidP="00C25E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25EED" w:rsidRPr="005764E7" w14:paraId="74F5026B" w14:textId="77777777" w:rsidTr="00B40A9B">
        <w:trPr>
          <w:trHeight w:val="173"/>
        </w:trPr>
        <w:tc>
          <w:tcPr>
            <w:tcW w:w="5103" w:type="dxa"/>
          </w:tcPr>
          <w:p w14:paraId="1A15E4E2" w14:textId="77777777" w:rsidR="00C25EED" w:rsidRPr="00B40A9B" w:rsidRDefault="00C25EED" w:rsidP="00C25EED">
            <w:pPr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4FA63B4" w14:textId="77777777" w:rsidR="00C25EED" w:rsidRPr="00B40A9B" w:rsidRDefault="00C25EED" w:rsidP="00C25EED">
            <w:pPr>
              <w:pStyle w:val="BodyText3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24CFD3AC" w14:textId="77777777" w:rsidR="00C25EED" w:rsidRPr="00B40A9B" w:rsidRDefault="00C25EED" w:rsidP="00C25EED">
            <w:pPr>
              <w:pStyle w:val="BodyText3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F83ACF" w14:textId="77777777" w:rsidR="00C25EED" w:rsidRPr="00B40A9B" w:rsidRDefault="00C25EED" w:rsidP="00C25EED">
            <w:pPr>
              <w:pStyle w:val="BodyText3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25EED" w:rsidRPr="005764E7" w14:paraId="757CFFB8" w14:textId="77777777" w:rsidTr="008A7232">
        <w:trPr>
          <w:trHeight w:val="374"/>
        </w:trPr>
        <w:tc>
          <w:tcPr>
            <w:tcW w:w="5103" w:type="dxa"/>
          </w:tcPr>
          <w:p w14:paraId="766AC04C" w14:textId="77777777" w:rsidR="00C25EED" w:rsidRPr="005764E7" w:rsidRDefault="00C25EED" w:rsidP="00C25EED">
            <w:pPr>
              <w:ind w:hanging="1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ขาดทุนสำหรับ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</w:tcPr>
          <w:p w14:paraId="78602682" w14:textId="078421ED" w:rsidR="00C25EED" w:rsidRPr="005764E7" w:rsidRDefault="00741C70" w:rsidP="0074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F5A50">
              <w:rPr>
                <w:rFonts w:ascii="Angsana New" w:hAnsi="Angsana New"/>
                <w:sz w:val="28"/>
                <w:szCs w:val="28"/>
              </w:rPr>
              <w:t>2</w:t>
            </w:r>
            <w:r w:rsidR="00372F00">
              <w:rPr>
                <w:rFonts w:ascii="Angsana New" w:hAnsi="Angsana New"/>
                <w:sz w:val="28"/>
                <w:szCs w:val="28"/>
              </w:rPr>
              <w:t>5</w:t>
            </w:r>
            <w:r w:rsidR="006B06DC">
              <w:rPr>
                <w:rFonts w:ascii="Angsana New" w:hAnsi="Angsana New"/>
                <w:sz w:val="28"/>
                <w:szCs w:val="28"/>
              </w:rPr>
              <w:t>,</w:t>
            </w:r>
            <w:r w:rsidR="00FF5A50">
              <w:rPr>
                <w:rFonts w:ascii="Angsana New" w:hAnsi="Angsana New"/>
                <w:sz w:val="28"/>
                <w:szCs w:val="28"/>
              </w:rPr>
              <w:t>533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BB22FA8" w14:textId="77777777" w:rsidR="00C25EED" w:rsidRPr="005764E7" w:rsidRDefault="00C25EED" w:rsidP="00C25EE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AFF33" w14:textId="77777777" w:rsidR="00C25EED" w:rsidRPr="005764E7" w:rsidRDefault="00C25EED" w:rsidP="00C25E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5E2E">
              <w:rPr>
                <w:rFonts w:ascii="Angsana New" w:hAnsi="Angsana New"/>
                <w:sz w:val="28"/>
                <w:szCs w:val="28"/>
              </w:rPr>
              <w:t>(35,870)</w:t>
            </w:r>
          </w:p>
        </w:tc>
      </w:tr>
      <w:tr w:rsidR="00C25EED" w:rsidRPr="008A7232" w14:paraId="1A89D83E" w14:textId="77777777" w:rsidTr="00B40A9B">
        <w:trPr>
          <w:trHeight w:val="149"/>
        </w:trPr>
        <w:tc>
          <w:tcPr>
            <w:tcW w:w="5103" w:type="dxa"/>
          </w:tcPr>
          <w:p w14:paraId="576B3EE3" w14:textId="77777777" w:rsidR="00C25EED" w:rsidRPr="008A7232" w:rsidRDefault="00C25EED" w:rsidP="00C25EED">
            <w:pPr>
              <w:tabs>
                <w:tab w:val="clear" w:pos="227"/>
                <w:tab w:val="clear" w:pos="454"/>
              </w:tabs>
              <w:ind w:left="-74" w:hanging="1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48586CD8" w14:textId="77777777" w:rsidR="00C25EED" w:rsidRPr="008A7232" w:rsidRDefault="00C25EED" w:rsidP="00741C70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3548745" w14:textId="77777777" w:rsidR="00C25EED" w:rsidRPr="008A7232" w:rsidRDefault="00C25EED" w:rsidP="00C25E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D60BA6" w14:textId="77777777" w:rsidR="00C25EED" w:rsidRPr="008A7232" w:rsidRDefault="00C25EED" w:rsidP="00C25E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C25EED" w:rsidRPr="0055585A" w14:paraId="1FA80475" w14:textId="77777777" w:rsidTr="008A7232">
        <w:trPr>
          <w:trHeight w:val="386"/>
        </w:trPr>
        <w:tc>
          <w:tcPr>
            <w:tcW w:w="5103" w:type="dxa"/>
          </w:tcPr>
          <w:p w14:paraId="35399372" w14:textId="77777777" w:rsidR="00C25EED" w:rsidRPr="00656B26" w:rsidRDefault="00C25EED" w:rsidP="00C25EED">
            <w:pPr>
              <w:tabs>
                <w:tab w:val="clear" w:pos="227"/>
                <w:tab w:val="clear" w:pos="454"/>
              </w:tabs>
              <w:ind w:left="-74" w:hanging="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CDA5CD8" w14:textId="00C54B57" w:rsidR="00C25EED" w:rsidRPr="0055585A" w:rsidRDefault="00741C70" w:rsidP="0074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14,951</w:t>
            </w:r>
          </w:p>
        </w:tc>
        <w:tc>
          <w:tcPr>
            <w:tcW w:w="284" w:type="dxa"/>
            <w:shd w:val="clear" w:color="auto" w:fill="auto"/>
          </w:tcPr>
          <w:p w14:paraId="6028C1E7" w14:textId="77777777" w:rsidR="00C25EED" w:rsidRPr="0055585A" w:rsidRDefault="00C25EED" w:rsidP="00C25E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3A971" w14:textId="77777777" w:rsidR="00C25EED" w:rsidRPr="0055585A" w:rsidRDefault="00C25EED" w:rsidP="00C25E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C25EED" w:rsidRPr="0055585A" w14:paraId="5DD359D2" w14:textId="77777777" w:rsidTr="008A7232">
        <w:trPr>
          <w:trHeight w:val="374"/>
        </w:trPr>
        <w:tc>
          <w:tcPr>
            <w:tcW w:w="5103" w:type="dxa"/>
            <w:vAlign w:val="center"/>
          </w:tcPr>
          <w:p w14:paraId="0BBFBD05" w14:textId="77777777" w:rsidR="00C25EED" w:rsidRPr="005764E7" w:rsidRDefault="00C25EED" w:rsidP="00C25EED">
            <w:pPr>
              <w:tabs>
                <w:tab w:val="clear" w:pos="227"/>
                <w:tab w:val="clear" w:pos="454"/>
              </w:tabs>
              <w:ind w:left="-74" w:hanging="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C32B5A" w14:textId="363C3974" w:rsidR="00C25EED" w:rsidRPr="0055585A" w:rsidRDefault="00741C70" w:rsidP="0074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F5A50">
              <w:rPr>
                <w:rFonts w:ascii="Angsana New" w:hAnsi="Angsana New"/>
                <w:sz w:val="28"/>
                <w:szCs w:val="28"/>
              </w:rPr>
              <w:t>1.7</w:t>
            </w:r>
            <w:r w:rsidR="00372F00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B6300ED" w14:textId="77777777" w:rsidR="00C25EED" w:rsidRPr="0055585A" w:rsidRDefault="00C25EED" w:rsidP="00C25E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2746C8" w14:textId="77777777" w:rsidR="00C25EED" w:rsidRPr="0055585A" w:rsidRDefault="00C25EED" w:rsidP="00C25E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(2.40)</w:t>
            </w:r>
          </w:p>
        </w:tc>
      </w:tr>
    </w:tbl>
    <w:p w14:paraId="5E9DAEE1" w14:textId="59DB57EB" w:rsidR="00C8551D" w:rsidRPr="002C5DFE" w:rsidRDefault="00C8551D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กำไร</w:t>
      </w:r>
      <w:r w:rsidR="00FD62F4" w:rsidRPr="00625007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725C7D" w:rsidRPr="005764E7">
        <w:rPr>
          <w:rFonts w:ascii="Angsana New" w:hAnsi="Angsana New"/>
          <w:b/>
          <w:bCs/>
          <w:sz w:val="28"/>
          <w:szCs w:val="28"/>
        </w:rPr>
        <w:t>(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 w:rsidR="00725C7D" w:rsidRPr="00CD40AE">
        <w:rPr>
          <w:rFonts w:ascii="Angsana New" w:hAnsi="Angsana New"/>
          <w:b/>
          <w:bCs/>
          <w:sz w:val="28"/>
          <w:szCs w:val="28"/>
        </w:rPr>
        <w:t>)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เบ็ดเสร็จอื่น</w:t>
      </w:r>
    </w:p>
    <w:tbl>
      <w:tblPr>
        <w:tblW w:w="5102" w:type="pct"/>
        <w:tblInd w:w="-34" w:type="dxa"/>
        <w:tblLook w:val="04A0" w:firstRow="1" w:lastRow="0" w:firstColumn="1" w:lastColumn="0" w:noHBand="0" w:noVBand="1"/>
      </w:tblPr>
      <w:tblGrid>
        <w:gridCol w:w="6238"/>
        <w:gridCol w:w="1140"/>
        <w:gridCol w:w="277"/>
        <w:gridCol w:w="1136"/>
        <w:gridCol w:w="285"/>
        <w:gridCol w:w="959"/>
      </w:tblGrid>
      <w:tr w:rsidR="00A52C9D" w:rsidRPr="005764E7" w14:paraId="594DDFEB" w14:textId="77777777" w:rsidTr="00921CD7">
        <w:trPr>
          <w:trHeight w:val="263"/>
        </w:trPr>
        <w:tc>
          <w:tcPr>
            <w:tcW w:w="3108" w:type="pct"/>
          </w:tcPr>
          <w:p w14:paraId="624AE1BA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2" w:type="pct"/>
            <w:gridSpan w:val="5"/>
          </w:tcPr>
          <w:p w14:paraId="6DC27D4D" w14:textId="77777777" w:rsidR="00A52C9D" w:rsidRPr="00656B26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52C9D" w:rsidRPr="005764E7" w14:paraId="11B57327" w14:textId="77777777" w:rsidTr="00921CD7">
        <w:trPr>
          <w:trHeight w:val="369"/>
        </w:trPr>
        <w:tc>
          <w:tcPr>
            <w:tcW w:w="3108" w:type="pct"/>
          </w:tcPr>
          <w:p w14:paraId="1B941869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79260D" w14:textId="5C712F34" w:rsidR="00A52C9D" w:rsidRPr="005764E7" w:rsidRDefault="00CC0B8D" w:rsidP="002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</w:t>
            </w:r>
            <w:r w:rsidR="000114F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0114FB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14F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847AB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2C9D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865D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2E3DCB" w:rsidRPr="005764E7" w14:paraId="5980A8D1" w14:textId="77777777" w:rsidTr="00B40A9B">
        <w:trPr>
          <w:trHeight w:val="277"/>
        </w:trPr>
        <w:tc>
          <w:tcPr>
            <w:tcW w:w="3108" w:type="pct"/>
          </w:tcPr>
          <w:p w14:paraId="790F5C02" w14:textId="77777777" w:rsidR="00264B13" w:rsidRPr="005764E7" w:rsidRDefault="00264B13" w:rsidP="00264B13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5D49A572" w14:textId="77777777" w:rsidR="00264B13" w:rsidRPr="005764E7" w:rsidRDefault="00264B13" w:rsidP="00264B1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tcBorders>
              <w:top w:val="single" w:sz="4" w:space="0" w:color="auto"/>
            </w:tcBorders>
          </w:tcPr>
          <w:p w14:paraId="6D5CF5D4" w14:textId="77777777" w:rsidR="00264B13" w:rsidRPr="005764E7" w:rsidRDefault="00264B13" w:rsidP="00264B1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224FCA0B" w14:textId="182D09BC" w:rsidR="00264B13" w:rsidRPr="00656B26" w:rsidRDefault="00264B13" w:rsidP="00264B1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6A06BD91" w14:textId="77777777" w:rsidR="00264B13" w:rsidRPr="005764E7" w:rsidRDefault="00264B13" w:rsidP="00264B1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1FA35F03" w14:textId="77777777" w:rsidR="00264B13" w:rsidRPr="005764E7" w:rsidRDefault="00264B13" w:rsidP="00264B1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E3DCB" w:rsidRPr="005764E7" w14:paraId="78B51424" w14:textId="77777777" w:rsidTr="00921CD7">
        <w:trPr>
          <w:trHeight w:val="369"/>
        </w:trPr>
        <w:tc>
          <w:tcPr>
            <w:tcW w:w="3108" w:type="pct"/>
            <w:vAlign w:val="bottom"/>
          </w:tcPr>
          <w:p w14:paraId="37D932A4" w14:textId="77777777" w:rsidR="00264B13" w:rsidRPr="005764E7" w:rsidRDefault="00264B13" w:rsidP="00264B13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8" w:type="pct"/>
          </w:tcPr>
          <w:p w14:paraId="227899D1" w14:textId="77777777" w:rsidR="00264B13" w:rsidRPr="005764E7" w:rsidRDefault="00264B13" w:rsidP="00264B1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8" w:type="pct"/>
          </w:tcPr>
          <w:p w14:paraId="07B1B169" w14:textId="77777777" w:rsidR="00264B13" w:rsidRPr="005764E7" w:rsidRDefault="00264B13" w:rsidP="00264B13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</w:tcPr>
          <w:p w14:paraId="46EFAB63" w14:textId="7CA88B64" w:rsidR="00264B13" w:rsidRPr="005764E7" w:rsidRDefault="00264B13" w:rsidP="00264B1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2" w:type="pct"/>
          </w:tcPr>
          <w:p w14:paraId="738ECF2D" w14:textId="77777777" w:rsidR="00264B13" w:rsidRPr="005764E7" w:rsidRDefault="00264B13" w:rsidP="00264B13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</w:tcPr>
          <w:p w14:paraId="48AEE5DC" w14:textId="77777777" w:rsidR="00264B13" w:rsidRPr="005764E7" w:rsidRDefault="00264B13" w:rsidP="00264B1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2E3DCB" w:rsidRPr="005764E7" w14:paraId="5024D060" w14:textId="77777777" w:rsidTr="00921CD7">
        <w:trPr>
          <w:trHeight w:val="369"/>
        </w:trPr>
        <w:tc>
          <w:tcPr>
            <w:tcW w:w="3108" w:type="pct"/>
            <w:vAlign w:val="bottom"/>
          </w:tcPr>
          <w:p w14:paraId="55D2A682" w14:textId="2519CD81" w:rsidR="00A52C9D" w:rsidRPr="00656B26" w:rsidRDefault="00714E7B" w:rsidP="00890C20">
            <w:pPr>
              <w:tabs>
                <w:tab w:val="clear" w:pos="454"/>
                <w:tab w:val="clear" w:pos="680"/>
              </w:tabs>
              <w:ind w:left="426" w:right="-36" w:hanging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งบ</w:t>
            </w:r>
            <w:r w:rsidR="00A52C9D"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D4AA5C4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</w:tcPr>
          <w:p w14:paraId="03C6103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068064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11C5FA3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731D8FD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E3DCB" w:rsidRPr="005764E7" w14:paraId="4AD3B1CB" w14:textId="77777777" w:rsidTr="00921CD7">
        <w:trPr>
          <w:trHeight w:val="369"/>
        </w:trPr>
        <w:tc>
          <w:tcPr>
            <w:tcW w:w="3108" w:type="pct"/>
          </w:tcPr>
          <w:p w14:paraId="2F5ACA9E" w14:textId="1CCEB0AC" w:rsidR="00A52C9D" w:rsidRPr="005764E7" w:rsidRDefault="00A52C9D" w:rsidP="00890C20">
            <w:pPr>
              <w:tabs>
                <w:tab w:val="clear" w:pos="454"/>
                <w:tab w:val="clear" w:pos="680"/>
              </w:tabs>
              <w:ind w:left="426" w:hanging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68" w:type="pct"/>
          </w:tcPr>
          <w:p w14:paraId="491BDDC6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</w:tcPr>
          <w:p w14:paraId="4D17CE9E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</w:tcPr>
          <w:p w14:paraId="255E6D80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329B82C5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</w:tcPr>
          <w:p w14:paraId="12F48D0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E3DCB" w:rsidRPr="005764E7" w14:paraId="7B2F8298" w14:textId="77777777" w:rsidTr="00921CD7">
        <w:trPr>
          <w:trHeight w:val="369"/>
        </w:trPr>
        <w:tc>
          <w:tcPr>
            <w:tcW w:w="3108" w:type="pct"/>
            <w:shd w:val="clear" w:color="auto" w:fill="auto"/>
          </w:tcPr>
          <w:p w14:paraId="36588792" w14:textId="38764BD4" w:rsidR="00A52C9D" w:rsidRPr="00656B26" w:rsidRDefault="007F3080" w:rsidP="00AA4A39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A52C9D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68" w:type="pct"/>
            <w:shd w:val="clear" w:color="auto" w:fill="auto"/>
          </w:tcPr>
          <w:p w14:paraId="7D55C92C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F1394B8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0D3D3AE0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10869A9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</w:tcPr>
          <w:p w14:paraId="3ACA3A68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E3DCB" w:rsidRPr="005764E7" w14:paraId="43888015" w14:textId="77777777" w:rsidTr="00921CD7">
        <w:trPr>
          <w:trHeight w:val="369"/>
        </w:trPr>
        <w:tc>
          <w:tcPr>
            <w:tcW w:w="3108" w:type="pct"/>
            <w:shd w:val="clear" w:color="auto" w:fill="auto"/>
          </w:tcPr>
          <w:p w14:paraId="68B1EC37" w14:textId="107D72F1" w:rsidR="00516EB8" w:rsidRPr="005764E7" w:rsidRDefault="00F27AAB" w:rsidP="00F27AA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516EB8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3E3B5D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="00516EB8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0CBFE282" w14:textId="3D60B326" w:rsidR="00516EB8" w:rsidRPr="00A24AFE" w:rsidRDefault="000B0FA4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861579D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96AF955" w14:textId="52C5BF0E" w:rsidR="00516EB8" w:rsidRPr="00D74D94" w:rsidRDefault="000B0FA4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7EBD671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  <w:vAlign w:val="bottom"/>
          </w:tcPr>
          <w:p w14:paraId="5D8E9F77" w14:textId="66D29889" w:rsidR="00516EB8" w:rsidRPr="00656B26" w:rsidRDefault="000B0FA4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(87)</w:t>
            </w:r>
          </w:p>
        </w:tc>
      </w:tr>
      <w:tr w:rsidR="002E3DCB" w:rsidRPr="005764E7" w14:paraId="3ECB4760" w14:textId="77777777" w:rsidTr="00921CD7">
        <w:trPr>
          <w:trHeight w:val="369"/>
        </w:trPr>
        <w:tc>
          <w:tcPr>
            <w:tcW w:w="3108" w:type="pct"/>
            <w:shd w:val="clear" w:color="auto" w:fill="auto"/>
          </w:tcPr>
          <w:p w14:paraId="66A67606" w14:textId="3237AEE1" w:rsidR="00516EB8" w:rsidRPr="00656B26" w:rsidRDefault="00516EB8" w:rsidP="00890C20">
            <w:pPr>
              <w:ind w:firstLine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B0AC090" w14:textId="081EEB55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068A1BDF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7B5BFF64" w14:textId="15696A47" w:rsidR="00516EB8" w:rsidRPr="00656B26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1361A72D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45728F7" w14:textId="052C73F6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E3DCB" w:rsidRPr="005764E7" w14:paraId="464D383E" w14:textId="77777777" w:rsidTr="00921CD7">
        <w:trPr>
          <w:trHeight w:val="369"/>
        </w:trPr>
        <w:tc>
          <w:tcPr>
            <w:tcW w:w="3108" w:type="pct"/>
            <w:shd w:val="clear" w:color="auto" w:fill="auto"/>
          </w:tcPr>
          <w:p w14:paraId="177DF7D5" w14:textId="361A343C" w:rsidR="00516EB8" w:rsidRPr="005764E7" w:rsidRDefault="007F3080" w:rsidP="0051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16EB8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6996491" w14:textId="033BE2D2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55B405BC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764CEF2F" w14:textId="4039C4B3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0080E1E1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B661554" w14:textId="2536BE93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E3DCB" w:rsidRPr="005764E7" w14:paraId="611DC98B" w14:textId="77777777" w:rsidTr="00921CD7">
        <w:trPr>
          <w:trHeight w:val="369"/>
        </w:trPr>
        <w:tc>
          <w:tcPr>
            <w:tcW w:w="3108" w:type="pct"/>
            <w:shd w:val="clear" w:color="auto" w:fill="auto"/>
          </w:tcPr>
          <w:p w14:paraId="06052754" w14:textId="7AF43FED" w:rsidR="003E3B5D" w:rsidRPr="00D8709C" w:rsidRDefault="00264B13" w:rsidP="0013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2" w:hanging="1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หลักทรัพย์จดทะเบียนในตลาดหลักทรัพย์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0EC27BD0" w14:textId="15D76520" w:rsidR="003E3B5D" w:rsidRPr="00656B26" w:rsidRDefault="000B0FA4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,025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614A5AC" w14:textId="77777777" w:rsidR="003E3B5D" w:rsidRPr="00D74D94" w:rsidRDefault="003E3B5D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124A083" w14:textId="71E61E4A" w:rsidR="003E3B5D" w:rsidRPr="00D74D94" w:rsidRDefault="000B0FA4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10,605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52EBCA0" w14:textId="77777777" w:rsidR="003E3B5D" w:rsidRPr="00D74D94" w:rsidRDefault="003E3B5D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  <w:vAlign w:val="bottom"/>
          </w:tcPr>
          <w:p w14:paraId="0D07037F" w14:textId="506219A4" w:rsidR="003E3B5D" w:rsidRPr="00656B26" w:rsidRDefault="000B0FA4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42,420</w:t>
            </w:r>
          </w:p>
        </w:tc>
      </w:tr>
      <w:tr w:rsidR="002E3DCB" w:rsidRPr="005764E7" w14:paraId="49DDD166" w14:textId="77777777" w:rsidTr="00921CD7">
        <w:trPr>
          <w:trHeight w:val="369"/>
        </w:trPr>
        <w:tc>
          <w:tcPr>
            <w:tcW w:w="3108" w:type="pct"/>
            <w:shd w:val="clear" w:color="auto" w:fill="auto"/>
          </w:tcPr>
          <w:p w14:paraId="29829F63" w14:textId="274E86A3" w:rsidR="006E3FCC" w:rsidRDefault="00264B13" w:rsidP="0013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2" w:hanging="145"/>
              <w:jc w:val="thaiDistribute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หลักทรัพย์ที่ไม่อยู่ในความต้องการตลาด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13297175" w14:textId="107F7390" w:rsidR="006E3FCC" w:rsidRDefault="006E3FCC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2,955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7F25CD6" w14:textId="77777777" w:rsidR="006E3FCC" w:rsidRPr="00D74D94" w:rsidRDefault="006E3FCC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67E05495" w14:textId="6F48E899" w:rsidR="006E3FCC" w:rsidRDefault="006E3FCC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419C5FA" w14:textId="77777777" w:rsidR="006E3FCC" w:rsidRPr="00D74D94" w:rsidRDefault="006E3FCC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  <w:vAlign w:val="bottom"/>
          </w:tcPr>
          <w:p w14:paraId="0BCCC63D" w14:textId="4790A801" w:rsidR="006E3FCC" w:rsidRDefault="006E3FCC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2,364</w:t>
            </w:r>
          </w:p>
        </w:tc>
      </w:tr>
      <w:tr w:rsidR="002E3DCB" w:rsidRPr="005764E7" w14:paraId="6D160927" w14:textId="77777777" w:rsidTr="00921CD7">
        <w:trPr>
          <w:trHeight w:val="277"/>
        </w:trPr>
        <w:tc>
          <w:tcPr>
            <w:tcW w:w="3108" w:type="pct"/>
            <w:shd w:val="clear" w:color="auto" w:fill="auto"/>
          </w:tcPr>
          <w:p w14:paraId="03E3890B" w14:textId="73B8E1B1" w:rsidR="00516EB8" w:rsidRPr="003E3B5D" w:rsidRDefault="00C160F4" w:rsidP="00890C20">
            <w:pPr>
              <w:tabs>
                <w:tab w:val="clear" w:pos="454"/>
                <w:tab w:val="left" w:pos="567"/>
                <w:tab w:val="left" w:pos="601"/>
              </w:tabs>
              <w:ind w:left="426" w:hanging="7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516EB8" w:rsidRPr="00656B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="00D34CA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0D1D16" w14:textId="34BDD1FF" w:rsidR="00516EB8" w:rsidRPr="00B92F8A" w:rsidRDefault="000B0FA4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6E3FC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021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872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5121AC05" w14:textId="77777777" w:rsidR="00516EB8" w:rsidRPr="00B92F8A" w:rsidRDefault="00516EB8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D127DE" w14:textId="205F6932" w:rsidR="00516EB8" w:rsidRPr="00B92F8A" w:rsidRDefault="000B0FA4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5021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021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9F32047" w14:textId="77777777" w:rsidR="00516EB8" w:rsidRPr="00B92F8A" w:rsidRDefault="00516EB8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2A1936" w14:textId="50DD2328" w:rsidR="00516EB8" w:rsidRPr="00B92F8A" w:rsidRDefault="000B0FA4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5021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4,697</w:t>
            </w:r>
          </w:p>
        </w:tc>
      </w:tr>
      <w:tr w:rsidR="00B92F8A" w:rsidRPr="005764E7" w14:paraId="5710A853" w14:textId="77777777" w:rsidTr="00B40A9B">
        <w:trPr>
          <w:trHeight w:val="116"/>
        </w:trPr>
        <w:tc>
          <w:tcPr>
            <w:tcW w:w="5000" w:type="pct"/>
            <w:gridSpan w:val="6"/>
            <w:shd w:val="clear" w:color="auto" w:fill="auto"/>
          </w:tcPr>
          <w:p w14:paraId="2032C733" w14:textId="48A80B4B" w:rsidR="00B40A9B" w:rsidRPr="00B40A9B" w:rsidRDefault="00B40A9B" w:rsidP="00921CD7">
            <w:pPr>
              <w:rPr>
                <w:rFonts w:asciiTheme="majorBidi" w:hAnsiTheme="majorBidi" w:cstheme="majorBidi"/>
                <w:b/>
                <w:bCs/>
                <w:color w:val="000000"/>
                <w:sz w:val="2"/>
                <w:szCs w:val="2"/>
                <w:cs/>
              </w:rPr>
            </w:pPr>
          </w:p>
        </w:tc>
      </w:tr>
      <w:tr w:rsidR="00921CD7" w:rsidRPr="005764E7" w14:paraId="02533ECA" w14:textId="77777777" w:rsidTr="00B40A9B">
        <w:trPr>
          <w:trHeight w:val="305"/>
        </w:trPr>
        <w:tc>
          <w:tcPr>
            <w:tcW w:w="3108" w:type="pct"/>
            <w:shd w:val="clear" w:color="auto" w:fill="auto"/>
          </w:tcPr>
          <w:p w14:paraId="503D48A3" w14:textId="77777777" w:rsidR="00E45C8B" w:rsidRPr="00E45C8B" w:rsidRDefault="00E45C8B" w:rsidP="00E45C8B">
            <w:pPr>
              <w:tabs>
                <w:tab w:val="clear" w:pos="454"/>
                <w:tab w:val="left" w:pos="567"/>
                <w:tab w:val="left" w:pos="601"/>
              </w:tabs>
              <w:ind w:left="426" w:hanging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เฉพาะกิจการ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A1864CA" w14:textId="77777777" w:rsidR="00E45C8B" w:rsidRPr="00E45C8B" w:rsidRDefault="00E45C8B" w:rsidP="00E45C8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74DF6F79" w14:textId="77777777" w:rsidR="00E45C8B" w:rsidRPr="00E45C8B" w:rsidRDefault="00E45C8B" w:rsidP="00E45C8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AC469D9" w14:textId="77777777" w:rsidR="00E45C8B" w:rsidRPr="00E45C8B" w:rsidRDefault="00E45C8B" w:rsidP="00E45C8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1C1D6B19" w14:textId="77777777" w:rsidR="00E45C8B" w:rsidRPr="00E45C8B" w:rsidRDefault="00E45C8B" w:rsidP="00E45C8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FA25994" w14:textId="77777777" w:rsidR="00E45C8B" w:rsidRPr="00E45C8B" w:rsidRDefault="00E45C8B" w:rsidP="00E45C8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21CD7" w:rsidRPr="005764E7" w14:paraId="255E0A02" w14:textId="77777777" w:rsidTr="00921CD7">
        <w:trPr>
          <w:trHeight w:val="413"/>
        </w:trPr>
        <w:tc>
          <w:tcPr>
            <w:tcW w:w="3108" w:type="pct"/>
            <w:shd w:val="clear" w:color="auto" w:fill="auto"/>
          </w:tcPr>
          <w:p w14:paraId="4E9C6B74" w14:textId="77777777" w:rsidR="00E45C8B" w:rsidRPr="00E45C8B" w:rsidRDefault="00E45C8B" w:rsidP="00E45C8B">
            <w:pPr>
              <w:tabs>
                <w:tab w:val="clear" w:pos="454"/>
                <w:tab w:val="left" w:pos="567"/>
                <w:tab w:val="left" w:pos="601"/>
              </w:tabs>
              <w:ind w:left="426" w:hanging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ไม่</w:t>
            </w: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1D31117" w14:textId="77777777" w:rsidR="00E45C8B" w:rsidRPr="00E45C8B" w:rsidRDefault="00E45C8B" w:rsidP="001E5D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794388ED" w14:textId="77777777" w:rsidR="00E45C8B" w:rsidRPr="00E45C8B" w:rsidRDefault="00E45C8B" w:rsidP="001E5D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EE8E9AE" w14:textId="77777777" w:rsidR="00E45C8B" w:rsidRPr="00E45C8B" w:rsidRDefault="00E45C8B" w:rsidP="001E5D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38597C2C" w14:textId="77777777" w:rsidR="00E45C8B" w:rsidRPr="00E45C8B" w:rsidRDefault="00E45C8B" w:rsidP="001E5D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BFD7428" w14:textId="77777777" w:rsidR="00E45C8B" w:rsidRPr="00E45C8B" w:rsidRDefault="00E45C8B" w:rsidP="001E5D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21CD7" w:rsidRPr="005764E7" w14:paraId="2F2C2234" w14:textId="77777777" w:rsidTr="00921CD7">
        <w:trPr>
          <w:trHeight w:val="413"/>
        </w:trPr>
        <w:tc>
          <w:tcPr>
            <w:tcW w:w="3108" w:type="pct"/>
            <w:shd w:val="clear" w:color="auto" w:fill="auto"/>
          </w:tcPr>
          <w:p w14:paraId="23B2C2A6" w14:textId="77777777" w:rsidR="00E45C8B" w:rsidRPr="00E45C8B" w:rsidRDefault="00E45C8B" w:rsidP="00E45C8B">
            <w:pPr>
              <w:tabs>
                <w:tab w:val="clear" w:pos="454"/>
                <w:tab w:val="left" w:pos="567"/>
                <w:tab w:val="left" w:pos="601"/>
              </w:tabs>
              <w:ind w:left="426" w:firstLine="21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ไว้</w:t>
            </w: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BE21E91" w14:textId="77777777" w:rsidR="00E45C8B" w:rsidRPr="00E45C8B" w:rsidRDefault="00E45C8B" w:rsidP="001E5D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4CBB665C" w14:textId="77777777" w:rsidR="00E45C8B" w:rsidRPr="00E45C8B" w:rsidRDefault="00E45C8B" w:rsidP="001E5D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C52AE6A" w14:textId="77777777" w:rsidR="00E45C8B" w:rsidRPr="00E45C8B" w:rsidRDefault="00E45C8B" w:rsidP="001E5D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1AF9EDEE" w14:textId="77777777" w:rsidR="00E45C8B" w:rsidRPr="00E45C8B" w:rsidRDefault="00E45C8B" w:rsidP="001E5D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12979A3" w14:textId="77777777" w:rsidR="00E45C8B" w:rsidRPr="00E45C8B" w:rsidRDefault="00E45C8B" w:rsidP="001E5D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21CD7" w:rsidRPr="005764E7" w14:paraId="4ADBACAF" w14:textId="77777777" w:rsidTr="00B40A9B">
        <w:trPr>
          <w:trHeight w:val="492"/>
        </w:trPr>
        <w:tc>
          <w:tcPr>
            <w:tcW w:w="3108" w:type="pct"/>
            <w:shd w:val="clear" w:color="auto" w:fill="auto"/>
          </w:tcPr>
          <w:p w14:paraId="3BC141C1" w14:textId="5F139BC8" w:rsidR="00E45C8B" w:rsidRPr="00E45C8B" w:rsidRDefault="00264B13" w:rsidP="0013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2" w:hanging="14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หลักทรัพย์จดทะเบียนในตลาดหลักทรัพย์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0045D56" w14:textId="126A040F" w:rsidR="00E45C8B" w:rsidRPr="006E3FCC" w:rsidRDefault="000B0FA4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3F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53,025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27D6603" w14:textId="77777777" w:rsidR="00E45C8B" w:rsidRPr="006E3FCC" w:rsidRDefault="00E45C8B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FBF5CA7" w14:textId="0FF4E4CB" w:rsidR="00E45C8B" w:rsidRPr="006E3FCC" w:rsidRDefault="000B0FA4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3FC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6E3F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10,605</w:t>
            </w:r>
            <w:r w:rsidRPr="006E3FC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B525905" w14:textId="77777777" w:rsidR="00E45C8B" w:rsidRPr="006E3FCC" w:rsidRDefault="00E45C8B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12DF34D" w14:textId="0B8C2C87" w:rsidR="00E45C8B" w:rsidRPr="006E3FCC" w:rsidRDefault="000B0FA4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3F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42,420</w:t>
            </w:r>
          </w:p>
        </w:tc>
      </w:tr>
      <w:tr w:rsidR="00921CD7" w:rsidRPr="005764E7" w14:paraId="2CEBC21C" w14:textId="77777777" w:rsidTr="00921CD7">
        <w:trPr>
          <w:trHeight w:val="413"/>
        </w:trPr>
        <w:tc>
          <w:tcPr>
            <w:tcW w:w="3108" w:type="pct"/>
            <w:shd w:val="clear" w:color="auto" w:fill="auto"/>
          </w:tcPr>
          <w:p w14:paraId="1B740915" w14:textId="77777777" w:rsidR="00264B13" w:rsidRDefault="00264B13" w:rsidP="001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2" w:firstLine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หลักทรัพย์ที่ไม่อยู่ใน</w:t>
            </w:r>
          </w:p>
          <w:p w14:paraId="73B2A6DD" w14:textId="4D8D1A35" w:rsidR="005021DE" w:rsidRPr="00E45C8B" w:rsidRDefault="00264B13" w:rsidP="0013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ความต้องการตลาด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87149" w14:textId="641AABCF" w:rsidR="005021DE" w:rsidRPr="006E3FCC" w:rsidRDefault="005021DE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2,955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9DEC0E1" w14:textId="77777777" w:rsidR="005021DE" w:rsidRPr="006E3FCC" w:rsidRDefault="005021DE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A5CE5" w14:textId="6E3E0F32" w:rsidR="005021DE" w:rsidRPr="006E3FCC" w:rsidRDefault="005021DE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9EA78E9" w14:textId="77777777" w:rsidR="005021DE" w:rsidRPr="006E3FCC" w:rsidRDefault="005021DE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D5390" w14:textId="5DD9D9B0" w:rsidR="005021DE" w:rsidRPr="006E3FCC" w:rsidRDefault="005021DE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2,364</w:t>
            </w:r>
          </w:p>
        </w:tc>
      </w:tr>
      <w:tr w:rsidR="00921CD7" w:rsidRPr="005764E7" w14:paraId="3D841B7E" w14:textId="77777777" w:rsidTr="00921CD7">
        <w:trPr>
          <w:trHeight w:val="397"/>
        </w:trPr>
        <w:tc>
          <w:tcPr>
            <w:tcW w:w="3108" w:type="pct"/>
            <w:shd w:val="clear" w:color="auto" w:fill="auto"/>
          </w:tcPr>
          <w:p w14:paraId="7A858DE0" w14:textId="03B66B40" w:rsidR="005021DE" w:rsidRPr="00E45C8B" w:rsidRDefault="005021DE" w:rsidP="005021DE">
            <w:pPr>
              <w:tabs>
                <w:tab w:val="clear" w:pos="454"/>
                <w:tab w:val="left" w:pos="567"/>
                <w:tab w:val="left" w:pos="601"/>
              </w:tabs>
              <w:ind w:left="426" w:hanging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5C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E45C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E45C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A0B153" w14:textId="0F04DC8F" w:rsidR="005021DE" w:rsidRPr="005021DE" w:rsidRDefault="005021DE" w:rsidP="00264B1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021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5F3A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5,980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5FBFAD2B" w14:textId="77777777" w:rsidR="005021DE" w:rsidRPr="00264B13" w:rsidRDefault="005021DE" w:rsidP="00264B1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6339BD" w14:textId="76C74EA1" w:rsidR="005021DE" w:rsidRPr="005021DE" w:rsidRDefault="005021DE" w:rsidP="00264B1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021D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5021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5F3A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1,196</w:t>
            </w:r>
            <w:r w:rsidRPr="005021D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4AAEFD0" w14:textId="77777777" w:rsidR="005021DE" w:rsidRPr="00264B13" w:rsidRDefault="005021DE" w:rsidP="00264B1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BEC478" w14:textId="51E4FE23" w:rsidR="005021DE" w:rsidRPr="005021DE" w:rsidRDefault="005021DE" w:rsidP="00264B1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021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5F3A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4,784</w:t>
            </w:r>
          </w:p>
        </w:tc>
      </w:tr>
    </w:tbl>
    <w:tbl>
      <w:tblPr>
        <w:tblpPr w:leftFromText="180" w:rightFromText="180" w:vertAnchor="text" w:horzAnchor="margin" w:tblpXSpec="center" w:tblpY="-122"/>
        <w:tblW w:w="5232" w:type="pct"/>
        <w:tblLook w:val="04A0" w:firstRow="1" w:lastRow="0" w:firstColumn="1" w:lastColumn="0" w:noHBand="0" w:noVBand="1"/>
      </w:tblPr>
      <w:tblGrid>
        <w:gridCol w:w="5944"/>
        <w:gridCol w:w="1111"/>
        <w:gridCol w:w="284"/>
        <w:gridCol w:w="1157"/>
        <w:gridCol w:w="290"/>
        <w:gridCol w:w="1504"/>
      </w:tblGrid>
      <w:tr w:rsidR="00582905" w:rsidRPr="005764E7" w14:paraId="7ADFD7CA" w14:textId="77777777" w:rsidTr="00582905">
        <w:trPr>
          <w:trHeight w:val="263"/>
        </w:trPr>
        <w:tc>
          <w:tcPr>
            <w:tcW w:w="2888" w:type="pct"/>
          </w:tcPr>
          <w:p w14:paraId="1119DBD3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gridSpan w:val="5"/>
          </w:tcPr>
          <w:p w14:paraId="2812F8CF" w14:textId="77777777" w:rsidR="00582905" w:rsidRPr="00656B26" w:rsidRDefault="00582905" w:rsidP="00582905">
            <w:pPr>
              <w:tabs>
                <w:tab w:val="clear" w:pos="4451"/>
                <w:tab w:val="left" w:pos="442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82905" w:rsidRPr="005764E7" w14:paraId="6B7F1A2F" w14:textId="77777777" w:rsidTr="00582905">
        <w:trPr>
          <w:trHeight w:val="369"/>
        </w:trPr>
        <w:tc>
          <w:tcPr>
            <w:tcW w:w="2888" w:type="pct"/>
          </w:tcPr>
          <w:p w14:paraId="7866623B" w14:textId="77777777" w:rsidR="00582905" w:rsidRPr="005764E7" w:rsidRDefault="00582905" w:rsidP="005829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D36966" w14:textId="77777777" w:rsidR="00582905" w:rsidRPr="005764E7" w:rsidRDefault="00582905" w:rsidP="005829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582905" w:rsidRPr="005764E7" w14:paraId="3A292B65" w14:textId="77777777" w:rsidTr="00582905">
        <w:trPr>
          <w:trHeight w:val="369"/>
        </w:trPr>
        <w:tc>
          <w:tcPr>
            <w:tcW w:w="2888" w:type="pct"/>
          </w:tcPr>
          <w:p w14:paraId="061C7CC2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0DEABF60" w14:textId="77777777" w:rsidR="00582905" w:rsidRPr="005764E7" w:rsidRDefault="00582905" w:rsidP="005829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tcBorders>
              <w:top w:val="single" w:sz="4" w:space="0" w:color="auto"/>
            </w:tcBorders>
          </w:tcPr>
          <w:p w14:paraId="01BC6F64" w14:textId="77777777" w:rsidR="00582905" w:rsidRPr="005764E7" w:rsidRDefault="00582905" w:rsidP="005829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509F492" w14:textId="77777777" w:rsidR="00582905" w:rsidRPr="005764E7" w:rsidRDefault="00582905" w:rsidP="005829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59F84315" w14:textId="77777777" w:rsidR="00582905" w:rsidRPr="005764E7" w:rsidRDefault="00582905" w:rsidP="005829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24325665" w14:textId="77777777" w:rsidR="00582905" w:rsidRPr="005764E7" w:rsidRDefault="00582905" w:rsidP="005829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82905" w:rsidRPr="005764E7" w14:paraId="2A038019" w14:textId="77777777" w:rsidTr="00582905">
        <w:trPr>
          <w:trHeight w:val="369"/>
        </w:trPr>
        <w:tc>
          <w:tcPr>
            <w:tcW w:w="2888" w:type="pct"/>
            <w:vAlign w:val="bottom"/>
          </w:tcPr>
          <w:p w14:paraId="58729F33" w14:textId="77777777" w:rsidR="00582905" w:rsidRPr="005764E7" w:rsidRDefault="00582905" w:rsidP="00582905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40" w:type="pct"/>
          </w:tcPr>
          <w:p w14:paraId="40525BBE" w14:textId="77777777" w:rsidR="00582905" w:rsidRPr="005764E7" w:rsidRDefault="00582905" w:rsidP="005829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8" w:type="pct"/>
          </w:tcPr>
          <w:p w14:paraId="3296574C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</w:tcPr>
          <w:p w14:paraId="4C9FDF31" w14:textId="77777777" w:rsidR="00582905" w:rsidRPr="005764E7" w:rsidRDefault="00582905" w:rsidP="005829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" w:type="pct"/>
          </w:tcPr>
          <w:p w14:paraId="2C4239D0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</w:tcPr>
          <w:p w14:paraId="03B0A055" w14:textId="77777777" w:rsidR="00582905" w:rsidRPr="005764E7" w:rsidRDefault="00582905" w:rsidP="005829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582905" w:rsidRPr="005764E7" w14:paraId="094F9581" w14:textId="77777777" w:rsidTr="00582905">
        <w:trPr>
          <w:trHeight w:val="369"/>
        </w:trPr>
        <w:tc>
          <w:tcPr>
            <w:tcW w:w="2888" w:type="pct"/>
            <w:vAlign w:val="bottom"/>
          </w:tcPr>
          <w:p w14:paraId="635600CB" w14:textId="77777777" w:rsidR="00582905" w:rsidRPr="00656B26" w:rsidRDefault="00582905" w:rsidP="008A153D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426" w:right="-36" w:firstLine="3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27AAB">
              <w:rPr>
                <w:rFonts w:ascii="Angsana New" w:hAnsi="Angsana New" w:cstheme="majorBidi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cstheme="majorBidi" w:hint="cs"/>
                <w:sz w:val="28"/>
                <w:szCs w:val="28"/>
                <w:u w:val="single"/>
                <w:cs/>
              </w:rPr>
              <w:t>งบ</w:t>
            </w: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7569510C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</w:tcPr>
          <w:p w14:paraId="64572960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7EDB36FD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</w:tcPr>
          <w:p w14:paraId="3AD9966D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486C99A8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82905" w:rsidRPr="005764E7" w14:paraId="6C29AD83" w14:textId="77777777" w:rsidTr="00582905">
        <w:trPr>
          <w:trHeight w:val="369"/>
        </w:trPr>
        <w:tc>
          <w:tcPr>
            <w:tcW w:w="2888" w:type="pct"/>
          </w:tcPr>
          <w:p w14:paraId="4D2736AD" w14:textId="77777777" w:rsidR="00582905" w:rsidRPr="005764E7" w:rsidRDefault="00582905" w:rsidP="008A153D">
            <w:pPr>
              <w:tabs>
                <w:tab w:val="clear" w:pos="454"/>
                <w:tab w:val="clear" w:pos="680"/>
              </w:tabs>
              <w:ind w:left="426" w:firstLine="3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40" w:type="pct"/>
          </w:tcPr>
          <w:p w14:paraId="74696941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</w:tcPr>
          <w:p w14:paraId="0AF7DDB9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01C677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</w:tcPr>
          <w:p w14:paraId="7927AF46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</w:tcPr>
          <w:p w14:paraId="027C0DCA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82905" w:rsidRPr="005764E7" w14:paraId="5AB9FA2C" w14:textId="77777777" w:rsidTr="00582905">
        <w:trPr>
          <w:trHeight w:val="369"/>
        </w:trPr>
        <w:tc>
          <w:tcPr>
            <w:tcW w:w="2888" w:type="pct"/>
          </w:tcPr>
          <w:p w14:paraId="15F25E1A" w14:textId="77777777" w:rsidR="00582905" w:rsidRPr="00656B26" w:rsidRDefault="00582905" w:rsidP="008A153D">
            <w:pPr>
              <w:tabs>
                <w:tab w:val="clear" w:pos="454"/>
                <w:tab w:val="left" w:pos="567"/>
                <w:tab w:val="left" w:pos="601"/>
              </w:tabs>
              <w:ind w:left="426" w:firstLine="4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40" w:type="pct"/>
          </w:tcPr>
          <w:p w14:paraId="0E10B808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</w:tcPr>
          <w:p w14:paraId="3270C14E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</w:tcPr>
          <w:p w14:paraId="2AB4A23B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</w:tcPr>
          <w:p w14:paraId="6EC0838D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</w:tcPr>
          <w:p w14:paraId="6A83BB6B" w14:textId="77777777" w:rsidR="00582905" w:rsidRPr="005764E7" w:rsidRDefault="00582905" w:rsidP="00582905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82905" w:rsidRPr="005764E7" w14:paraId="78F64DCF" w14:textId="77777777" w:rsidTr="00116D95">
        <w:trPr>
          <w:trHeight w:val="369"/>
        </w:trPr>
        <w:tc>
          <w:tcPr>
            <w:tcW w:w="2888" w:type="pct"/>
          </w:tcPr>
          <w:p w14:paraId="2BBF3EF4" w14:textId="77777777" w:rsidR="00582905" w:rsidRPr="005764E7" w:rsidRDefault="00582905" w:rsidP="008A153D">
            <w:pPr>
              <w:tabs>
                <w:tab w:val="clear" w:pos="454"/>
                <w:tab w:val="left" w:pos="567"/>
                <w:tab w:val="left" w:pos="601"/>
              </w:tabs>
              <w:ind w:left="426" w:firstLine="4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2DEEFBB" w14:textId="60FB6D89" w:rsidR="00582905" w:rsidRPr="00111A45" w:rsidRDefault="00116D9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106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D9FB1A7" w14:textId="77777777" w:rsidR="00582905" w:rsidRPr="00111A45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126F098B" w14:textId="30B0C058" w:rsidR="00582905" w:rsidRPr="00111A45" w:rsidRDefault="00116D9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48CDE3F9" w14:textId="77777777" w:rsidR="00582905" w:rsidRPr="00111A45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1DAFB66E" w14:textId="77777777" w:rsidR="00582905" w:rsidRPr="00111A45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85</w:t>
            </w:r>
          </w:p>
        </w:tc>
      </w:tr>
      <w:tr w:rsidR="00582905" w:rsidRPr="005764E7" w14:paraId="2FBEBB1E" w14:textId="77777777" w:rsidTr="00582905">
        <w:trPr>
          <w:trHeight w:val="369"/>
        </w:trPr>
        <w:tc>
          <w:tcPr>
            <w:tcW w:w="2888" w:type="pct"/>
          </w:tcPr>
          <w:p w14:paraId="1C13F2B7" w14:textId="77777777" w:rsidR="00582905" w:rsidRPr="00656B26" w:rsidRDefault="00582905" w:rsidP="008A153D">
            <w:pPr>
              <w:tabs>
                <w:tab w:val="clear" w:pos="454"/>
                <w:tab w:val="left" w:pos="459"/>
                <w:tab w:val="left" w:pos="601"/>
              </w:tabs>
              <w:ind w:left="426" w:firstLine="3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44531B57" w14:textId="77777777" w:rsidR="00582905" w:rsidRPr="00111A45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434CAFAC" w14:textId="77777777" w:rsidR="00582905" w:rsidRPr="00111A45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6FFC35DE" w14:textId="77777777" w:rsidR="00582905" w:rsidRPr="00656B26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14:paraId="39AB846E" w14:textId="77777777" w:rsidR="00582905" w:rsidRPr="00111A45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04043054" w14:textId="77777777" w:rsidR="00582905" w:rsidRPr="00111A45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82905" w:rsidRPr="005764E7" w14:paraId="32E5F317" w14:textId="77777777" w:rsidTr="00582905">
        <w:trPr>
          <w:trHeight w:val="369"/>
        </w:trPr>
        <w:tc>
          <w:tcPr>
            <w:tcW w:w="2888" w:type="pct"/>
          </w:tcPr>
          <w:p w14:paraId="431D3501" w14:textId="26CFECDC" w:rsidR="00582905" w:rsidRPr="00656B26" w:rsidRDefault="00582905" w:rsidP="008A153D">
            <w:pPr>
              <w:tabs>
                <w:tab w:val="clear" w:pos="454"/>
                <w:tab w:val="left" w:pos="567"/>
                <w:tab w:val="left" w:pos="601"/>
              </w:tabs>
              <w:ind w:left="426" w:firstLine="4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153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2874FAA" w14:textId="77777777" w:rsidR="00582905" w:rsidRPr="00111A45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2C08009B" w14:textId="77777777" w:rsidR="00582905" w:rsidRPr="00111A45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4A0BF79A" w14:textId="77777777" w:rsidR="00582905" w:rsidRPr="00656B26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82698C0" w14:textId="77777777" w:rsidR="00582905" w:rsidRPr="00111A45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0BBED45F" w14:textId="77777777" w:rsidR="00582905" w:rsidRPr="00111A45" w:rsidRDefault="00582905" w:rsidP="0058290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64B13" w:rsidRPr="005764E7" w14:paraId="7BDC2914" w14:textId="77777777" w:rsidTr="00582905">
        <w:trPr>
          <w:trHeight w:val="369"/>
        </w:trPr>
        <w:tc>
          <w:tcPr>
            <w:tcW w:w="2888" w:type="pct"/>
          </w:tcPr>
          <w:p w14:paraId="3AAB8422" w14:textId="5CF51CC7" w:rsidR="00264B13" w:rsidRPr="008A153D" w:rsidRDefault="00264B13" w:rsidP="00264B13">
            <w:pPr>
              <w:tabs>
                <w:tab w:val="clear" w:pos="454"/>
                <w:tab w:val="left" w:pos="567"/>
                <w:tab w:val="left" w:pos="601"/>
              </w:tabs>
              <w:ind w:left="426" w:firstLine="4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524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="00116D95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Pr="003F52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 w:rsidRPr="003F52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3F52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 w:rsidRPr="003F52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="000C20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3F52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0F8F0D4" w14:textId="6C7F43EE" w:rsidR="00264B13" w:rsidRPr="00D34CA3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93BE51C" w14:textId="77777777" w:rsidR="00264B13" w:rsidRPr="00111A45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9D132D3" w14:textId="356B328E" w:rsidR="00264B13" w:rsidRPr="00AC04F5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9977F5B" w14:textId="77777777" w:rsidR="00264B13" w:rsidRPr="00111A45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13FD6A1A" w14:textId="39315A8A" w:rsidR="00264B13" w:rsidRPr="00111A45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64B13" w:rsidRPr="005764E7" w14:paraId="64462423" w14:textId="77777777" w:rsidTr="00582905">
        <w:trPr>
          <w:trHeight w:val="369"/>
        </w:trPr>
        <w:tc>
          <w:tcPr>
            <w:tcW w:w="2888" w:type="pct"/>
          </w:tcPr>
          <w:p w14:paraId="4820E8F7" w14:textId="1BC710AB" w:rsidR="00264B13" w:rsidRPr="008A153D" w:rsidRDefault="00264B13" w:rsidP="0013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firstLine="60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52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31961995" w14:textId="0627BAAA" w:rsidR="00264B13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13,759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6603867" w14:textId="77777777" w:rsidR="00264B13" w:rsidRPr="00111A45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1460A801" w14:textId="3D30B259" w:rsidR="00264B13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(2,752)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B19E702" w14:textId="77777777" w:rsidR="00264B13" w:rsidRPr="00111A45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0BC01DDB" w14:textId="1036C8B7" w:rsidR="00264B13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11,007</w:t>
            </w:r>
          </w:p>
        </w:tc>
      </w:tr>
      <w:tr w:rsidR="003E4382" w:rsidRPr="005764E7" w14:paraId="65055BE4" w14:textId="77777777" w:rsidTr="00582905">
        <w:trPr>
          <w:trHeight w:val="369"/>
        </w:trPr>
        <w:tc>
          <w:tcPr>
            <w:tcW w:w="2888" w:type="pct"/>
          </w:tcPr>
          <w:p w14:paraId="71E53ACA" w14:textId="05E5F1CA" w:rsidR="003E4382" w:rsidRPr="008A153D" w:rsidRDefault="003E4382" w:rsidP="003E4382">
            <w:pPr>
              <w:tabs>
                <w:tab w:val="clear" w:pos="454"/>
                <w:tab w:val="left" w:pos="567"/>
                <w:tab w:val="left" w:pos="601"/>
              </w:tabs>
              <w:ind w:left="426" w:firstLine="4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116D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E3E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(ขาดทุน) จากกา</w:t>
            </w:r>
            <w:r w:rsidRPr="001E3E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</w:t>
            </w:r>
            <w:r w:rsidR="00264B13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วัดมูลค่า</w:t>
            </w:r>
            <w:r w:rsidR="00264B1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="00264B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264B1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หลักทรัพย์ที่ไม่อยู่ใน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20D3CB1" w14:textId="77777777" w:rsidR="003E4382" w:rsidRDefault="003E4382" w:rsidP="003E43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50DDF597" w14:textId="77777777" w:rsidR="003E4382" w:rsidRPr="00111A45" w:rsidRDefault="003E4382" w:rsidP="003E43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E2390E6" w14:textId="77777777" w:rsidR="003E4382" w:rsidRDefault="003E4382" w:rsidP="003E43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657ABFBD" w14:textId="77777777" w:rsidR="003E4382" w:rsidRPr="00111A45" w:rsidRDefault="003E4382" w:rsidP="003E43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311A9CFD" w14:textId="77777777" w:rsidR="003E4382" w:rsidRDefault="003E4382" w:rsidP="003E43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E4382" w:rsidRPr="005764E7" w14:paraId="3DA49789" w14:textId="77777777" w:rsidTr="00116D95">
        <w:trPr>
          <w:trHeight w:val="369"/>
        </w:trPr>
        <w:tc>
          <w:tcPr>
            <w:tcW w:w="2888" w:type="pct"/>
          </w:tcPr>
          <w:p w14:paraId="19A32CB2" w14:textId="373ACEAB" w:rsidR="003E4382" w:rsidRPr="008A153D" w:rsidRDefault="00264B13" w:rsidP="0013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firstLine="60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ความต้องการตลาด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3F66D9A" w14:textId="77777777" w:rsidR="003E4382" w:rsidRDefault="003E4382" w:rsidP="003E43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(5,168)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FD7649E" w14:textId="77777777" w:rsidR="003E4382" w:rsidRPr="00111A45" w:rsidRDefault="003E4382" w:rsidP="003E43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453BD9AA" w14:textId="77777777" w:rsidR="003E4382" w:rsidRDefault="003E4382" w:rsidP="003E43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41A278D" w14:textId="77777777" w:rsidR="003E4382" w:rsidRPr="00111A45" w:rsidRDefault="003E4382" w:rsidP="003E43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1A6C0911" w14:textId="77777777" w:rsidR="003E4382" w:rsidRDefault="003E4382" w:rsidP="003E438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</w:tr>
      <w:tr w:rsidR="003E4382" w:rsidRPr="005764E7" w14:paraId="1B806231" w14:textId="77777777" w:rsidTr="00582905">
        <w:trPr>
          <w:trHeight w:val="369"/>
        </w:trPr>
        <w:tc>
          <w:tcPr>
            <w:tcW w:w="2888" w:type="pct"/>
          </w:tcPr>
          <w:p w14:paraId="6E562BBF" w14:textId="64A44831" w:rsidR="003E4382" w:rsidRPr="003E3B5D" w:rsidRDefault="003E4382" w:rsidP="003E4382">
            <w:pPr>
              <w:tabs>
                <w:tab w:val="clear" w:pos="454"/>
                <w:tab w:val="left" w:pos="567"/>
                <w:tab w:val="left" w:pos="601"/>
              </w:tabs>
              <w:ind w:left="426" w:firstLine="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45C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E45C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E45C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D93B70" w14:textId="2A598F6E" w:rsidR="003E4382" w:rsidRPr="00111A45" w:rsidRDefault="003E4382" w:rsidP="003E438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8,6</w:t>
            </w:r>
            <w:r w:rsidR="00E03C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97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7ACA3E08" w14:textId="77777777" w:rsidR="003E4382" w:rsidRPr="00111A45" w:rsidRDefault="003E4382" w:rsidP="003E438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BAACF9" w14:textId="4D2AD2D9" w:rsidR="003E4382" w:rsidRPr="0082101A" w:rsidRDefault="003E4382" w:rsidP="003E438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(2,7</w:t>
            </w:r>
            <w:r w:rsidR="00E03C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038A8DE0" w14:textId="77777777" w:rsidR="003E4382" w:rsidRPr="00111A45" w:rsidRDefault="003E4382" w:rsidP="003E438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716D70" w14:textId="77777777" w:rsidR="003E4382" w:rsidRPr="00656B26" w:rsidRDefault="003E4382" w:rsidP="003E438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5,924</w:t>
            </w:r>
          </w:p>
        </w:tc>
      </w:tr>
    </w:tbl>
    <w:p w14:paraId="013D1F3C" w14:textId="77777777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5228" w:type="pct"/>
        <w:tblInd w:w="-250" w:type="dxa"/>
        <w:tblLook w:val="04A0" w:firstRow="1" w:lastRow="0" w:firstColumn="1" w:lastColumn="0" w:noHBand="0" w:noVBand="1"/>
      </w:tblPr>
      <w:tblGrid>
        <w:gridCol w:w="5910"/>
        <w:gridCol w:w="1158"/>
        <w:gridCol w:w="290"/>
        <w:gridCol w:w="1117"/>
        <w:gridCol w:w="300"/>
        <w:gridCol w:w="1507"/>
      </w:tblGrid>
      <w:tr w:rsidR="008A153D" w:rsidRPr="005764E7" w14:paraId="16825119" w14:textId="77777777" w:rsidTr="008A7232">
        <w:trPr>
          <w:trHeight w:val="369"/>
        </w:trPr>
        <w:tc>
          <w:tcPr>
            <w:tcW w:w="2874" w:type="pct"/>
            <w:vAlign w:val="bottom"/>
          </w:tcPr>
          <w:p w14:paraId="7F79542B" w14:textId="3BC4944F" w:rsidR="00633D70" w:rsidRPr="005764E7" w:rsidRDefault="00633D70" w:rsidP="00633D70">
            <w:pPr>
              <w:tabs>
                <w:tab w:val="clear" w:pos="454"/>
                <w:tab w:val="clear" w:pos="680"/>
              </w:tabs>
              <w:ind w:left="568" w:right="-36" w:firstLine="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เฉพาะกิจการ</w:t>
            </w:r>
          </w:p>
        </w:tc>
        <w:tc>
          <w:tcPr>
            <w:tcW w:w="563" w:type="pct"/>
          </w:tcPr>
          <w:p w14:paraId="6C9EE928" w14:textId="77777777" w:rsidR="00633D70" w:rsidRPr="005764E7" w:rsidRDefault="00633D70" w:rsidP="008A153D">
            <w:pPr>
              <w:ind w:hanging="1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</w:tcPr>
          <w:p w14:paraId="2763A755" w14:textId="77777777" w:rsidR="00633D70" w:rsidRPr="005764E7" w:rsidRDefault="00633D70" w:rsidP="008A15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3" w:type="pct"/>
          </w:tcPr>
          <w:p w14:paraId="35172ED6" w14:textId="77777777" w:rsidR="00633D70" w:rsidRPr="005764E7" w:rsidRDefault="00633D70" w:rsidP="008A15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556CA21B" w14:textId="77777777" w:rsidR="00633D70" w:rsidRPr="005764E7" w:rsidRDefault="00633D70" w:rsidP="008A15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3" w:type="pct"/>
          </w:tcPr>
          <w:p w14:paraId="4393C1E5" w14:textId="77777777" w:rsidR="00633D70" w:rsidRPr="005764E7" w:rsidRDefault="00633D70" w:rsidP="008A15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A153D" w:rsidRPr="005764E7" w14:paraId="2D4349C2" w14:textId="77777777" w:rsidTr="008A7232">
        <w:trPr>
          <w:trHeight w:val="369"/>
        </w:trPr>
        <w:tc>
          <w:tcPr>
            <w:tcW w:w="2874" w:type="pct"/>
          </w:tcPr>
          <w:p w14:paraId="206DFCEF" w14:textId="30A99B79" w:rsidR="00633D70" w:rsidRPr="00CB2668" w:rsidRDefault="00633D70" w:rsidP="00633D70">
            <w:pPr>
              <w:tabs>
                <w:tab w:val="clear" w:pos="454"/>
                <w:tab w:val="left" w:pos="567"/>
                <w:tab w:val="left" w:pos="601"/>
              </w:tabs>
              <w:ind w:left="568" w:firstLine="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266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CB266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CB266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68D0FED" w14:textId="77777777" w:rsidR="00633D70" w:rsidRPr="005764E7" w:rsidRDefault="00633D70" w:rsidP="008A153D">
            <w:pPr>
              <w:ind w:hanging="1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14:paraId="5CA8CC4A" w14:textId="77777777" w:rsidR="00633D70" w:rsidRPr="005764E7" w:rsidRDefault="00633D70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52B220E0" w14:textId="77777777" w:rsidR="00633D70" w:rsidRPr="005764E7" w:rsidRDefault="00633D70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6A42418" w14:textId="77777777" w:rsidR="00633D70" w:rsidRPr="005764E7" w:rsidRDefault="00633D70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320963B8" w14:textId="77777777" w:rsidR="00633D70" w:rsidRPr="005764E7" w:rsidRDefault="00633D70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A153D" w:rsidRPr="005764E7" w14:paraId="478AA45E" w14:textId="77777777" w:rsidTr="008A7232">
        <w:trPr>
          <w:trHeight w:val="369"/>
        </w:trPr>
        <w:tc>
          <w:tcPr>
            <w:tcW w:w="2874" w:type="pct"/>
          </w:tcPr>
          <w:p w14:paraId="09716EFF" w14:textId="77777777" w:rsidR="00633D70" w:rsidRPr="00CB2668" w:rsidRDefault="00633D70" w:rsidP="008A153D">
            <w:pPr>
              <w:tabs>
                <w:tab w:val="clear" w:pos="454"/>
                <w:tab w:val="left" w:pos="567"/>
                <w:tab w:val="left" w:pos="601"/>
              </w:tabs>
              <w:ind w:left="426" w:firstLine="4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A153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</w:t>
            </w:r>
            <w:r w:rsidRPr="008A15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ไว้</w:t>
            </w:r>
            <w:r w:rsidRPr="008A153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FBBE61B" w14:textId="77777777" w:rsidR="00633D70" w:rsidRPr="005764E7" w:rsidRDefault="00633D70" w:rsidP="008A153D">
            <w:pPr>
              <w:ind w:hanging="1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6777FDC" w14:textId="77777777" w:rsidR="00633D70" w:rsidRPr="005764E7" w:rsidRDefault="00633D70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717103E5" w14:textId="77777777" w:rsidR="00633D70" w:rsidRPr="005764E7" w:rsidRDefault="00633D70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7AF5464" w14:textId="77777777" w:rsidR="00633D70" w:rsidRPr="005764E7" w:rsidRDefault="00633D70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3C453EE5" w14:textId="77777777" w:rsidR="00633D70" w:rsidRPr="005764E7" w:rsidRDefault="00633D70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64B13" w:rsidRPr="002A4B72" w14:paraId="4399030F" w14:textId="77777777" w:rsidTr="008A7232">
        <w:trPr>
          <w:trHeight w:val="369"/>
        </w:trPr>
        <w:tc>
          <w:tcPr>
            <w:tcW w:w="2874" w:type="pct"/>
          </w:tcPr>
          <w:p w14:paraId="2CD08770" w14:textId="2547DA3D" w:rsidR="00264B13" w:rsidRPr="008A153D" w:rsidRDefault="00264B13" w:rsidP="00264B13">
            <w:pPr>
              <w:tabs>
                <w:tab w:val="clear" w:pos="454"/>
                <w:tab w:val="left" w:pos="567"/>
                <w:tab w:val="left" w:pos="601"/>
              </w:tabs>
              <w:ind w:left="426" w:firstLine="4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524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3F52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 w:rsidRPr="003F52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3F52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 w:rsidRPr="003F52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="000C20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F52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6E88CA2" w14:textId="77777777" w:rsidR="00264B13" w:rsidRPr="005764E7" w:rsidRDefault="00264B13" w:rsidP="00264B13">
            <w:pPr>
              <w:ind w:hanging="1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267FE7D" w14:textId="77777777" w:rsidR="00264B13" w:rsidRPr="005764E7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5A9AE0DE" w14:textId="77777777" w:rsidR="00264B13" w:rsidRPr="005764E7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B18E3A" w14:textId="77777777" w:rsidR="00264B13" w:rsidRPr="005764E7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70A9F7EC" w14:textId="77777777" w:rsidR="00264B13" w:rsidRPr="002A4B72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64B13" w:rsidRPr="005764E7" w14:paraId="0B7ECB2C" w14:textId="77777777" w:rsidTr="008A7232">
        <w:trPr>
          <w:trHeight w:val="369"/>
        </w:trPr>
        <w:tc>
          <w:tcPr>
            <w:tcW w:w="2874" w:type="pct"/>
          </w:tcPr>
          <w:p w14:paraId="60173DA0" w14:textId="533B7394" w:rsidR="00264B13" w:rsidRPr="008A153D" w:rsidRDefault="00264B13" w:rsidP="00B40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03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F52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76A40188" w14:textId="77777777" w:rsidR="00264B13" w:rsidRPr="005764E7" w:rsidRDefault="00264B13" w:rsidP="00264B13">
            <w:pPr>
              <w:ind w:hanging="1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13,759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CDBB984" w14:textId="77777777" w:rsidR="00264B13" w:rsidRPr="005764E7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468C136" w14:textId="77777777" w:rsidR="00264B13" w:rsidRPr="005764E7" w:rsidRDefault="00264B13" w:rsidP="00264B13">
            <w:pPr>
              <w:tabs>
                <w:tab w:val="clear" w:pos="907"/>
                <w:tab w:val="left" w:pos="87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(2,752)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1C920AA" w14:textId="77777777" w:rsidR="00264B13" w:rsidRPr="005764E7" w:rsidRDefault="00264B13" w:rsidP="00264B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3BF6F0C0" w14:textId="77777777" w:rsidR="00264B13" w:rsidRPr="005764E7" w:rsidRDefault="00264B13" w:rsidP="008A7232">
            <w:pPr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11,007</w:t>
            </w:r>
          </w:p>
        </w:tc>
      </w:tr>
      <w:tr w:rsidR="008A153D" w:rsidRPr="005764E7" w14:paraId="1B49F355" w14:textId="77777777" w:rsidTr="008A7232">
        <w:trPr>
          <w:trHeight w:val="369"/>
        </w:trPr>
        <w:tc>
          <w:tcPr>
            <w:tcW w:w="2874" w:type="pct"/>
          </w:tcPr>
          <w:p w14:paraId="1A450D29" w14:textId="6B2B8B48" w:rsidR="00633D70" w:rsidRPr="008A153D" w:rsidRDefault="00633D70" w:rsidP="0013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0" w:hanging="2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 </w:t>
            </w:r>
            <w:r w:rsidRPr="00D534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(ขาดทุน) จากกา</w:t>
            </w:r>
            <w:r w:rsidRPr="00D5345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</w:t>
            </w:r>
            <w:r w:rsidR="00264B13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วัดมูลค่า</w:t>
            </w:r>
            <w:r w:rsidR="00264B1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="00264B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264B1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หลักทรัพย์ที่ไม่อยู่ใน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66169DE2" w14:textId="77777777" w:rsidR="00633D70" w:rsidRPr="005764E7" w:rsidRDefault="00633D70" w:rsidP="008A153D">
            <w:pPr>
              <w:ind w:hanging="1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CB3C597" w14:textId="77777777" w:rsidR="00633D70" w:rsidRPr="005764E7" w:rsidRDefault="00633D70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7AFE734" w14:textId="77777777" w:rsidR="00633D70" w:rsidRPr="005764E7" w:rsidRDefault="00633D70" w:rsidP="00D419B3">
            <w:pPr>
              <w:tabs>
                <w:tab w:val="clear" w:pos="907"/>
                <w:tab w:val="left" w:pos="87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2459C51" w14:textId="77777777" w:rsidR="00633D70" w:rsidRPr="005764E7" w:rsidRDefault="00633D70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238AB4E1" w14:textId="77777777" w:rsidR="00633D70" w:rsidRPr="005764E7" w:rsidRDefault="00633D70" w:rsidP="008A15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A153D" w:rsidRPr="005764E7" w14:paraId="22949239" w14:textId="77777777" w:rsidTr="00116D95">
        <w:trPr>
          <w:trHeight w:val="369"/>
        </w:trPr>
        <w:tc>
          <w:tcPr>
            <w:tcW w:w="2874" w:type="pct"/>
          </w:tcPr>
          <w:p w14:paraId="7F08C450" w14:textId="31B84E4B" w:rsidR="00633D70" w:rsidRPr="00CB2668" w:rsidRDefault="00264B13" w:rsidP="0013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firstLine="5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ความต้องการตลาด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0395C" w14:textId="77777777" w:rsidR="00633D70" w:rsidRPr="005764E7" w:rsidRDefault="00633D70" w:rsidP="008A153D">
            <w:pPr>
              <w:ind w:hanging="11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1C85417C" w14:textId="77777777" w:rsidR="00633D70" w:rsidRPr="005764E7" w:rsidRDefault="00633D70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DFB54" w14:textId="77777777" w:rsidR="00633D70" w:rsidRPr="005764E7" w:rsidRDefault="00633D70" w:rsidP="00D419B3">
            <w:pPr>
              <w:tabs>
                <w:tab w:val="clear" w:pos="907"/>
                <w:tab w:val="left" w:pos="87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0F91B7" w14:textId="77777777" w:rsidR="00633D70" w:rsidRPr="005764E7" w:rsidRDefault="00633D70" w:rsidP="001E5D5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60F45" w14:textId="77777777" w:rsidR="00633D70" w:rsidRPr="005764E7" w:rsidRDefault="00633D70" w:rsidP="008A7232">
            <w:pPr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</w:tr>
      <w:tr w:rsidR="008A153D" w:rsidRPr="005764E7" w14:paraId="7842CD95" w14:textId="77777777" w:rsidTr="008A7232">
        <w:trPr>
          <w:trHeight w:val="369"/>
        </w:trPr>
        <w:tc>
          <w:tcPr>
            <w:tcW w:w="2874" w:type="pct"/>
          </w:tcPr>
          <w:p w14:paraId="38BA6B7A" w14:textId="77777777" w:rsidR="00633D70" w:rsidRPr="00E45C8B" w:rsidRDefault="00633D70" w:rsidP="00921CD7">
            <w:pPr>
              <w:tabs>
                <w:tab w:val="clear" w:pos="454"/>
                <w:tab w:val="left" w:pos="567"/>
                <w:tab w:val="left" w:pos="601"/>
              </w:tabs>
              <w:ind w:left="568" w:firstLine="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45C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E45C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E45C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B9E7D5" w14:textId="77777777" w:rsidR="00633D70" w:rsidRPr="00B92F8A" w:rsidRDefault="00633D70" w:rsidP="008A153D">
            <w:pPr>
              <w:ind w:hanging="1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92F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8,591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10FFBF48" w14:textId="77777777" w:rsidR="00633D70" w:rsidRPr="00B92F8A" w:rsidRDefault="00633D70" w:rsidP="001E5D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59EC06" w14:textId="77777777" w:rsidR="00633D70" w:rsidRPr="00B92F8A" w:rsidRDefault="00633D70" w:rsidP="00D419B3">
            <w:pPr>
              <w:tabs>
                <w:tab w:val="clear" w:pos="907"/>
                <w:tab w:val="left" w:pos="876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2F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(2,752)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AC064DE" w14:textId="77777777" w:rsidR="00633D70" w:rsidRPr="00B92F8A" w:rsidRDefault="00633D70" w:rsidP="001E5D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EA6573" w14:textId="77777777" w:rsidR="00633D70" w:rsidRPr="00B92F8A" w:rsidRDefault="00633D70" w:rsidP="008A7232">
            <w:pPr>
              <w:ind w:right="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92F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5,839</w:t>
            </w:r>
          </w:p>
        </w:tc>
      </w:tr>
    </w:tbl>
    <w:p w14:paraId="7B2C1884" w14:textId="36BA92C2" w:rsidR="00633D70" w:rsidRDefault="00633D70" w:rsidP="00633D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E9CE65B" w14:textId="543E0EA5" w:rsidR="00D419B3" w:rsidRDefault="00D419B3" w:rsidP="00633D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BC4A4C2" w14:textId="71F197FD" w:rsidR="00D419B3" w:rsidRDefault="00D419B3" w:rsidP="00633D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A167CD9" w14:textId="14AC7319" w:rsidR="00F81168" w:rsidRDefault="00F81168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6C8403A" w14:textId="3B54C91D" w:rsidR="00B40A9B" w:rsidRDefault="00B40A9B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EB4216C" w14:textId="77777777" w:rsidR="00B40A9B" w:rsidRDefault="00B40A9B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7A5F4DD" w14:textId="77777777" w:rsidR="00921CD7" w:rsidRDefault="00921CD7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43F1DB2" w14:textId="34AFA737" w:rsidR="00D344D5" w:rsidRPr="00CD40AE" w:rsidRDefault="00B6235B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46312A6" w14:textId="76670ABE" w:rsidR="00F36552" w:rsidRPr="00656B26" w:rsidRDefault="00D344D5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  <w:cs/>
        </w:rPr>
      </w:pPr>
      <w:r w:rsidRPr="00EC5FC2">
        <w:rPr>
          <w:rFonts w:ascii="Angsana New" w:hAnsi="Angsana New"/>
          <w:sz w:val="28"/>
          <w:szCs w:val="28"/>
          <w:cs/>
        </w:rPr>
        <w:t>ข้อมูลทางการเงินจำแนก</w:t>
      </w:r>
      <w:r w:rsidRPr="00625007">
        <w:rPr>
          <w:rFonts w:ascii="Angsana New" w:hAnsi="Angsana New"/>
          <w:sz w:val="28"/>
          <w:szCs w:val="28"/>
          <w:cs/>
        </w:rPr>
        <w:t>ตามส่วนงานธุรกิจของบริษัทสำหรับ</w:t>
      </w:r>
      <w:r w:rsidR="00426B60">
        <w:rPr>
          <w:rFonts w:ascii="Angsana New" w:hAnsi="Angsana New" w:hint="cs"/>
          <w:sz w:val="28"/>
          <w:szCs w:val="28"/>
          <w:cs/>
        </w:rPr>
        <w:t>ปี</w:t>
      </w:r>
      <w:r w:rsidRPr="00625007">
        <w:rPr>
          <w:rFonts w:ascii="Angsana New" w:hAnsi="Angsana New"/>
          <w:sz w:val="28"/>
          <w:szCs w:val="28"/>
          <w:cs/>
        </w:rPr>
        <w:t>สิ้นสุดวันที่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847AB" w:rsidRPr="005764E7">
        <w:rPr>
          <w:rFonts w:ascii="Angsana New" w:hAnsi="Angsana New"/>
          <w:sz w:val="28"/>
          <w:szCs w:val="28"/>
        </w:rPr>
        <w:t>3</w:t>
      </w:r>
      <w:r w:rsidR="00426B60">
        <w:rPr>
          <w:rFonts w:ascii="Angsana New" w:hAnsi="Angsana New"/>
          <w:sz w:val="28"/>
          <w:szCs w:val="28"/>
        </w:rPr>
        <w:t>1</w:t>
      </w:r>
      <w:r w:rsidR="001847AB" w:rsidRPr="005764E7">
        <w:rPr>
          <w:rFonts w:ascii="Angsana New" w:hAnsi="Angsana New"/>
          <w:sz w:val="28"/>
          <w:szCs w:val="28"/>
        </w:rPr>
        <w:t xml:space="preserve"> </w:t>
      </w:r>
      <w:r w:rsidR="00426B60">
        <w:rPr>
          <w:rFonts w:ascii="Angsana New" w:hAnsi="Angsana New" w:hint="cs"/>
          <w:sz w:val="28"/>
          <w:szCs w:val="28"/>
          <w:cs/>
        </w:rPr>
        <w:t>ธันวาคม</w:t>
      </w:r>
      <w:r w:rsidR="001847AB" w:rsidRPr="00B93FB2">
        <w:rPr>
          <w:rFonts w:ascii="Angsana New" w:hAnsi="Angsana New" w:hint="cs"/>
          <w:sz w:val="28"/>
          <w:szCs w:val="28"/>
        </w:rPr>
        <w:t xml:space="preserve"> </w:t>
      </w:r>
      <w:r w:rsidR="00EC433C">
        <w:rPr>
          <w:rFonts w:ascii="Angsana New" w:hAnsi="Angsana New"/>
          <w:sz w:val="28"/>
          <w:szCs w:val="28"/>
        </w:rPr>
        <w:t>2564</w:t>
      </w:r>
      <w:r w:rsidR="00CF2D39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 xml:space="preserve">และ </w:t>
      </w:r>
      <w:r w:rsidR="00EC433C">
        <w:rPr>
          <w:rFonts w:ascii="Angsana New" w:hAnsi="Angsana New"/>
          <w:sz w:val="28"/>
          <w:szCs w:val="28"/>
        </w:rPr>
        <w:t xml:space="preserve">2563 </w:t>
      </w:r>
      <w:r w:rsidRPr="00656B26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68"/>
      </w:tblGrid>
      <w:tr w:rsidR="00D344D5" w:rsidRPr="005764E7" w14:paraId="5E1179A2" w14:textId="77777777" w:rsidTr="00D419B3">
        <w:tc>
          <w:tcPr>
            <w:tcW w:w="4111" w:type="dxa"/>
          </w:tcPr>
          <w:p w14:paraId="17CF541B" w14:textId="77777777" w:rsidR="00D344D5" w:rsidRPr="005764E7" w:rsidRDefault="00D344D5" w:rsidP="000B1F6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bookmarkStart w:id="9" w:name="_Hlk70942262"/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07DA5592" w14:textId="31424CE8" w:rsidR="00D344D5" w:rsidRPr="00656B26" w:rsidRDefault="00714E7B" w:rsidP="000B1F6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D344D5"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="00D344D5" w:rsidRPr="005764E7">
              <w:rPr>
                <w:rFonts w:ascii="Angsana New" w:hAnsi="Angsana New" w:cs="Angsana New"/>
              </w:rPr>
              <w:t xml:space="preserve"> </w:t>
            </w:r>
            <w:r w:rsidR="00D344D5" w:rsidRPr="00625007">
              <w:rPr>
                <w:rFonts w:ascii="Angsana New" w:hAnsi="Angsana New" w:cs="Angsana New"/>
              </w:rPr>
              <w:t>(</w:t>
            </w:r>
            <w:r w:rsidR="00D344D5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D344D5" w:rsidRPr="005764E7" w14:paraId="4250046D" w14:textId="77777777" w:rsidTr="00D419B3">
        <w:tc>
          <w:tcPr>
            <w:tcW w:w="4111" w:type="dxa"/>
          </w:tcPr>
          <w:p w14:paraId="5F743383" w14:textId="77777777" w:rsidR="00D344D5" w:rsidRPr="005764E7" w:rsidRDefault="00D344D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7E90581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1184E255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1EBA0C2" w14:textId="77777777" w:rsidR="00D344D5" w:rsidRPr="00656B26" w:rsidRDefault="00D344D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783101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A0C0AA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7B00B40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5066B5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344D5" w:rsidRPr="005764E7" w14:paraId="4A4BCA97" w14:textId="77777777" w:rsidTr="00D419B3">
        <w:tc>
          <w:tcPr>
            <w:tcW w:w="4111" w:type="dxa"/>
          </w:tcPr>
          <w:p w14:paraId="12C6A90F" w14:textId="79703BF0" w:rsidR="00D344D5" w:rsidRPr="00656B26" w:rsidRDefault="00111A4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</w:t>
            </w:r>
            <w:r w:rsidR="00471ED5">
              <w:rPr>
                <w:rFonts w:ascii="Angsana New" w:hAnsi="Angsana New" w:cs="Angsana New" w:hint="cs"/>
                <w:u w:val="single"/>
                <w:cs/>
              </w:rPr>
              <w:t>ปี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สิ้นสุดวันที่ 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  <w:r w:rsidR="00426B60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B93FB2">
              <w:rPr>
                <w:rFonts w:ascii="Angsana New" w:hAnsi="Angsana New" w:cs="Angsana New" w:hint="cs"/>
                <w:u w:val="single"/>
              </w:rPr>
              <w:t xml:space="preserve"> </w:t>
            </w:r>
            <w:r w:rsidR="00426B60">
              <w:rPr>
                <w:rFonts w:ascii="Angsana New" w:hAnsi="Angsana New" w:cs="Angsana New" w:hint="cs"/>
                <w:u w:val="single"/>
                <w:cs/>
              </w:rPr>
              <w:t>ธันวาคม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D344D5" w:rsidRPr="005764E7">
              <w:rPr>
                <w:rFonts w:ascii="Angsana New" w:hAnsi="Angsana New" w:cs="Angsana New"/>
                <w:u w:val="single"/>
              </w:rPr>
              <w:t>256</w:t>
            </w:r>
            <w:r w:rsidR="00333AD3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007" w:type="dxa"/>
          </w:tcPr>
          <w:p w14:paraId="6A5067A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9A5959D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0696BFF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60E5CF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B5D1DAD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E4849D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645AEB2" w14:textId="77777777" w:rsidR="00D344D5" w:rsidRPr="005764E7" w:rsidRDefault="00D344D5" w:rsidP="000B1F6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4D5" w:rsidRPr="008D18A0" w14:paraId="75BB210A" w14:textId="77777777" w:rsidTr="00EC0EEC">
        <w:tc>
          <w:tcPr>
            <w:tcW w:w="4111" w:type="dxa"/>
          </w:tcPr>
          <w:p w14:paraId="58A7DA38" w14:textId="77777777" w:rsidR="00D344D5" w:rsidRPr="00656B26" w:rsidRDefault="00D344D5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B8E9B" w14:textId="00D39C93"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229,872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4A983D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F4464" w14:textId="0636AB11"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F56D7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A35DE2" w14:textId="754BB517"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557088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AEB8C" w14:textId="6AABA642" w:rsidR="00D344D5" w:rsidRPr="008D18A0" w:rsidRDefault="009B4670" w:rsidP="000B1F6D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389,969</w:t>
            </w:r>
          </w:p>
        </w:tc>
      </w:tr>
      <w:tr w:rsidR="00D344D5" w:rsidRPr="008D18A0" w14:paraId="156FA5A1" w14:textId="77777777" w:rsidTr="00EC0EEC">
        <w:tc>
          <w:tcPr>
            <w:tcW w:w="4111" w:type="dxa"/>
            <w:vAlign w:val="bottom"/>
          </w:tcPr>
          <w:p w14:paraId="26EF6BE7" w14:textId="7949C45F" w:rsidR="00D344D5" w:rsidRPr="008D18A0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B4CB7" w14:textId="35A89389"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</w:t>
            </w:r>
            <w:r w:rsidR="000779C7">
              <w:rPr>
                <w:rFonts w:ascii="Angsana New" w:hAnsi="Angsana New"/>
                <w:sz w:val="28"/>
                <w:szCs w:val="28"/>
              </w:rPr>
              <w:t>71</w:t>
            </w:r>
            <w:r w:rsidR="0040577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8AF37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B77D9" w14:textId="039C9FE4"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18239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D75A3" w14:textId="57280501"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E6B925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B598C7E" w14:textId="4C2F9119"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</w:t>
            </w:r>
            <w:r w:rsidR="000779C7">
              <w:rPr>
                <w:rFonts w:ascii="Angsana New" w:hAnsi="Angsana New"/>
                <w:sz w:val="28"/>
                <w:szCs w:val="28"/>
              </w:rPr>
              <w:t>2</w:t>
            </w:r>
            <w:r w:rsidR="0040577B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D344D5" w:rsidRPr="008D18A0" w14:paraId="47ADF13D" w14:textId="77777777" w:rsidTr="00EC0EEC">
        <w:tc>
          <w:tcPr>
            <w:tcW w:w="4111" w:type="dxa"/>
            <w:vAlign w:val="bottom"/>
          </w:tcPr>
          <w:p w14:paraId="7731BB85" w14:textId="77777777" w:rsidR="00D344D5" w:rsidRPr="00656B26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3D9B2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F36F96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C92E0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B7CD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1C376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460E7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596725C" w14:textId="51C29A5D" w:rsidR="00D344D5" w:rsidRPr="008D18A0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12,566</w:t>
            </w:r>
          </w:p>
        </w:tc>
      </w:tr>
      <w:tr w:rsidR="00D344D5" w:rsidRPr="008D18A0" w14:paraId="1A554B7B" w14:textId="77777777" w:rsidTr="00EC0EEC">
        <w:tc>
          <w:tcPr>
            <w:tcW w:w="4111" w:type="dxa"/>
            <w:vAlign w:val="bottom"/>
          </w:tcPr>
          <w:p w14:paraId="770C8560" w14:textId="77777777" w:rsidR="00D344D5" w:rsidRPr="00656B26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65BA5F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7ABAA25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B5344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61B10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6919F8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15FAD1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E43CE7C" w14:textId="44B17ABC" w:rsidR="00D344D5" w:rsidRPr="00656B26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(139,3</w:t>
            </w:r>
            <w:r w:rsidR="00146F38">
              <w:rPr>
                <w:rFonts w:ascii="Angsana New" w:hAnsi="Angsana New"/>
                <w:sz w:val="28"/>
                <w:szCs w:val="28"/>
              </w:rPr>
              <w:t>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44D5" w:rsidRPr="008D18A0" w14:paraId="2937205B" w14:textId="77777777" w:rsidTr="00EC0EEC">
        <w:tc>
          <w:tcPr>
            <w:tcW w:w="4111" w:type="dxa"/>
            <w:vAlign w:val="bottom"/>
          </w:tcPr>
          <w:p w14:paraId="553D7EC1" w14:textId="77777777" w:rsidR="00D344D5" w:rsidRPr="00656B26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334A07C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4FD7DE2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D2E97F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546EED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30400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145242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FA49D66" w14:textId="7AF61E49" w:rsidR="00D344D5" w:rsidRPr="00656B26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(4,114)</w:t>
            </w:r>
          </w:p>
        </w:tc>
      </w:tr>
      <w:tr w:rsidR="00D344D5" w:rsidRPr="008D18A0" w14:paraId="37C3242C" w14:textId="77777777" w:rsidTr="00EC0EEC">
        <w:tc>
          <w:tcPr>
            <w:tcW w:w="4111" w:type="dxa"/>
            <w:vAlign w:val="bottom"/>
          </w:tcPr>
          <w:p w14:paraId="42E115C8" w14:textId="21E07A17" w:rsidR="00D344D5" w:rsidRPr="00656B26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</w:t>
            </w:r>
            <w:r w:rsidR="008D18A0"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00D618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2BFD9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66B8D4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CD846A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5DC9D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146C1C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843A73" w14:textId="6018F084" w:rsidR="00D344D5" w:rsidRPr="00656B26" w:rsidRDefault="009B467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442BEE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44D5" w:rsidRPr="008D18A0" w14:paraId="6EB9BEF4" w14:textId="77777777" w:rsidTr="00EC0EEC">
        <w:tc>
          <w:tcPr>
            <w:tcW w:w="4111" w:type="dxa"/>
            <w:vAlign w:val="bottom"/>
          </w:tcPr>
          <w:p w14:paraId="544F7005" w14:textId="5378EF9C" w:rsidR="00D344D5" w:rsidRPr="00656B26" w:rsidRDefault="00C617C3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8946F6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B74085C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7185B8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23A495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D6DBF9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B1CE7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0B418" w14:textId="75527938" w:rsidR="00D344D5" w:rsidRPr="008D18A0" w:rsidRDefault="00B57127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46F3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D344D5" w:rsidRPr="008D18A0" w14:paraId="3C46D369" w14:textId="77777777" w:rsidTr="00EC0EEC">
        <w:tc>
          <w:tcPr>
            <w:tcW w:w="4111" w:type="dxa"/>
            <w:vAlign w:val="bottom"/>
          </w:tcPr>
          <w:p w14:paraId="66DF865B" w14:textId="08B8E278" w:rsidR="00D344D5" w:rsidRPr="00656B26" w:rsidRDefault="00333AD3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="00D344D5" w:rsidRPr="00656B26">
              <w:rPr>
                <w:rFonts w:ascii="Angsana New" w:hAnsi="Angsana New" w:cs="Angsana New"/>
                <w:cs/>
              </w:rPr>
              <w:t>สำหรั</w:t>
            </w:r>
            <w:r w:rsidR="000B1870" w:rsidRPr="00656B26">
              <w:rPr>
                <w:rFonts w:ascii="Angsana New" w:hAnsi="Angsana New" w:cs="Angsana New" w:hint="cs"/>
                <w:cs/>
              </w:rPr>
              <w:t>บ</w:t>
            </w:r>
            <w:r w:rsidR="0070627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324AA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75465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31D6B1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A29810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B092EC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016443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05A59" w14:textId="383886E2" w:rsidR="00D344D5" w:rsidRPr="008D18A0" w:rsidRDefault="00B84DB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372F00">
              <w:rPr>
                <w:rFonts w:ascii="Angsana New" w:hAnsi="Angsana New"/>
                <w:sz w:val="28"/>
                <w:szCs w:val="28"/>
              </w:rPr>
              <w:t>3</w:t>
            </w:r>
            <w:r w:rsidR="00146F38">
              <w:rPr>
                <w:rFonts w:ascii="Angsana New" w:hAnsi="Angsana New"/>
                <w:sz w:val="28"/>
                <w:szCs w:val="28"/>
              </w:rPr>
              <w:t>,</w:t>
            </w:r>
            <w:r w:rsidR="00B57127">
              <w:rPr>
                <w:rFonts w:ascii="Angsana New" w:hAnsi="Angsana New"/>
                <w:sz w:val="28"/>
                <w:szCs w:val="28"/>
              </w:rPr>
              <w:t>24</w:t>
            </w:r>
            <w:r w:rsidR="00372F00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27C1" w:rsidRPr="008D18A0" w14:paraId="3BA18BF0" w14:textId="77777777" w:rsidTr="009B4670">
        <w:trPr>
          <w:trHeight w:hRule="exact" w:val="340"/>
        </w:trPr>
        <w:tc>
          <w:tcPr>
            <w:tcW w:w="4111" w:type="dxa"/>
          </w:tcPr>
          <w:p w14:paraId="00C4F3AD" w14:textId="77777777" w:rsidR="00BA27C1" w:rsidRPr="00656B26" w:rsidRDefault="00BA27C1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EC4DB30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1981C8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A947D41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961386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77CE67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360D47" w14:textId="77777777" w:rsidR="00BA27C1" w:rsidRPr="008D18A0" w:rsidRDefault="00BA27C1" w:rsidP="00BA27C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A817B0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8D18A0" w14:paraId="0BE18FAE" w14:textId="77777777" w:rsidTr="00D419B3">
        <w:tc>
          <w:tcPr>
            <w:tcW w:w="4111" w:type="dxa"/>
            <w:vAlign w:val="bottom"/>
          </w:tcPr>
          <w:p w14:paraId="7D4F3935" w14:textId="41DA4175" w:rsidR="00BA27C1" w:rsidRPr="00656B26" w:rsidRDefault="00BA27C1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352B00C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38AE9F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7900A09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DDFA45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D724C6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AA9594" w14:textId="77777777" w:rsidR="00BA27C1" w:rsidRPr="008D18A0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838F37C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666F78" w14:paraId="5A8A5E10" w14:textId="77777777" w:rsidTr="00EC0EEC">
        <w:trPr>
          <w:trHeight w:val="409"/>
        </w:trPr>
        <w:tc>
          <w:tcPr>
            <w:tcW w:w="4111" w:type="dxa"/>
            <w:vAlign w:val="bottom"/>
          </w:tcPr>
          <w:p w14:paraId="39145515" w14:textId="0E325F1F" w:rsidR="00BA27C1" w:rsidRPr="00656B26" w:rsidRDefault="00BA27C1" w:rsidP="0061658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1847AB" w:rsidRPr="001847AB">
              <w:rPr>
                <w:rFonts w:asciiTheme="majorBidi" w:hAnsiTheme="majorBidi" w:cstheme="majorBidi"/>
              </w:rPr>
              <w:t>3</w:t>
            </w:r>
            <w:r w:rsidR="00426B60">
              <w:rPr>
                <w:rFonts w:asciiTheme="majorBidi" w:hAnsiTheme="majorBidi" w:cstheme="majorBidi"/>
                <w:lang w:val="en-ZW"/>
              </w:rPr>
              <w:t>1</w:t>
            </w:r>
            <w:r w:rsidR="001847AB" w:rsidRPr="001847AB">
              <w:rPr>
                <w:rFonts w:asciiTheme="majorBidi" w:hAnsiTheme="majorBidi" w:cstheme="majorBidi"/>
              </w:rPr>
              <w:t xml:space="preserve"> </w:t>
            </w:r>
            <w:r w:rsidR="00426B60">
              <w:rPr>
                <w:rFonts w:asciiTheme="majorBidi" w:hAnsiTheme="majorBidi" w:cstheme="majorBidi" w:hint="cs"/>
                <w:cs/>
              </w:rPr>
              <w:t>ธันวาคม</w:t>
            </w:r>
            <w:r w:rsidR="001847AB" w:rsidRPr="00656B26">
              <w:rPr>
                <w:rFonts w:asciiTheme="majorBidi" w:hAnsiTheme="majorBidi" w:cstheme="majorBidi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10DD9F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E12F22F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E1AB40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73763C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8BE0A6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35F5BA" w14:textId="77777777" w:rsidR="00BA27C1" w:rsidRPr="00666F78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0CDF7" w14:textId="3CB833CD" w:rsidR="00BA27C1" w:rsidRPr="00666F78" w:rsidRDefault="004B0BE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B57127">
              <w:rPr>
                <w:rFonts w:ascii="Angsana New" w:hAnsi="Angsana New"/>
                <w:color w:val="000000" w:themeColor="text1"/>
                <w:sz w:val="28"/>
                <w:szCs w:val="28"/>
              </w:rPr>
              <w:t>67</w:t>
            </w:r>
            <w:r w:rsidR="00D755A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57127">
              <w:rPr>
                <w:rFonts w:ascii="Angsana New" w:hAnsi="Angsana New"/>
                <w:color w:val="000000" w:themeColor="text1"/>
                <w:sz w:val="28"/>
                <w:szCs w:val="28"/>
              </w:rPr>
              <w:t>670</w:t>
            </w:r>
          </w:p>
        </w:tc>
      </w:tr>
      <w:tr w:rsidR="006F1555" w:rsidRPr="00666F78" w14:paraId="1A143862" w14:textId="77777777" w:rsidTr="00D419B3">
        <w:trPr>
          <w:trHeight w:val="409"/>
        </w:trPr>
        <w:tc>
          <w:tcPr>
            <w:tcW w:w="4111" w:type="dxa"/>
            <w:vAlign w:val="bottom"/>
          </w:tcPr>
          <w:p w14:paraId="56094D0D" w14:textId="7D0B56A2" w:rsidR="006F1555" w:rsidRPr="006F1555" w:rsidRDefault="006F1555" w:rsidP="0061658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DDDDCCA" w14:textId="77777777"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6C0EE6" w14:textId="77777777"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84350A" w14:textId="77777777"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3B645" w14:textId="77777777"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DA455A6" w14:textId="77777777"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76A051" w14:textId="77777777" w:rsidR="006F1555" w:rsidRPr="00666F78" w:rsidRDefault="006F155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F10330" w14:textId="77777777"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0BE3" w:rsidRPr="00666F78" w14:paraId="7016C1D7" w14:textId="77777777" w:rsidTr="00EC0EEC">
        <w:trPr>
          <w:trHeight w:val="409"/>
        </w:trPr>
        <w:tc>
          <w:tcPr>
            <w:tcW w:w="4111" w:type="dxa"/>
            <w:vAlign w:val="bottom"/>
          </w:tcPr>
          <w:p w14:paraId="4D8AE91B" w14:textId="370789ED" w:rsidR="004B0BE3" w:rsidRPr="006F1555" w:rsidRDefault="004B0BE3" w:rsidP="004B0BE3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1D8F71" w14:textId="2556BA77" w:rsidR="004B0BE3" w:rsidRPr="000F6D68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229,872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A14CBB3" w14:textId="77777777" w:rsidR="004B0BE3" w:rsidRPr="006F1555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77036" w14:textId="0B3C1B89" w:rsidR="004B0BE3" w:rsidRPr="000F6D68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8ADD2" w14:textId="77777777" w:rsidR="004B0BE3" w:rsidRPr="006F1555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3121D6" w14:textId="1BF90201" w:rsidR="004B0BE3" w:rsidRPr="000F6D68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EBF2B3" w14:textId="77777777" w:rsidR="004B0BE3" w:rsidRPr="006F1555" w:rsidRDefault="004B0BE3" w:rsidP="004B0BE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CA7C7E" w14:textId="3ACEB2C9" w:rsidR="004B0BE3" w:rsidRPr="006F1555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389,969</w:t>
            </w:r>
          </w:p>
        </w:tc>
      </w:tr>
      <w:bookmarkEnd w:id="9"/>
    </w:tbl>
    <w:p w14:paraId="6075A6BA" w14:textId="1C8A17D2" w:rsidR="00D419B3" w:rsidRDefault="00D419B3"/>
    <w:p w14:paraId="78C09C7E" w14:textId="10407960" w:rsidR="00D419B3" w:rsidRDefault="00D419B3"/>
    <w:p w14:paraId="147D050F" w14:textId="1B37D83C" w:rsidR="00D419B3" w:rsidRDefault="00D419B3"/>
    <w:p w14:paraId="486F29B9" w14:textId="6BA07353" w:rsidR="00D419B3" w:rsidRDefault="00D419B3"/>
    <w:p w14:paraId="05751E2F" w14:textId="79139B41" w:rsidR="00D419B3" w:rsidRDefault="00D419B3"/>
    <w:p w14:paraId="003816EF" w14:textId="02D48E4B" w:rsidR="00D419B3" w:rsidRDefault="00D419B3"/>
    <w:p w14:paraId="2F6380F5" w14:textId="1756F137" w:rsidR="00D419B3" w:rsidRDefault="00D419B3"/>
    <w:p w14:paraId="7D7083BC" w14:textId="607AC70E" w:rsidR="00D419B3" w:rsidRDefault="00D419B3"/>
    <w:p w14:paraId="61336124" w14:textId="0B2281FD" w:rsidR="00D419B3" w:rsidRDefault="00D419B3"/>
    <w:p w14:paraId="45E18D91" w14:textId="7900D887" w:rsidR="00D419B3" w:rsidRDefault="00D419B3"/>
    <w:p w14:paraId="307F9F9E" w14:textId="2B1B2B85" w:rsidR="00D419B3" w:rsidRDefault="00D419B3"/>
    <w:p w14:paraId="4C614CDB" w14:textId="4BCE4899" w:rsidR="00D419B3" w:rsidRDefault="00D419B3"/>
    <w:p w14:paraId="43C3E3A8" w14:textId="4D018836" w:rsidR="00D419B3" w:rsidRDefault="00D419B3"/>
    <w:p w14:paraId="4ED353D6" w14:textId="1C4418E1" w:rsidR="00D419B3" w:rsidRDefault="00D419B3"/>
    <w:p w14:paraId="7B7B24EF" w14:textId="3E44E3AE" w:rsidR="00D419B3" w:rsidRDefault="00D419B3"/>
    <w:p w14:paraId="73DF519D" w14:textId="594AF835" w:rsidR="00D419B3" w:rsidRDefault="00D419B3"/>
    <w:p w14:paraId="2C20F2FB" w14:textId="1BC04103" w:rsidR="00D419B3" w:rsidRDefault="00D419B3"/>
    <w:p w14:paraId="398AE210" w14:textId="200F4EB7" w:rsidR="00F81168" w:rsidRDefault="00F81168"/>
    <w:p w14:paraId="064B803A" w14:textId="1982D7F6" w:rsidR="00F81168" w:rsidRDefault="00F81168"/>
    <w:p w14:paraId="4BA3B642" w14:textId="77777777" w:rsidR="00F81168" w:rsidRDefault="00F81168"/>
    <w:p w14:paraId="7C874389" w14:textId="6C36D60E" w:rsidR="00D419B3" w:rsidRDefault="00D419B3"/>
    <w:p w14:paraId="0EBEB786" w14:textId="45933A77" w:rsidR="00D419B3" w:rsidRDefault="00D419B3"/>
    <w:p w14:paraId="3C36B635" w14:textId="19F8D3F7" w:rsidR="00D419B3" w:rsidRDefault="00D419B3"/>
    <w:p w14:paraId="79E873DB" w14:textId="77777777" w:rsidR="00D419B3" w:rsidRDefault="00D419B3"/>
    <w:p w14:paraId="351A129E" w14:textId="77777777" w:rsidR="00426B60" w:rsidRPr="00B40A9B" w:rsidRDefault="00426B60">
      <w:pPr>
        <w:rPr>
          <w:sz w:val="6"/>
          <w:szCs w:val="6"/>
        </w:rPr>
      </w:pPr>
    </w:p>
    <w:tbl>
      <w:tblPr>
        <w:tblW w:w="93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68"/>
      </w:tblGrid>
      <w:tr w:rsidR="00111A45" w:rsidRPr="005764E7" w14:paraId="5B7B15EE" w14:textId="77777777" w:rsidTr="00D419B3">
        <w:tc>
          <w:tcPr>
            <w:tcW w:w="4111" w:type="dxa"/>
          </w:tcPr>
          <w:p w14:paraId="7CC2C939" w14:textId="77777777" w:rsidR="00111A45" w:rsidRPr="005764E7" w:rsidRDefault="00111A45" w:rsidP="00CC3D0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57AE7994" w14:textId="750BC451" w:rsidR="00111A45" w:rsidRPr="00656B26" w:rsidRDefault="00714E7B" w:rsidP="00CC3D0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111A45"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="00111A45" w:rsidRPr="005764E7">
              <w:rPr>
                <w:rFonts w:ascii="Angsana New" w:hAnsi="Angsana New" w:cs="Angsana New"/>
              </w:rPr>
              <w:t xml:space="preserve"> </w:t>
            </w:r>
            <w:r w:rsidR="00111A45" w:rsidRPr="00625007">
              <w:rPr>
                <w:rFonts w:ascii="Angsana New" w:hAnsi="Angsana New" w:cs="Angsana New"/>
              </w:rPr>
              <w:t>(</w:t>
            </w:r>
            <w:r w:rsidR="00111A45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111A45" w:rsidRPr="005764E7" w14:paraId="0CB72559" w14:textId="77777777" w:rsidTr="00D419B3">
        <w:tc>
          <w:tcPr>
            <w:tcW w:w="4111" w:type="dxa"/>
          </w:tcPr>
          <w:p w14:paraId="1C052C45" w14:textId="77777777" w:rsidR="00111A45" w:rsidRPr="005764E7" w:rsidRDefault="00111A45" w:rsidP="00CC3D0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D80209F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770272B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49B40F5" w14:textId="77777777" w:rsidR="00111A45" w:rsidRPr="00656B26" w:rsidRDefault="00111A45" w:rsidP="00CC3D0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317FAE2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A005797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0A2D0B23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D10E892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11A45" w:rsidRPr="005764E7" w14:paraId="7937F53A" w14:textId="77777777" w:rsidTr="00D419B3">
        <w:tc>
          <w:tcPr>
            <w:tcW w:w="4111" w:type="dxa"/>
          </w:tcPr>
          <w:p w14:paraId="692087FE" w14:textId="56174ACB" w:rsidR="00111A45" w:rsidRPr="00656B26" w:rsidRDefault="00111A45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</w:t>
            </w:r>
            <w:r w:rsidR="00426B60">
              <w:rPr>
                <w:rFonts w:ascii="Angsana New" w:hAnsi="Angsana New" w:cs="Angsana New" w:hint="cs"/>
                <w:u w:val="single"/>
                <w:cs/>
              </w:rPr>
              <w:t>ปี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สิ้นสุดวันที่ 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  <w:r w:rsidR="00426B60">
              <w:rPr>
                <w:rFonts w:ascii="Angsana New" w:hAnsi="Angsana New" w:cs="Angsana New"/>
                <w:u w:val="single"/>
              </w:rPr>
              <w:t>1</w:t>
            </w:r>
            <w:r w:rsidRPr="00B93FB2">
              <w:rPr>
                <w:rFonts w:ascii="Angsana New" w:hAnsi="Angsana New" w:cs="Angsana New" w:hint="cs"/>
                <w:u w:val="single"/>
              </w:rPr>
              <w:t xml:space="preserve"> </w:t>
            </w:r>
            <w:r w:rsidR="00426B60">
              <w:rPr>
                <w:rFonts w:ascii="Angsana New" w:hAnsi="Angsana New" w:cs="Angsana New" w:hint="cs"/>
                <w:u w:val="single"/>
                <w:cs/>
              </w:rPr>
              <w:t>ธันวาคม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</w:p>
        </w:tc>
        <w:tc>
          <w:tcPr>
            <w:tcW w:w="1007" w:type="dxa"/>
          </w:tcPr>
          <w:p w14:paraId="200E121D" w14:textId="77777777" w:rsidR="00111A45" w:rsidRPr="005764E7" w:rsidRDefault="00111A45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6D99928" w14:textId="77777777" w:rsidR="00111A45" w:rsidRPr="005764E7" w:rsidRDefault="00111A45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4D57D54" w14:textId="77777777" w:rsidR="00111A45" w:rsidRPr="005764E7" w:rsidRDefault="00111A45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35EBA3" w14:textId="77777777" w:rsidR="00111A45" w:rsidRPr="005764E7" w:rsidRDefault="00111A45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89DAA40" w14:textId="77777777" w:rsidR="00111A45" w:rsidRPr="005764E7" w:rsidRDefault="00111A45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3993184" w14:textId="77777777" w:rsidR="00111A45" w:rsidRPr="005764E7" w:rsidRDefault="00111A45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70D6DBF" w14:textId="77777777" w:rsidR="00111A45" w:rsidRPr="005764E7" w:rsidRDefault="00111A45" w:rsidP="00CC3D07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8D18A0" w14:paraId="60943EFF" w14:textId="77777777" w:rsidTr="00D419B3">
        <w:tc>
          <w:tcPr>
            <w:tcW w:w="4111" w:type="dxa"/>
          </w:tcPr>
          <w:p w14:paraId="72C79ECA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239ACC" w14:textId="7A516732" w:rsidR="00CB6C14" w:rsidRPr="0070627B" w:rsidRDefault="0070627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320,413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3F68835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D43C15" w14:textId="4F944485" w:rsidR="00CB6C14" w:rsidRPr="008D18A0" w:rsidRDefault="0070627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72,548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1E1D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30599" w14:textId="36A3A4DC" w:rsidR="00CB6C14" w:rsidRPr="008D18A0" w:rsidRDefault="0070627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61,986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CA9366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85A192" w14:textId="15237C7C" w:rsidR="00CB6C14" w:rsidRPr="008D18A0" w:rsidRDefault="0070627B" w:rsidP="00CB6C14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454,947</w:t>
            </w:r>
          </w:p>
        </w:tc>
      </w:tr>
      <w:tr w:rsidR="00CB6C14" w:rsidRPr="008D18A0" w14:paraId="0EA716B5" w14:textId="77777777" w:rsidTr="00D419B3">
        <w:tc>
          <w:tcPr>
            <w:tcW w:w="4111" w:type="dxa"/>
          </w:tcPr>
          <w:p w14:paraId="32419820" w14:textId="77777777" w:rsidR="00CB6C14" w:rsidRPr="008D18A0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75D526" w14:textId="29C610F4" w:rsidR="00CB6C14" w:rsidRPr="008D18A0" w:rsidRDefault="0070627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94,050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87EDE4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216072" w14:textId="47D34110" w:rsidR="00CB6C14" w:rsidRPr="008D18A0" w:rsidRDefault="0070627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7DC06C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4B9BE5" w14:textId="61AF1FB3" w:rsidR="00CB6C14" w:rsidRPr="008D18A0" w:rsidRDefault="0070627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A85D8E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11A07B8" w14:textId="7021AD6E" w:rsidR="00CB6C14" w:rsidRPr="008D18A0" w:rsidRDefault="0070627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119,296</w:t>
            </w:r>
          </w:p>
        </w:tc>
      </w:tr>
      <w:tr w:rsidR="00CB6C14" w:rsidRPr="008D18A0" w14:paraId="6D4BBFBE" w14:textId="77777777" w:rsidTr="00D419B3">
        <w:tc>
          <w:tcPr>
            <w:tcW w:w="4111" w:type="dxa"/>
          </w:tcPr>
          <w:p w14:paraId="3B1ED0C8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3C56E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DDDE7DB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148889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C6D0A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3F6B3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FFE614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2A7EB6" w14:textId="599F8D52" w:rsidR="00CB6C14" w:rsidRPr="00CB6C14" w:rsidRDefault="0070627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6,179</w:t>
            </w:r>
          </w:p>
        </w:tc>
      </w:tr>
      <w:tr w:rsidR="00CB6C14" w:rsidRPr="008D18A0" w14:paraId="131CBAEC" w14:textId="77777777" w:rsidTr="00D419B3">
        <w:tc>
          <w:tcPr>
            <w:tcW w:w="4111" w:type="dxa"/>
          </w:tcPr>
          <w:p w14:paraId="0E07BBA3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9B606F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73759FA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183908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4C7A8A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05BE6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6626B8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8E84E9D" w14:textId="610CE163" w:rsidR="00CB6C14" w:rsidRPr="00656B26" w:rsidRDefault="0070627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(156,888)</w:t>
            </w:r>
          </w:p>
        </w:tc>
      </w:tr>
      <w:tr w:rsidR="00CB6C14" w:rsidRPr="008D18A0" w14:paraId="03B5C1CD" w14:textId="77777777" w:rsidTr="00D419B3">
        <w:tc>
          <w:tcPr>
            <w:tcW w:w="4111" w:type="dxa"/>
          </w:tcPr>
          <w:p w14:paraId="503BBA10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E5DD8D9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154B8ED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A47297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0FDF55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F76C7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08C7A0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DF4063" w14:textId="1824C5D7" w:rsidR="00CB6C14" w:rsidRPr="00656B26" w:rsidRDefault="0070627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(4,682)</w:t>
            </w:r>
          </w:p>
        </w:tc>
      </w:tr>
      <w:tr w:rsidR="00CB6C14" w:rsidRPr="008D18A0" w14:paraId="6E679308" w14:textId="77777777" w:rsidTr="00D419B3">
        <w:tc>
          <w:tcPr>
            <w:tcW w:w="4111" w:type="dxa"/>
          </w:tcPr>
          <w:p w14:paraId="6ED892E9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</w:t>
            </w: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588F2C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1D57E3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6574B3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EC3033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020478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D7257D3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9FE02A" w14:textId="6F39145D" w:rsidR="00CB6C14" w:rsidRPr="00656B26" w:rsidRDefault="0070627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778</w:t>
            </w:r>
          </w:p>
        </w:tc>
      </w:tr>
      <w:tr w:rsidR="00CB6C14" w:rsidRPr="008D18A0" w14:paraId="1AA34D08" w14:textId="77777777" w:rsidTr="00D419B3">
        <w:tc>
          <w:tcPr>
            <w:tcW w:w="4111" w:type="dxa"/>
          </w:tcPr>
          <w:p w14:paraId="168089C7" w14:textId="7AF66C69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32521C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184EC9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3743BD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284D53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E2B0EB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4DF7637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6F49E" w14:textId="4A71E929" w:rsidR="00CB6C14" w:rsidRPr="008D18A0" w:rsidRDefault="0070627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(675</w:t>
            </w:r>
            <w:r w:rsidR="00B25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6C14" w:rsidRPr="008D18A0" w14:paraId="0E6B1962" w14:textId="77777777" w:rsidTr="00D419B3">
        <w:tc>
          <w:tcPr>
            <w:tcW w:w="4111" w:type="dxa"/>
          </w:tcPr>
          <w:p w14:paraId="05CEFAA9" w14:textId="70A98B44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</w:t>
            </w:r>
            <w:r w:rsidR="0070627B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072D53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069DB0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8043265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0E35E4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3654F4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65E868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1E0D6" w14:textId="59CF3AE9" w:rsidR="00CB6C14" w:rsidRPr="008D18A0" w:rsidRDefault="00B257E9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(35,992)</w:t>
            </w:r>
          </w:p>
        </w:tc>
      </w:tr>
      <w:tr w:rsidR="00CB6C14" w:rsidRPr="008D18A0" w14:paraId="30488DE8" w14:textId="77777777" w:rsidTr="00C97E11">
        <w:trPr>
          <w:trHeight w:hRule="exact" w:val="340"/>
        </w:trPr>
        <w:tc>
          <w:tcPr>
            <w:tcW w:w="4111" w:type="dxa"/>
          </w:tcPr>
          <w:p w14:paraId="3DB97B73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FC1C31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76735A9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D824D1D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D53EA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D0925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89C926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F6989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8D18A0" w14:paraId="7D98685D" w14:textId="77777777" w:rsidTr="00D419B3">
        <w:trPr>
          <w:trHeight w:val="386"/>
        </w:trPr>
        <w:tc>
          <w:tcPr>
            <w:tcW w:w="4111" w:type="dxa"/>
          </w:tcPr>
          <w:p w14:paraId="6A78C7D5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972C5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08BF584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456BDD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BDC8BB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CA8FDE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FDFAA3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850188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666F78" w14:paraId="6B0979A0" w14:textId="77777777" w:rsidTr="00D419B3">
        <w:trPr>
          <w:trHeight w:val="386"/>
        </w:trPr>
        <w:tc>
          <w:tcPr>
            <w:tcW w:w="4111" w:type="dxa"/>
          </w:tcPr>
          <w:p w14:paraId="5AE8AD32" w14:textId="3A83036F" w:rsidR="00CB6C14" w:rsidRPr="00DC23F5" w:rsidRDefault="00CB6C14" w:rsidP="0061658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C23F5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DC23F5" w:rsidRPr="003679AD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426B60">
              <w:rPr>
                <w:rFonts w:asciiTheme="majorBidi" w:hAnsiTheme="majorBidi" w:cstheme="majorBidi"/>
                <w:color w:val="000000" w:themeColor="text1"/>
                <w:lang w:val="en-ZW"/>
              </w:rPr>
              <w:t>1</w:t>
            </w:r>
            <w:r w:rsidRPr="003679A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426B60">
              <w:rPr>
                <w:rFonts w:asciiTheme="majorBidi" w:hAnsiTheme="majorBidi" w:cstheme="majorBidi" w:hint="cs"/>
                <w:color w:val="000000" w:themeColor="text1"/>
                <w:cs/>
              </w:rPr>
              <w:t>ธันวาคม</w:t>
            </w:r>
            <w:r w:rsidRPr="003679AD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DC23F5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B494948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8D1B22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156C83D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4C7A50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5FD4B13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35C83B" w14:textId="77777777" w:rsidR="00CB6C14" w:rsidRPr="003679AD" w:rsidRDefault="00CB6C14" w:rsidP="003679AD">
            <w:pPr>
              <w:pStyle w:val="BodyText"/>
              <w:spacing w:after="0" w:line="240" w:lineRule="auto"/>
              <w:ind w:right="12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4F5F57" w14:textId="7A679CD2" w:rsidR="00CB6C14" w:rsidRPr="003679AD" w:rsidRDefault="00B257E9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891,588</w:t>
            </w:r>
          </w:p>
        </w:tc>
      </w:tr>
      <w:tr w:rsidR="003679AD" w:rsidRPr="00666F78" w14:paraId="536E7D16" w14:textId="77777777" w:rsidTr="00D419B3">
        <w:trPr>
          <w:trHeight w:val="386"/>
        </w:trPr>
        <w:tc>
          <w:tcPr>
            <w:tcW w:w="4111" w:type="dxa"/>
            <w:vAlign w:val="bottom"/>
          </w:tcPr>
          <w:p w14:paraId="4902385B" w14:textId="00A18863" w:rsidR="003679AD" w:rsidRPr="00DC23F5" w:rsidRDefault="003679AD" w:rsidP="0061658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679AD">
              <w:rPr>
                <w:rFonts w:asciiTheme="majorBidi" w:hAnsiTheme="majorBidi" w:cstheme="majorBidi" w:hint="cs"/>
                <w:color w:val="000000" w:themeColor="text1"/>
                <w:cs/>
              </w:rPr>
              <w:t>จัง</w:t>
            </w:r>
            <w:r w:rsidRPr="003679AD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538D5F2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0748B6B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2154DEE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5B76EE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DEE6FA3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3D9EB3" w14:textId="77777777" w:rsidR="003679AD" w:rsidRPr="003679AD" w:rsidRDefault="003679AD" w:rsidP="003679AD">
            <w:pPr>
              <w:pStyle w:val="BodyText"/>
              <w:spacing w:after="0" w:line="240" w:lineRule="auto"/>
              <w:ind w:right="12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FE14BD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679AD" w:rsidRPr="00666F78" w14:paraId="32C78146" w14:textId="77777777" w:rsidTr="00307624">
        <w:trPr>
          <w:trHeight w:val="386"/>
        </w:trPr>
        <w:tc>
          <w:tcPr>
            <w:tcW w:w="4111" w:type="dxa"/>
            <w:vAlign w:val="bottom"/>
          </w:tcPr>
          <w:p w14:paraId="0B781717" w14:textId="4FF9FC88" w:rsidR="003679AD" w:rsidRPr="00DC23F5" w:rsidRDefault="003679AD" w:rsidP="0061658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1A94EA" w14:textId="236D003B" w:rsidR="003679AD" w:rsidRPr="00307624" w:rsidRDefault="00307624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320,413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CF9A65" w14:textId="77777777" w:rsidR="003679AD" w:rsidRP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62CFCF" w14:textId="4B11D9C6" w:rsidR="003679AD" w:rsidRPr="003679AD" w:rsidRDefault="00307624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72,548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CB1E1A" w14:textId="77777777" w:rsidR="003679AD" w:rsidRP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4EA67C" w14:textId="79E4A856" w:rsidR="003679AD" w:rsidRPr="003679AD" w:rsidRDefault="00307624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61,986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55B120" w14:textId="77777777" w:rsidR="003679AD" w:rsidRPr="003679AD" w:rsidRDefault="003679AD" w:rsidP="003679AD">
            <w:pPr>
              <w:pStyle w:val="BodyText"/>
              <w:spacing w:after="0" w:line="240" w:lineRule="auto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78D671" w14:textId="2A6EE594" w:rsidR="003679AD" w:rsidRPr="003679AD" w:rsidRDefault="00307624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454,947</w:t>
            </w:r>
          </w:p>
        </w:tc>
      </w:tr>
    </w:tbl>
    <w:p w14:paraId="1A5861F5" w14:textId="4592DCD8" w:rsidR="0088398F" w:rsidRDefault="0088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E2F1181" w14:textId="77777777" w:rsidR="00D16B31" w:rsidRPr="003679AD" w:rsidRDefault="00D16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68"/>
      </w:tblGrid>
      <w:tr w:rsidR="004135FF" w:rsidRPr="008D18A0" w14:paraId="52BFDEA4" w14:textId="77777777" w:rsidTr="00D419B3">
        <w:tc>
          <w:tcPr>
            <w:tcW w:w="4111" w:type="dxa"/>
          </w:tcPr>
          <w:p w14:paraId="1456DFF6" w14:textId="77777777" w:rsidR="004135FF" w:rsidRPr="008D18A0" w:rsidRDefault="004135FF" w:rsidP="004135FF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63DA8F7F" w14:textId="589C7FE0" w:rsidR="004135FF" w:rsidRPr="00656B26" w:rsidRDefault="00714E7B" w:rsidP="004135FF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933A9F" w:rsidRPr="00656B26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933A9F" w:rsidRPr="00656B26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5B0145" w:rsidRPr="008D18A0" w14:paraId="1A3DD794" w14:textId="77777777" w:rsidTr="00D419B3">
        <w:tc>
          <w:tcPr>
            <w:tcW w:w="4111" w:type="dxa"/>
          </w:tcPr>
          <w:p w14:paraId="25CD1BD0" w14:textId="77777777" w:rsidR="005B0145" w:rsidRPr="008D18A0" w:rsidRDefault="005B014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8B0B30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DD21EA4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0EE4B66" w14:textId="77777777" w:rsidR="005B0145" w:rsidRPr="00656B26" w:rsidRDefault="005B014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0CF6F6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0F0C897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304BEEF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C1C719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C14" w:rsidRPr="008D18A0" w14:paraId="7B88DAC3" w14:textId="77777777" w:rsidTr="00D419B3">
        <w:tc>
          <w:tcPr>
            <w:tcW w:w="4111" w:type="dxa"/>
          </w:tcPr>
          <w:p w14:paraId="5184096E" w14:textId="7BE1D61B" w:rsidR="00CB6C14" w:rsidRPr="00CB6C14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  <w:lang w:val="en-ZW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</w:t>
            </w:r>
            <w:r w:rsidR="00471ED5">
              <w:rPr>
                <w:rFonts w:ascii="Angsana New" w:hAnsi="Angsana New" w:cs="Angsana New" w:hint="cs"/>
                <w:u w:val="single"/>
                <w:cs/>
              </w:rPr>
              <w:t>ปี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</w:t>
            </w:r>
            <w:r w:rsidR="00426B60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426B60">
              <w:rPr>
                <w:rFonts w:ascii="Angsana New" w:hAnsi="Angsana New" w:cs="Angsana New" w:hint="cs"/>
                <w:u w:val="single"/>
                <w:cs/>
              </w:rPr>
              <w:t>ธันวาคม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4</w:t>
            </w:r>
          </w:p>
        </w:tc>
        <w:tc>
          <w:tcPr>
            <w:tcW w:w="1007" w:type="dxa"/>
          </w:tcPr>
          <w:p w14:paraId="516A916F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05A2C5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E62BC80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6404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83C1053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4B0CA7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1314DF8" w14:textId="77777777" w:rsidR="00CB6C14" w:rsidRPr="008D18A0" w:rsidRDefault="00CB6C14" w:rsidP="00CB6C14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EDE" w:rsidRPr="005764E7" w14:paraId="5462CE23" w14:textId="77777777" w:rsidTr="001E5D59">
        <w:tc>
          <w:tcPr>
            <w:tcW w:w="4111" w:type="dxa"/>
          </w:tcPr>
          <w:p w14:paraId="4C3D6978" w14:textId="77777777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03F988" w14:textId="0104F83A" w:rsidR="00F95EDE" w:rsidRPr="008D18A0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229,872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88C78D" w14:textId="77777777" w:rsidR="00F95EDE" w:rsidRPr="008D18A0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5C2A7D" w14:textId="36B3792D" w:rsidR="00F95EDE" w:rsidRPr="008D18A0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6D513" w14:textId="77777777" w:rsidR="00F95EDE" w:rsidRPr="008D18A0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927AD" w14:textId="1E3C7E5B" w:rsidR="00F95EDE" w:rsidRPr="008D18A0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3CF5E" w14:textId="77777777" w:rsidR="00F95EDE" w:rsidRPr="008D18A0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A739D7" w14:textId="11C8212F" w:rsidR="00F95EDE" w:rsidRPr="008D18A0" w:rsidRDefault="00F95EDE" w:rsidP="00F95EDE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389,969</w:t>
            </w:r>
          </w:p>
        </w:tc>
      </w:tr>
      <w:tr w:rsidR="00F95EDE" w:rsidRPr="005764E7" w14:paraId="19E096A3" w14:textId="77777777" w:rsidTr="001E5D59">
        <w:tc>
          <w:tcPr>
            <w:tcW w:w="4111" w:type="dxa"/>
          </w:tcPr>
          <w:p w14:paraId="6D8AF72B" w14:textId="300AD098" w:rsidR="00F95EDE" w:rsidRPr="005764E7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392064" w14:textId="2ED81594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</w:t>
            </w:r>
            <w:r w:rsidR="000779C7">
              <w:rPr>
                <w:rFonts w:ascii="Angsana New" w:hAnsi="Angsana New"/>
                <w:sz w:val="28"/>
                <w:szCs w:val="28"/>
              </w:rPr>
              <w:t>71</w:t>
            </w:r>
            <w:r w:rsidR="0040577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9C41DE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97BB90" w14:textId="3548BEAA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35BF4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EB74EA" w14:textId="42C73ED9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F0DD3F" w14:textId="77777777" w:rsidR="00F95EDE" w:rsidRPr="005764E7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64821E" w14:textId="4EC8424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</w:t>
            </w:r>
            <w:r w:rsidR="000779C7">
              <w:rPr>
                <w:rFonts w:ascii="Angsana New" w:hAnsi="Angsana New"/>
                <w:sz w:val="28"/>
                <w:szCs w:val="28"/>
              </w:rPr>
              <w:t>2</w:t>
            </w:r>
            <w:r w:rsidR="0040577B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F95EDE" w:rsidRPr="005764E7" w14:paraId="616AD2AF" w14:textId="77777777" w:rsidTr="00F95EDE">
        <w:tc>
          <w:tcPr>
            <w:tcW w:w="4111" w:type="dxa"/>
          </w:tcPr>
          <w:p w14:paraId="57FFA79B" w14:textId="0BD0A539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CDCE96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37B0BD6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1E52F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2311D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2F4BD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53A9EA" w14:textId="77777777" w:rsidR="00F95EDE" w:rsidRPr="005764E7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9AA32C8" w14:textId="117B69CB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12,877</w:t>
            </w:r>
          </w:p>
        </w:tc>
      </w:tr>
      <w:tr w:rsidR="00F95EDE" w:rsidRPr="005764E7" w14:paraId="1BE45569" w14:textId="77777777" w:rsidTr="00F95EDE">
        <w:tc>
          <w:tcPr>
            <w:tcW w:w="4111" w:type="dxa"/>
          </w:tcPr>
          <w:p w14:paraId="5A216DF9" w14:textId="03D8C44E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F84C099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2DD90F0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0E1B7B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4124C9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2D0A76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F729BB" w14:textId="77777777" w:rsidR="00F95EDE" w:rsidRPr="005764E7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608D51C" w14:textId="6BCB3204" w:rsidR="00F95EDE" w:rsidRPr="00656B26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(142,</w:t>
            </w:r>
            <w:r w:rsidR="00001215">
              <w:rPr>
                <w:rFonts w:ascii="Angsana New" w:hAnsi="Angsana New"/>
                <w:sz w:val="28"/>
                <w:szCs w:val="28"/>
              </w:rPr>
              <w:t>590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5EDE" w:rsidRPr="005764E7" w14:paraId="6A4DBD62" w14:textId="77777777" w:rsidTr="00F95EDE">
        <w:tc>
          <w:tcPr>
            <w:tcW w:w="4111" w:type="dxa"/>
          </w:tcPr>
          <w:p w14:paraId="21AD6680" w14:textId="5AFBFF9B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4420FAC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6004CA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481EB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18C141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BAACE3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8744E0" w14:textId="77777777" w:rsidR="00F95EDE" w:rsidRPr="005764E7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D6A18FE" w14:textId="3B5928D3" w:rsidR="00F95EDE" w:rsidRPr="00656B26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(4,114)</w:t>
            </w:r>
          </w:p>
        </w:tc>
      </w:tr>
      <w:tr w:rsidR="00F95EDE" w:rsidRPr="005764E7" w14:paraId="019FB4CF" w14:textId="77777777" w:rsidTr="00F95EDE">
        <w:tc>
          <w:tcPr>
            <w:tcW w:w="4111" w:type="dxa"/>
          </w:tcPr>
          <w:p w14:paraId="7F8A4A77" w14:textId="2751151F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757A7D8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8CF09F8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9BE5CB7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F7A86E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055687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D57FB0" w14:textId="77777777" w:rsidR="00F95EDE" w:rsidRPr="005764E7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6C83" w14:textId="21A48F36" w:rsidR="00F95EDE" w:rsidRPr="005764E7" w:rsidRDefault="0079007C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F95ED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086</w:t>
            </w:r>
          </w:p>
        </w:tc>
      </w:tr>
      <w:tr w:rsidR="00F95EDE" w:rsidRPr="005764E7" w14:paraId="79649E30" w14:textId="77777777" w:rsidTr="00F95EDE">
        <w:tc>
          <w:tcPr>
            <w:tcW w:w="4111" w:type="dxa"/>
          </w:tcPr>
          <w:p w14:paraId="66E82D28" w14:textId="341F5F3D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194E11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D4D51F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00ABF3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D17121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EDCF64" w14:textId="77777777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39DEFB" w14:textId="77777777" w:rsidR="00F95EDE" w:rsidRPr="005764E7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C311A" w14:textId="1AAEE4D3" w:rsidR="00F95EDE" w:rsidRPr="005764E7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0577B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0577B">
              <w:rPr>
                <w:rFonts w:ascii="Angsana New" w:hAnsi="Angsana New"/>
                <w:sz w:val="28"/>
                <w:szCs w:val="28"/>
              </w:rPr>
              <w:t>533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5EDE" w:rsidRPr="00666F78" w14:paraId="201E3277" w14:textId="77777777" w:rsidTr="00086BF7">
        <w:trPr>
          <w:trHeight w:hRule="exact" w:val="340"/>
        </w:trPr>
        <w:tc>
          <w:tcPr>
            <w:tcW w:w="4111" w:type="dxa"/>
          </w:tcPr>
          <w:p w14:paraId="010BBF54" w14:textId="77777777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AB7A2BA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EA8FAA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E9646C0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24ECFF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A4C3C9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F7C4FE" w14:textId="77777777" w:rsidR="00F95EDE" w:rsidRPr="00666F78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4D2F5A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EDE" w:rsidRPr="00666F78" w14:paraId="5741F24A" w14:textId="77777777" w:rsidTr="00D419B3">
        <w:tc>
          <w:tcPr>
            <w:tcW w:w="4111" w:type="dxa"/>
          </w:tcPr>
          <w:p w14:paraId="28342325" w14:textId="46BF78F3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351383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63A76F5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BF28446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C94127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D55932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CBBFCF" w14:textId="77777777" w:rsidR="00F95EDE" w:rsidRPr="00666F78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8A5092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EDE" w:rsidRPr="00666F78" w14:paraId="623EB5CD" w14:textId="77777777" w:rsidTr="00600E76">
        <w:tc>
          <w:tcPr>
            <w:tcW w:w="4111" w:type="dxa"/>
          </w:tcPr>
          <w:p w14:paraId="075DF621" w14:textId="4F9711D4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lang w:val="en-ZW"/>
              </w:rPr>
              <w:t>1</w:t>
            </w:r>
            <w:r w:rsidRPr="001847AB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656B26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</w:rPr>
              <w:t>25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64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AB7F800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EB1F1B1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B91D709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F355E7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334C64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06917D" w14:textId="77777777" w:rsidR="00F95EDE" w:rsidRPr="00666F78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8374E" w14:textId="41FB04DA" w:rsidR="00F95EDE" w:rsidRPr="00666F78" w:rsidRDefault="00600E76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40577B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B5712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40577B">
              <w:rPr>
                <w:rFonts w:ascii="Angsana New" w:hAnsi="Angsana New"/>
                <w:color w:val="000000" w:themeColor="text1"/>
                <w:sz w:val="28"/>
                <w:szCs w:val="28"/>
              </w:rPr>
              <w:t>56</w:t>
            </w:r>
            <w:r w:rsidR="00B5712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F95EDE" w:rsidRPr="00666F78" w14:paraId="5CD7FB66" w14:textId="77777777" w:rsidTr="00D419B3">
        <w:tc>
          <w:tcPr>
            <w:tcW w:w="4111" w:type="dxa"/>
            <w:vAlign w:val="bottom"/>
          </w:tcPr>
          <w:p w14:paraId="62713E48" w14:textId="64799F17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6F2CD8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182866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D280EF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A92D4A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53B28E8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9D0887" w14:textId="77777777" w:rsidR="00F95EDE" w:rsidRPr="00666F78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5CD805" w14:textId="77777777" w:rsidR="00F95EDE" w:rsidRPr="00666F78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306DF" w:rsidRPr="00666F78" w14:paraId="6AB0B7A9" w14:textId="77777777" w:rsidTr="001E5D59">
        <w:trPr>
          <w:trHeight w:val="386"/>
        </w:trPr>
        <w:tc>
          <w:tcPr>
            <w:tcW w:w="4111" w:type="dxa"/>
            <w:vAlign w:val="bottom"/>
          </w:tcPr>
          <w:p w14:paraId="1F9ECAB7" w14:textId="28D92347" w:rsidR="00C306DF" w:rsidRPr="00656B26" w:rsidRDefault="00C306DF" w:rsidP="00C306D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D3954A" w14:textId="46786C62" w:rsidR="00C306DF" w:rsidRPr="006F149B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229,872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130450" w14:textId="77777777" w:rsidR="00C306DF" w:rsidRPr="006F149B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992F07" w14:textId="14E2BFE6" w:rsidR="00C306DF" w:rsidRPr="006F149B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E01B3" w14:textId="77777777" w:rsidR="00C306DF" w:rsidRPr="006F149B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8407EB" w14:textId="59E89B4B" w:rsidR="00C306DF" w:rsidRPr="006F149B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309EAE" w14:textId="77777777" w:rsidR="00C306DF" w:rsidRPr="006F149B" w:rsidRDefault="00C306DF" w:rsidP="00C306D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447105" w14:textId="4B9A63B0" w:rsidR="00C306DF" w:rsidRPr="006F149B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389,969</w:t>
            </w:r>
          </w:p>
        </w:tc>
      </w:tr>
    </w:tbl>
    <w:p w14:paraId="6A64F770" w14:textId="6293DD2A" w:rsidR="005B0145" w:rsidRDefault="005B0145"/>
    <w:p w14:paraId="7B6C7254" w14:textId="77777777" w:rsidR="00F81168" w:rsidRDefault="00F81168"/>
    <w:tbl>
      <w:tblPr>
        <w:tblW w:w="93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279"/>
        <w:gridCol w:w="1134"/>
        <w:gridCol w:w="284"/>
        <w:gridCol w:w="1138"/>
        <w:gridCol w:w="283"/>
        <w:gridCol w:w="1168"/>
      </w:tblGrid>
      <w:tr w:rsidR="00933A9F" w:rsidRPr="005764E7" w14:paraId="533D8B05" w14:textId="77777777" w:rsidTr="00D419B3">
        <w:tc>
          <w:tcPr>
            <w:tcW w:w="4111" w:type="dxa"/>
          </w:tcPr>
          <w:p w14:paraId="773B575F" w14:textId="77777777" w:rsidR="00933A9F" w:rsidRPr="005764E7" w:rsidRDefault="00933A9F" w:rsidP="00933A9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A93CD73" w14:textId="57F4CBD4" w:rsidR="00933A9F" w:rsidRPr="00656B26" w:rsidRDefault="00714E7B" w:rsidP="00933A9F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FB52CD">
              <w:rPr>
                <w:rFonts w:ascii="Angsana New" w:hAnsi="Angsana New" w:cs="Angsana New" w:hint="cs"/>
                <w:cs/>
              </w:rPr>
              <w:t>งบ</w:t>
            </w:r>
            <w:r w:rsidR="00933A9F" w:rsidRPr="00FB52CD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933A9F" w:rsidRPr="00FB52CD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514533" w:rsidRPr="005764E7" w14:paraId="2F697411" w14:textId="77777777" w:rsidTr="00D419B3">
        <w:tc>
          <w:tcPr>
            <w:tcW w:w="4111" w:type="dxa"/>
          </w:tcPr>
          <w:p w14:paraId="7B0B1B46" w14:textId="77777777" w:rsidR="00514533" w:rsidRPr="005764E7" w:rsidRDefault="00514533" w:rsidP="000B1F6D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22522D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</w:tcPr>
          <w:p w14:paraId="63B76B07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91CDED" w14:textId="77777777" w:rsidR="00514533" w:rsidRPr="00656B26" w:rsidRDefault="00514533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0A95C389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E7B085B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40FC5DA1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CA0C9C6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C14" w:rsidRPr="005764E7" w14:paraId="788A19BB" w14:textId="77777777" w:rsidTr="00D419B3">
        <w:tc>
          <w:tcPr>
            <w:tcW w:w="4111" w:type="dxa"/>
          </w:tcPr>
          <w:p w14:paraId="7B96806C" w14:textId="2C50BD77" w:rsidR="00CB6C14" w:rsidRPr="005764E7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</w:t>
            </w:r>
            <w:r w:rsidR="00426B60">
              <w:rPr>
                <w:rFonts w:ascii="Angsana New" w:hAnsi="Angsana New" w:cs="Angsana New" w:hint="cs"/>
                <w:u w:val="single"/>
                <w:cs/>
              </w:rPr>
              <w:t>ปี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</w:t>
            </w:r>
            <w:r w:rsidR="00426B60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426B60">
              <w:rPr>
                <w:rFonts w:ascii="Angsana New" w:hAnsi="Angsana New" w:cs="Angsana New" w:hint="cs"/>
                <w:u w:val="single"/>
                <w:cs/>
              </w:rPr>
              <w:t>ธันวาคม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3</w:t>
            </w:r>
          </w:p>
        </w:tc>
        <w:tc>
          <w:tcPr>
            <w:tcW w:w="992" w:type="dxa"/>
          </w:tcPr>
          <w:p w14:paraId="57C99DAD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6CB2EC28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1AB378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663BCAA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B4996D4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12C3162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76F6BDF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5FF" w:rsidRPr="005764E7" w14:paraId="572688C1" w14:textId="77777777" w:rsidTr="006F7D5E">
        <w:tc>
          <w:tcPr>
            <w:tcW w:w="4111" w:type="dxa"/>
          </w:tcPr>
          <w:p w14:paraId="650A2553" w14:textId="77777777" w:rsidR="004135FF" w:rsidRPr="00656B26" w:rsidRDefault="004135FF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46CDDF" w14:textId="78649E83" w:rsidR="004135FF" w:rsidRPr="00204DC3" w:rsidRDefault="006F7D5E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320,413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54D35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3D20C0" w14:textId="3C94F0CA" w:rsidR="004135FF" w:rsidRPr="005764E7" w:rsidRDefault="006F7D5E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72,548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1E45A8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632B0E" w14:textId="417E06F7" w:rsidR="004135FF" w:rsidRPr="005764E7" w:rsidRDefault="006F7D5E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61,986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7776A6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FB1D8" w14:textId="2A7B0C13" w:rsidR="004135FF" w:rsidRPr="005764E7" w:rsidRDefault="00307624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454,947</w:t>
            </w:r>
          </w:p>
        </w:tc>
      </w:tr>
      <w:tr w:rsidR="004135FF" w:rsidRPr="005764E7" w14:paraId="544CD246" w14:textId="77777777" w:rsidTr="006F7D5E">
        <w:tc>
          <w:tcPr>
            <w:tcW w:w="4111" w:type="dxa"/>
          </w:tcPr>
          <w:p w14:paraId="7C59336B" w14:textId="77777777" w:rsidR="004135FF" w:rsidRPr="005764E7" w:rsidRDefault="004135FF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1691E0" w14:textId="72307EAC" w:rsidR="004135FF" w:rsidRPr="005764E7" w:rsidRDefault="006F7D5E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94,050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DE6F78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3800A" w14:textId="649E5654" w:rsidR="004135FF" w:rsidRPr="005764E7" w:rsidRDefault="006F7D5E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43D2BA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81444" w14:textId="468FA49D" w:rsidR="004135FF" w:rsidRPr="005764E7" w:rsidRDefault="006F7D5E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2E67B8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4DD0B7" w14:textId="595AEE61" w:rsidR="004135FF" w:rsidRPr="005764E7" w:rsidRDefault="006F7D5E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119,296</w:t>
            </w:r>
          </w:p>
        </w:tc>
      </w:tr>
      <w:tr w:rsidR="004135FF" w:rsidRPr="005764E7" w14:paraId="2C590EEF" w14:textId="77777777" w:rsidTr="00D419B3">
        <w:tc>
          <w:tcPr>
            <w:tcW w:w="4111" w:type="dxa"/>
          </w:tcPr>
          <w:p w14:paraId="222BA072" w14:textId="77777777" w:rsidR="004135FF" w:rsidRPr="00656B26" w:rsidRDefault="004135FF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B70728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E9A9040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9CD7DF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1239B7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3CE1B1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AB36B0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15DF3A7" w14:textId="1B1FAFB6" w:rsidR="004135FF" w:rsidRPr="00212ECD" w:rsidRDefault="00BB27DC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8,457</w:t>
            </w:r>
          </w:p>
        </w:tc>
      </w:tr>
      <w:tr w:rsidR="004135FF" w:rsidRPr="005764E7" w14:paraId="7135674D" w14:textId="77777777" w:rsidTr="00D419B3">
        <w:tc>
          <w:tcPr>
            <w:tcW w:w="4111" w:type="dxa"/>
          </w:tcPr>
          <w:p w14:paraId="6F9EA251" w14:textId="77777777" w:rsidR="004135FF" w:rsidRPr="00656B26" w:rsidRDefault="004135FF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C5DFCF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927CEB5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31CCAC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85B0EF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FE1A17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FCD1CF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09E225" w14:textId="7D7763DD" w:rsidR="004135FF" w:rsidRPr="00656B26" w:rsidRDefault="006F7D5E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50B8C">
              <w:rPr>
                <w:rFonts w:ascii="Angsana New" w:hAnsi="Angsana New"/>
                <w:sz w:val="28"/>
                <w:szCs w:val="28"/>
              </w:rPr>
              <w:t>15</w:t>
            </w:r>
            <w:r w:rsidR="00BB27DC">
              <w:rPr>
                <w:rFonts w:ascii="Angsana New" w:hAnsi="Angsana New"/>
                <w:sz w:val="28"/>
                <w:szCs w:val="28"/>
              </w:rPr>
              <w:t>8,116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35FF" w:rsidRPr="005764E7" w14:paraId="6E303BC5" w14:textId="77777777" w:rsidTr="00D419B3">
        <w:tc>
          <w:tcPr>
            <w:tcW w:w="4111" w:type="dxa"/>
          </w:tcPr>
          <w:p w14:paraId="28C8E837" w14:textId="77777777" w:rsidR="004135FF" w:rsidRPr="00656B26" w:rsidRDefault="004135FF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81478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0A276DE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6CE2E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710A902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5307F20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89E0D2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48284E0" w14:textId="74C1670B" w:rsidR="004135FF" w:rsidRPr="00656B26" w:rsidRDefault="00350B8C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(4,682)</w:t>
            </w:r>
          </w:p>
        </w:tc>
      </w:tr>
      <w:tr w:rsidR="004135FF" w:rsidRPr="005764E7" w14:paraId="5AD50224" w14:textId="77777777" w:rsidTr="00350B8C">
        <w:tc>
          <w:tcPr>
            <w:tcW w:w="4111" w:type="dxa"/>
          </w:tcPr>
          <w:p w14:paraId="7D00FF49" w14:textId="62AC0C10" w:rsidR="004135FF" w:rsidRPr="00656B26" w:rsidRDefault="004135FF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4E88C9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1E244D6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7799F7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5A5281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F1BD411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A34DCE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ADD0" w14:textId="0495457F" w:rsidR="004135FF" w:rsidRPr="00656B26" w:rsidRDefault="00350B8C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(825)</w:t>
            </w:r>
          </w:p>
        </w:tc>
      </w:tr>
      <w:tr w:rsidR="004135FF" w:rsidRPr="005764E7" w14:paraId="78EAADB3" w14:textId="77777777" w:rsidTr="00307624">
        <w:tc>
          <w:tcPr>
            <w:tcW w:w="4111" w:type="dxa"/>
          </w:tcPr>
          <w:p w14:paraId="38C00967" w14:textId="605D2113" w:rsidR="004135FF" w:rsidRPr="00656B26" w:rsidRDefault="00DF429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="004135FF" w:rsidRPr="00656B26">
              <w:rPr>
                <w:rFonts w:ascii="Angsana New" w:hAnsi="Angsana New" w:cs="Angsana New"/>
                <w:cs/>
              </w:rPr>
              <w:t>สำหรั</w:t>
            </w:r>
            <w:r w:rsidR="004135FF" w:rsidRPr="00656B26">
              <w:rPr>
                <w:rFonts w:ascii="Angsana New" w:hAnsi="Angsana New" w:cs="Angsana New" w:hint="cs"/>
                <w:cs/>
              </w:rPr>
              <w:t>บ</w:t>
            </w:r>
            <w:r w:rsidR="00B257E9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358498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22C7C55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A9CCC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4E28B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47D7A0D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C04920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2029A" w14:textId="3E848230" w:rsidR="004135FF" w:rsidRPr="005764E7" w:rsidRDefault="00307624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(35,870)</w:t>
            </w:r>
          </w:p>
        </w:tc>
      </w:tr>
      <w:tr w:rsidR="00514533" w:rsidRPr="005764E7" w14:paraId="3C36C073" w14:textId="77777777" w:rsidTr="00B76D72">
        <w:trPr>
          <w:trHeight w:hRule="exact" w:val="340"/>
        </w:trPr>
        <w:tc>
          <w:tcPr>
            <w:tcW w:w="4111" w:type="dxa"/>
          </w:tcPr>
          <w:p w14:paraId="5E16B179" w14:textId="77777777" w:rsidR="00514533" w:rsidRPr="00656B26" w:rsidRDefault="00514533" w:rsidP="00616589">
            <w:pPr>
              <w:pStyle w:val="a4"/>
              <w:widowControl/>
              <w:ind w:left="38" w:right="0" w:hanging="11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A35C2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1122A6A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F208D6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049DBE7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C85DE9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B95778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F5D5FF2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4533" w:rsidRPr="005764E7" w14:paraId="6731139B" w14:textId="77777777" w:rsidTr="00D419B3">
        <w:tc>
          <w:tcPr>
            <w:tcW w:w="4111" w:type="dxa"/>
          </w:tcPr>
          <w:p w14:paraId="1B81C73C" w14:textId="77777777" w:rsidR="00514533" w:rsidRPr="00656B26" w:rsidRDefault="00514533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C4F8E6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B8D80ED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97B0C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64BFD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020923E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972704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DC0C42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5FF" w:rsidRPr="00666F78" w14:paraId="4D14E27F" w14:textId="77777777" w:rsidTr="006B0AC7">
        <w:tc>
          <w:tcPr>
            <w:tcW w:w="4111" w:type="dxa"/>
          </w:tcPr>
          <w:p w14:paraId="60CA179E" w14:textId="27A40463" w:rsidR="004135FF" w:rsidRPr="00DC23F5" w:rsidRDefault="004135FF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lang w:val="en-ZW"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C23F5">
              <w:rPr>
                <w:rFonts w:ascii="Angsana New" w:hAnsi="Angsana New" w:cs="Angsana New"/>
                <w:color w:val="000000" w:themeColor="text1"/>
              </w:rPr>
              <w:t>3</w:t>
            </w:r>
            <w:r w:rsidR="00426B60">
              <w:rPr>
                <w:rFonts w:ascii="Angsana New" w:hAnsi="Angsana New" w:cs="Angsana New"/>
                <w:color w:val="000000" w:themeColor="text1"/>
                <w:lang w:val="en-ZW"/>
              </w:rPr>
              <w:t>1</w:t>
            </w:r>
            <w:r w:rsidRPr="00DC23F5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426B60">
              <w:rPr>
                <w:rFonts w:ascii="Angsana New" w:hAnsi="Angsana New" w:cs="Angsana New" w:hint="cs"/>
                <w:cs/>
              </w:rPr>
              <w:t>ธันวาคม</w:t>
            </w:r>
            <w:r w:rsidRPr="00DC23F5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="00DC23F5">
              <w:rPr>
                <w:rFonts w:ascii="Angsana New" w:hAnsi="Angsana New" w:cs="Angsana New"/>
                <w:color w:val="000000" w:themeColor="text1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F90155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2B4FA29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DE065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7C652F1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E68AFA2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26A9A7" w14:textId="77777777" w:rsidR="004135FF" w:rsidRPr="00666F78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7304E" w14:textId="61138B00" w:rsidR="004135FF" w:rsidRPr="00666F78" w:rsidRDefault="006B0AC7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907,681</w:t>
            </w:r>
          </w:p>
        </w:tc>
      </w:tr>
      <w:tr w:rsidR="003679AD" w:rsidRPr="00666F78" w14:paraId="2FAFB772" w14:textId="77777777" w:rsidTr="00D419B3">
        <w:tc>
          <w:tcPr>
            <w:tcW w:w="4111" w:type="dxa"/>
            <w:vAlign w:val="bottom"/>
          </w:tcPr>
          <w:p w14:paraId="129A4565" w14:textId="08E0BA2C" w:rsidR="003679AD" w:rsidRPr="00656B26" w:rsidRDefault="003679AD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64E093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00839AD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996642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F4C598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A4D4D54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9C8C0D" w14:textId="77777777" w:rsidR="003679AD" w:rsidRPr="00666F78" w:rsidRDefault="003679AD" w:rsidP="003679A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B57E01" w14:textId="77777777" w:rsid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679AD" w:rsidRPr="00666F78" w14:paraId="6067ACE2" w14:textId="77777777" w:rsidTr="006F7D5E">
        <w:tc>
          <w:tcPr>
            <w:tcW w:w="4111" w:type="dxa"/>
            <w:vAlign w:val="bottom"/>
          </w:tcPr>
          <w:p w14:paraId="6E7ED4D7" w14:textId="3052D0E0" w:rsidR="003679AD" w:rsidRPr="00656B26" w:rsidRDefault="003679AD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833D8" w14:textId="6DADE587" w:rsidR="003679AD" w:rsidRPr="00666F78" w:rsidRDefault="006F7D5E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320,413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FA9A323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E43BFF" w14:textId="2CBECC78" w:rsidR="003679AD" w:rsidRPr="00666F78" w:rsidRDefault="006F7D5E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72,548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DE8E02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FAE3E7" w14:textId="7686DA1F" w:rsidR="003679AD" w:rsidRPr="00666F78" w:rsidRDefault="006F7D5E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61,986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05F474" w14:textId="77777777" w:rsidR="003679AD" w:rsidRPr="00666F78" w:rsidRDefault="003679AD" w:rsidP="003679A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7FD052" w14:textId="71874E7A" w:rsidR="003679AD" w:rsidRDefault="006F7D5E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454,947</w:t>
            </w:r>
          </w:p>
        </w:tc>
      </w:tr>
    </w:tbl>
    <w:p w14:paraId="7A730D1A" w14:textId="77777777" w:rsidR="00204DC3" w:rsidRDefault="0020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1986B11" w14:textId="7393CBBD" w:rsidR="00616589" w:rsidRPr="00EE52D0" w:rsidRDefault="005D563D" w:rsidP="00921CD7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ยอดขายให้ลูกค้ารายใหญ่ใน</w:t>
      </w:r>
      <w:r w:rsidR="00684181">
        <w:rPr>
          <w:rFonts w:ascii="Angsana New" w:hAnsi="Angsana New" w:hint="cs"/>
          <w:sz w:val="28"/>
          <w:szCs w:val="28"/>
          <w:cs/>
        </w:rPr>
        <w:t>ปี</w:t>
      </w:r>
      <w:r w:rsidRPr="00656B2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>3</w:t>
      </w:r>
      <w:r w:rsidR="00684181">
        <w:rPr>
          <w:rFonts w:ascii="Angsana New" w:hAnsi="Angsana New"/>
          <w:sz w:val="28"/>
          <w:szCs w:val="28"/>
          <w:lang w:val="en-ZW"/>
        </w:rPr>
        <w:t>1</w:t>
      </w:r>
      <w:r>
        <w:rPr>
          <w:rFonts w:ascii="Angsana New" w:hAnsi="Angsana New"/>
          <w:sz w:val="28"/>
          <w:szCs w:val="28"/>
        </w:rPr>
        <w:t xml:space="preserve"> </w:t>
      </w:r>
      <w:r w:rsidR="00684181">
        <w:rPr>
          <w:rFonts w:ascii="Angsana New" w:hAnsi="Angsana New" w:hint="cs"/>
          <w:sz w:val="28"/>
          <w:szCs w:val="28"/>
          <w:cs/>
        </w:rPr>
        <w:t>ธันวาคม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ZW"/>
        </w:rPr>
        <w:t>4</w:t>
      </w:r>
      <w:r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2563 </w:t>
      </w:r>
      <w:r w:rsidRPr="00656B26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="00EB6B3C">
        <w:rPr>
          <w:rFonts w:ascii="Angsana New" w:hAnsi="Angsana New"/>
          <w:sz w:val="28"/>
          <w:szCs w:val="28"/>
          <w:lang w:val="en-ZW"/>
        </w:rPr>
        <w:t>96</w:t>
      </w:r>
      <w:r w:rsidRPr="007A2C35">
        <w:rPr>
          <w:rFonts w:ascii="Angsana New" w:hAnsi="Angsana New"/>
          <w:sz w:val="28"/>
          <w:szCs w:val="28"/>
        </w:rPr>
        <w:t xml:space="preserve"> </w:t>
      </w:r>
      <w:r w:rsidRPr="007A2C35">
        <w:rPr>
          <w:rFonts w:ascii="Angsana New" w:hAnsi="Angsana New" w:hint="cs"/>
          <w:sz w:val="28"/>
          <w:szCs w:val="28"/>
          <w:cs/>
        </w:rPr>
        <w:t>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471ED5">
        <w:rPr>
          <w:rFonts w:ascii="Angsana New" w:hAnsi="Angsana New"/>
          <w:sz w:val="28"/>
          <w:szCs w:val="28"/>
          <w:lang w:val="en-ZW"/>
        </w:rPr>
        <w:t>97</w:t>
      </w:r>
      <w:r w:rsidRPr="00FE7C2A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ตามลำดับ  </w:t>
      </w:r>
    </w:p>
    <w:p w14:paraId="65CDA50B" w14:textId="26BFFAEB" w:rsidR="00933A9F" w:rsidRPr="005764E7" w:rsidRDefault="00DF4294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/>
        <w:ind w:hanging="14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  </w:t>
      </w:r>
      <w:r w:rsidR="00A664AF">
        <w:rPr>
          <w:rFonts w:ascii="Angsana New" w:hAnsi="Angsana New"/>
          <w:sz w:val="28"/>
          <w:szCs w:val="28"/>
        </w:rPr>
        <w:t xml:space="preserve">  </w:t>
      </w:r>
      <w:r w:rsidR="00B6235B" w:rsidRPr="00625007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684181">
        <w:rPr>
          <w:rFonts w:ascii="Angsana New" w:hAnsi="Angsana New" w:hint="cs"/>
          <w:sz w:val="28"/>
          <w:szCs w:val="28"/>
          <w:cs/>
        </w:rPr>
        <w:t>ปี</w:t>
      </w:r>
      <w:r w:rsidR="000679E6" w:rsidRPr="00625007">
        <w:rPr>
          <w:rFonts w:ascii="Angsana New" w:hAnsi="Angsana New" w:hint="cs"/>
          <w:sz w:val="28"/>
          <w:szCs w:val="28"/>
          <w:cs/>
        </w:rPr>
        <w:t>สิ้น</w:t>
      </w:r>
      <w:r w:rsidR="00B6235B" w:rsidRPr="00625007">
        <w:rPr>
          <w:rFonts w:ascii="Angsana New" w:hAnsi="Angsana New"/>
          <w:sz w:val="28"/>
          <w:szCs w:val="28"/>
          <w:cs/>
        </w:rPr>
        <w:t>สุดวันที่</w:t>
      </w:r>
      <w:r w:rsidR="00B6235B" w:rsidRPr="0062500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3</w:t>
      </w:r>
      <w:r w:rsidR="00684181">
        <w:rPr>
          <w:rFonts w:ascii="Angsana New" w:hAnsi="Angsana New"/>
          <w:sz w:val="28"/>
          <w:szCs w:val="28"/>
        </w:rPr>
        <w:t>1</w:t>
      </w:r>
      <w:r w:rsidR="0007338D" w:rsidRPr="00656B26">
        <w:rPr>
          <w:rFonts w:ascii="Angsana New" w:hAnsi="Angsana New"/>
          <w:sz w:val="28"/>
          <w:szCs w:val="28"/>
          <w:cs/>
        </w:rPr>
        <w:t xml:space="preserve"> </w:t>
      </w:r>
      <w:r w:rsidR="00684181">
        <w:rPr>
          <w:rFonts w:ascii="Angsana New" w:hAnsi="Angsana New" w:hint="cs"/>
          <w:sz w:val="28"/>
          <w:szCs w:val="28"/>
          <w:cs/>
        </w:rPr>
        <w:t>ธันวาคม</w:t>
      </w:r>
      <w:r w:rsidR="005B388A" w:rsidRPr="0062500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2564</w:t>
      </w:r>
      <w:r w:rsidR="00B81610" w:rsidRPr="005764E7">
        <w:rPr>
          <w:rFonts w:ascii="Angsana New" w:hAnsi="Angsana New"/>
          <w:color w:val="FFFFFF"/>
          <w:sz w:val="28"/>
          <w:szCs w:val="28"/>
        </w:rPr>
        <w:t>_</w:t>
      </w:r>
      <w:r w:rsidR="00B81610" w:rsidRPr="00656B26">
        <w:rPr>
          <w:rFonts w:ascii="Angsana New" w:hAnsi="Angsana New"/>
          <w:sz w:val="28"/>
          <w:szCs w:val="28"/>
          <w:cs/>
        </w:rPr>
        <w:t>และ</w:t>
      </w:r>
      <w:r w:rsidR="005B388A" w:rsidRPr="005764E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2563</w:t>
      </w:r>
      <w:r w:rsidR="00B81610" w:rsidRPr="005764E7">
        <w:rPr>
          <w:rFonts w:ascii="Angsana New" w:hAnsi="Angsana New"/>
          <w:sz w:val="28"/>
          <w:szCs w:val="28"/>
          <w:cs/>
        </w:rPr>
        <w:t xml:space="preserve"> </w:t>
      </w:r>
      <w:r w:rsidR="00B6235B"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7"/>
        <w:gridCol w:w="1984"/>
        <w:gridCol w:w="284"/>
        <w:gridCol w:w="1984"/>
      </w:tblGrid>
      <w:tr w:rsidR="00AB38D2" w:rsidRPr="005764E7" w14:paraId="5D1DD375" w14:textId="77777777" w:rsidTr="00B02C5E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99E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58C2" w14:textId="19E558A8" w:rsidR="00AB38D2" w:rsidRPr="005764E7" w:rsidRDefault="00AB38D2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38D2" w:rsidRPr="005764E7" w14:paraId="7F1E90FA" w14:textId="77777777" w:rsidTr="00B02C5E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B5CC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515AC" w14:textId="08AA61B3" w:rsidR="00A90287" w:rsidRPr="00EC5FC2" w:rsidRDefault="00714E7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AB38D2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14DD0BE8" w14:textId="2C2E7FA3" w:rsidR="00AB38D2" w:rsidRPr="00656B26" w:rsidRDefault="00714E7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กา</w:t>
            </w:r>
            <w:r w:rsidR="00AB38D2" w:rsidRPr="00656B26">
              <w:rPr>
                <w:rFonts w:ascii="Angsana New" w:hAnsi="Angsana New"/>
                <w:sz w:val="28"/>
                <w:szCs w:val="28"/>
                <w:cs/>
              </w:rPr>
              <w:t>รเงินเฉพาะกิจการ</w:t>
            </w:r>
          </w:p>
        </w:tc>
      </w:tr>
      <w:tr w:rsidR="00BA10CF" w:rsidRPr="005764E7" w14:paraId="4C977E08" w14:textId="77777777" w:rsidTr="00B02C5E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AECE" w14:textId="77777777" w:rsidR="00BA10CF" w:rsidRPr="00656B26" w:rsidRDefault="00BA10CF" w:rsidP="00BA10CF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DF636" w14:textId="1B6F91D1" w:rsidR="00BA10CF" w:rsidRPr="00656B26" w:rsidRDefault="00BA10CF" w:rsidP="00BA10CF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244C" w14:textId="77777777" w:rsidR="00BA10CF" w:rsidRPr="00656B26" w:rsidRDefault="00BA10CF" w:rsidP="00BA10CF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5D69F" w14:textId="2239AF8E" w:rsidR="00BA10CF" w:rsidRPr="00656B26" w:rsidRDefault="00BA10CF" w:rsidP="00BA10CF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A10CF" w:rsidRPr="005764E7" w14:paraId="709598C0" w14:textId="77777777" w:rsidTr="00B02C5E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84168" w14:textId="6D81AA73" w:rsidR="00BA10CF" w:rsidRPr="00656B26" w:rsidRDefault="00BA10CF" w:rsidP="00616589">
            <w:pPr>
              <w:spacing w:line="240" w:lineRule="auto"/>
              <w:ind w:right="-36" w:hanging="7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AF97" w14:textId="42BBE8B1" w:rsidR="00BA10CF" w:rsidRPr="005764E7" w:rsidRDefault="002F013F" w:rsidP="002F013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383,837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FB3F1" w14:textId="4E508F5D" w:rsidR="00BA10CF" w:rsidRPr="005764E7" w:rsidRDefault="00BA10CF" w:rsidP="00BA10CF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3142" w14:textId="13575BB0" w:rsidR="00BA10CF" w:rsidRPr="00603DA3" w:rsidRDefault="00B257E9" w:rsidP="00603DA3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DA3">
              <w:rPr>
                <w:rFonts w:ascii="Angsana New" w:hAnsi="Angsana New"/>
                <w:sz w:val="28"/>
                <w:szCs w:val="28"/>
              </w:rPr>
              <w:t>449,526</w:t>
            </w:r>
          </w:p>
        </w:tc>
      </w:tr>
      <w:tr w:rsidR="00BA10CF" w:rsidRPr="005764E7" w14:paraId="7906B8A9" w14:textId="77777777" w:rsidTr="00B02C5E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ED9E" w14:textId="7DECD02B" w:rsidR="00BA10CF" w:rsidRPr="005764E7" w:rsidRDefault="00BA10CF" w:rsidP="00616589">
            <w:pPr>
              <w:pStyle w:val="Heading5"/>
              <w:spacing w:line="240" w:lineRule="auto"/>
              <w:ind w:left="34" w:hanging="11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6CD86" w14:textId="3EB0CA0E" w:rsidR="00BA10CF" w:rsidRPr="005764E7" w:rsidRDefault="002F013F" w:rsidP="00BA10C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A418" w14:textId="1394EE4D" w:rsidR="00BA10CF" w:rsidRPr="005764E7" w:rsidRDefault="00BA10CF" w:rsidP="00BA10C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3EF0D" w14:textId="3137226B" w:rsidR="00BA10CF" w:rsidRPr="005764E7" w:rsidRDefault="00B257E9" w:rsidP="00BA10C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5,421</w:t>
            </w:r>
          </w:p>
        </w:tc>
      </w:tr>
      <w:tr w:rsidR="00BA10CF" w:rsidRPr="005764E7" w14:paraId="0AA94B42" w14:textId="77777777" w:rsidTr="00B02C5E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71DAA" w14:textId="36EC7FB6" w:rsidR="00BA10CF" w:rsidRPr="005764E7" w:rsidRDefault="00BA10CF" w:rsidP="00616589">
            <w:pPr>
              <w:pStyle w:val="Heading5"/>
              <w:spacing w:line="240" w:lineRule="auto"/>
              <w:ind w:left="34" w:hanging="11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984B1E" w14:textId="38FEAB2B" w:rsidR="00BA10CF" w:rsidRPr="00542E9C" w:rsidRDefault="002F013F" w:rsidP="00BA10CF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E9C">
              <w:rPr>
                <w:rFonts w:ascii="Angsana New" w:hAnsi="Angsana New"/>
                <w:b/>
                <w:bCs/>
                <w:sz w:val="28"/>
                <w:szCs w:val="28"/>
              </w:rPr>
              <w:t>389,969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4DC7E" w14:textId="75876771" w:rsidR="00BA10CF" w:rsidRPr="005764E7" w:rsidRDefault="00BA10CF" w:rsidP="00BA10C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AFC1C3" w14:textId="288B78F4" w:rsidR="00BA10CF" w:rsidRPr="00B257E9" w:rsidRDefault="00B257E9" w:rsidP="00BA10CF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57E9">
              <w:rPr>
                <w:rFonts w:ascii="Angsana New" w:hAnsi="Angsana New"/>
                <w:b/>
                <w:bCs/>
                <w:sz w:val="28"/>
                <w:szCs w:val="28"/>
              </w:rPr>
              <w:t>454,947</w:t>
            </w:r>
          </w:p>
        </w:tc>
      </w:tr>
      <w:tr w:rsidR="00BA10CF" w:rsidRPr="005764E7" w14:paraId="2AE5E608" w14:textId="77777777" w:rsidTr="00B02C5E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8C85E" w14:textId="64B13E58" w:rsidR="00BA10CF" w:rsidRPr="005764E7" w:rsidRDefault="00BA10CF" w:rsidP="00BA10CF">
            <w:pPr>
              <w:pStyle w:val="Heading5"/>
              <w:spacing w:line="240" w:lineRule="auto"/>
              <w:ind w:left="34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07B8DD" w14:textId="3F430F88" w:rsidR="00BA10CF" w:rsidRPr="005764E7" w:rsidRDefault="00BA10CF" w:rsidP="00BA10CF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0D14" w14:textId="7B869B7B" w:rsidR="00BA10CF" w:rsidRPr="005764E7" w:rsidRDefault="00BA10CF" w:rsidP="00BA10CF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525C0" w14:textId="21FC7A01" w:rsidR="00BA10CF" w:rsidRPr="005764E7" w:rsidRDefault="00BA10CF" w:rsidP="00BA10CF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2DEEEC1A" w14:textId="739DCBCC" w:rsidR="00471ED5" w:rsidRDefault="00471ED5" w:rsidP="0068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6F535A8" w14:textId="1A10B002" w:rsidR="00061EAA" w:rsidRDefault="00061EAA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D3CF2E7" w14:textId="71D5D827" w:rsidR="00C25EED" w:rsidRDefault="00C25EED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3D24D4D" w14:textId="77777777" w:rsidR="00A0008B" w:rsidRDefault="00A0008B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BAB2C8F" w14:textId="77777777" w:rsidR="006D7312" w:rsidRDefault="006D7312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BA9FCEB" w14:textId="6DAA94CD" w:rsidR="00BA390A" w:rsidRPr="00CD40AE" w:rsidRDefault="00B061BA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ก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ารเปิดเผยข้อมูลสำหรับเครื่องมือทางการเงิน</w:t>
      </w:r>
    </w:p>
    <w:p w14:paraId="0526607F" w14:textId="77777777" w:rsidR="00427BD5" w:rsidRPr="000F47BB" w:rsidRDefault="00427BD5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0F47BB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2C509BEA" w14:textId="77777777" w:rsidR="00427BD5" w:rsidRPr="000F47BB" w:rsidRDefault="00427BD5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0F47BB">
        <w:rPr>
          <w:rFonts w:ascii="Angsana New" w:hAnsi="Angsana New"/>
          <w:sz w:val="28"/>
          <w:szCs w:val="28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บริษัทไม่มีการออกเครื่องมือทางการเงินที่เป็นตราสารอนุพันธ์เพื่อการค้า</w:t>
      </w:r>
    </w:p>
    <w:p w14:paraId="2B7A2731" w14:textId="77777777" w:rsidR="00427BD5" w:rsidRPr="00B10B0C" w:rsidRDefault="00427BD5" w:rsidP="00921CD7">
      <w:pPr>
        <w:spacing w:before="240" w:after="120"/>
        <w:ind w:left="426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ความเสี่ยงด้านอัตราดอกเบี้ย</w:t>
      </w:r>
    </w:p>
    <w:p w14:paraId="083E4BB6" w14:textId="77777777" w:rsidR="00427BD5" w:rsidRPr="00B10B0C" w:rsidRDefault="00427BD5" w:rsidP="00921CD7">
      <w:pPr>
        <w:tabs>
          <w:tab w:val="clear" w:pos="454"/>
          <w:tab w:val="left" w:pos="284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B10B0C">
        <w:rPr>
          <w:rFonts w:ascii="Angsana New" w:hAnsi="Angsana New"/>
          <w:sz w:val="28"/>
          <w:szCs w:val="28"/>
          <w:cs/>
        </w:rPr>
        <w:t>ความเสี่ยงด้านอัตราดอกเบี้ย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หมายถึง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ความเสี่ยงที่เกิดจากการเปลี่ยนแปลงที่จะเกิดในอนาคตของอัตราดอกเบี้ยในตลาด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822D2B">
        <w:rPr>
          <w:rFonts w:ascii="Angsana New" w:hAnsi="Angsana New"/>
          <w:spacing w:val="-4"/>
          <w:sz w:val="28"/>
          <w:szCs w:val="28"/>
          <w:cs/>
        </w:rPr>
        <w:t>ซึ่งส่งผลกระทบต่อการดำเนินงานและกระแสเงินสดของบริษัท</w:t>
      </w:r>
      <w:r w:rsidRPr="00822D2B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822D2B">
        <w:rPr>
          <w:rFonts w:ascii="Angsana New" w:hAnsi="Angsana New"/>
          <w:spacing w:val="-4"/>
          <w:sz w:val="28"/>
          <w:szCs w:val="28"/>
          <w:cs/>
        </w:rPr>
        <w:t>บริษัทมีความเสี่ยงด้านอัตราดอกเบี้ยจากการลงทุนใน</w:t>
      </w:r>
      <w:r w:rsidRPr="00B10B0C">
        <w:rPr>
          <w:rFonts w:ascii="Angsana New" w:hAnsi="Angsana New"/>
          <w:sz w:val="28"/>
          <w:szCs w:val="28"/>
          <w:cs/>
        </w:rPr>
        <w:t>สถาบันการเงิน</w:t>
      </w:r>
      <w:r w:rsidRPr="00B10B0C"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เงินเบิกเกินบัญชีธนาคาร เงินกู้ยืมจากธนาคารและตั๋วสัญญาใช้เงินจากสถาบันการเงิน</w:t>
      </w:r>
    </w:p>
    <w:p w14:paraId="58EB2E7A" w14:textId="77777777" w:rsidR="00427BD5" w:rsidRDefault="00427BD5" w:rsidP="00921CD7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  <w:tab w:val="left" w:pos="0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r w:rsidRPr="00B11E19">
        <w:rPr>
          <w:rFonts w:ascii="Angsana New" w:hAnsi="Angsana New"/>
          <w:sz w:val="28"/>
          <w:szCs w:val="28"/>
          <w:cs/>
        </w:rPr>
        <w:t>เนื่องจาก</w:t>
      </w:r>
      <w:r w:rsidRPr="00B11E19">
        <w:rPr>
          <w:rFonts w:ascii="Angsana New" w:eastAsia="Angsana New" w:hAnsi="Angsana New"/>
          <w:sz w:val="28"/>
          <w:szCs w:val="28"/>
          <w:cs/>
        </w:rPr>
        <w:t>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ในระยะเวลาอันสั้น</w:t>
      </w:r>
      <w:r w:rsidRPr="00B11E19">
        <w:rPr>
          <w:rFonts w:ascii="Angsana New" w:hAnsi="Angsana New"/>
          <w:sz w:val="28"/>
          <w:szCs w:val="28"/>
          <w:lang w:val="en-US"/>
        </w:rPr>
        <w:t xml:space="preserve"> </w:t>
      </w:r>
      <w:r w:rsidRPr="00B11E19">
        <w:rPr>
          <w:rFonts w:ascii="Angsana New" w:hAnsi="Angsana New"/>
          <w:sz w:val="28"/>
          <w:szCs w:val="28"/>
          <w:cs/>
          <w:lang w:val="en-US"/>
        </w:rPr>
        <w:t>บริษัทจึงไม่ได้ใช้เครื่องมือทางการเงินเพื่อป้องกันความเสี่ยงดังกล่าว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850"/>
        <w:gridCol w:w="851"/>
        <w:gridCol w:w="850"/>
        <w:gridCol w:w="1276"/>
        <w:gridCol w:w="992"/>
        <w:gridCol w:w="992"/>
        <w:gridCol w:w="1418"/>
      </w:tblGrid>
      <w:tr w:rsidR="00427BD5" w:rsidRPr="009D25D4" w14:paraId="32D048BF" w14:textId="77777777" w:rsidTr="00B40A9B">
        <w:trPr>
          <w:cantSplit/>
          <w:trHeight w:val="431"/>
        </w:trPr>
        <w:tc>
          <w:tcPr>
            <w:tcW w:w="2836" w:type="dxa"/>
            <w:vAlign w:val="bottom"/>
          </w:tcPr>
          <w:p w14:paraId="4D7DF442" w14:textId="77777777" w:rsidR="00427BD5" w:rsidRPr="004319E4" w:rsidRDefault="00427BD5" w:rsidP="001E5D59">
            <w:pPr>
              <w:tabs>
                <w:tab w:val="clear" w:pos="227"/>
                <w:tab w:val="left" w:pos="240"/>
              </w:tabs>
              <w:spacing w:before="120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9" w:type="dxa"/>
            <w:gridSpan w:val="7"/>
            <w:vAlign w:val="bottom"/>
            <w:hideMark/>
          </w:tcPr>
          <w:p w14:paraId="74105D18" w14:textId="77777777" w:rsidR="00427BD5" w:rsidRPr="004319E4" w:rsidRDefault="00427BD5" w:rsidP="001E5D59">
            <w:pPr>
              <w:pBdr>
                <w:bottom w:val="single" w:sz="4" w:space="1" w:color="auto"/>
              </w:pBdr>
              <w:spacing w:before="120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27BD5" w:rsidRPr="009D25D4" w14:paraId="0060AB20" w14:textId="77777777" w:rsidTr="00B40A9B">
        <w:trPr>
          <w:cantSplit/>
        </w:trPr>
        <w:tc>
          <w:tcPr>
            <w:tcW w:w="2836" w:type="dxa"/>
            <w:vAlign w:val="bottom"/>
          </w:tcPr>
          <w:p w14:paraId="7B8397EE" w14:textId="77777777" w:rsidR="00427BD5" w:rsidRPr="004319E4" w:rsidRDefault="00427BD5" w:rsidP="001E5D59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9" w:type="dxa"/>
            <w:gridSpan w:val="7"/>
            <w:vAlign w:val="bottom"/>
            <w:hideMark/>
          </w:tcPr>
          <w:p w14:paraId="02688FC8" w14:textId="77777777" w:rsidR="00427BD5" w:rsidRPr="004319E4" w:rsidRDefault="00427BD5" w:rsidP="001E5D5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174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D2174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7BD5" w:rsidRPr="009D25D4" w14:paraId="288D4962" w14:textId="77777777" w:rsidTr="00B40A9B">
        <w:trPr>
          <w:cantSplit/>
        </w:trPr>
        <w:tc>
          <w:tcPr>
            <w:tcW w:w="2836" w:type="dxa"/>
            <w:vAlign w:val="bottom"/>
          </w:tcPr>
          <w:p w14:paraId="17919856" w14:textId="77777777" w:rsidR="00427BD5" w:rsidRPr="004319E4" w:rsidRDefault="00427BD5" w:rsidP="001E5D59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9" w:type="dxa"/>
            <w:gridSpan w:val="7"/>
            <w:vAlign w:val="bottom"/>
            <w:hideMark/>
          </w:tcPr>
          <w:p w14:paraId="478DDE13" w14:textId="4431668D" w:rsidR="00427BD5" w:rsidRPr="004319E4" w:rsidRDefault="00427BD5" w:rsidP="001E5D5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C25EED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4319E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319E4">
              <w:rPr>
                <w:rFonts w:ascii="Angsana New" w:hAnsi="Angsana New"/>
                <w:sz w:val="28"/>
                <w:szCs w:val="28"/>
              </w:rPr>
              <w:t>256</w:t>
            </w:r>
            <w:r w:rsidR="0061658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A3502" w:rsidRPr="009D25D4" w14:paraId="181AE255" w14:textId="77777777" w:rsidTr="00964221">
        <w:trPr>
          <w:cantSplit/>
        </w:trPr>
        <w:tc>
          <w:tcPr>
            <w:tcW w:w="2836" w:type="dxa"/>
            <w:vAlign w:val="bottom"/>
          </w:tcPr>
          <w:p w14:paraId="12127FD8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08175349" w14:textId="2A98F0FA" w:rsidR="007A3502" w:rsidRPr="004319E4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76" w:type="dxa"/>
            <w:vAlign w:val="bottom"/>
            <w:hideMark/>
          </w:tcPr>
          <w:p w14:paraId="01E2DEEE" w14:textId="77777777" w:rsidR="007A3502" w:rsidRPr="004319E4" w:rsidRDefault="007A3502" w:rsidP="007A3502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778F07E8" w14:textId="77777777" w:rsidR="007A3502" w:rsidRPr="004319E4" w:rsidRDefault="007A3502" w:rsidP="007A3502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452F3902" w14:textId="77777777" w:rsidR="007A3502" w:rsidRPr="004319E4" w:rsidRDefault="007A3502" w:rsidP="007A3502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3FAAD785" w14:textId="77777777" w:rsidR="007A3502" w:rsidRPr="004319E4" w:rsidRDefault="007A3502" w:rsidP="007A3502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</w:tr>
      <w:tr w:rsidR="007A3502" w:rsidRPr="009D25D4" w14:paraId="686815D9" w14:textId="77777777" w:rsidTr="00964221">
        <w:trPr>
          <w:cantSplit/>
        </w:trPr>
        <w:tc>
          <w:tcPr>
            <w:tcW w:w="2836" w:type="dxa"/>
            <w:vAlign w:val="bottom"/>
          </w:tcPr>
          <w:p w14:paraId="5A69A8A0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  <w:hideMark/>
          </w:tcPr>
          <w:p w14:paraId="2276E27C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4319E4">
              <w:rPr>
                <w:rFonts w:ascii="Angsana New" w:hAnsi="Angsana New"/>
                <w:sz w:val="28"/>
                <w:szCs w:val="28"/>
              </w:rPr>
              <w:t>1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45DB7927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319E4">
              <w:rPr>
                <w:rFonts w:ascii="Angsana New" w:hAnsi="Angsana New"/>
                <w:sz w:val="28"/>
                <w:szCs w:val="28"/>
              </w:rPr>
              <w:t>1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4319E4">
              <w:rPr>
                <w:rFonts w:ascii="Angsana New" w:hAnsi="Angsana New"/>
                <w:sz w:val="28"/>
                <w:szCs w:val="28"/>
              </w:rPr>
              <w:t>5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0FC3994C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19E4">
              <w:rPr>
                <w:rFonts w:ascii="Angsana New" w:hAnsi="Angsana New"/>
                <w:sz w:val="28"/>
                <w:szCs w:val="28"/>
              </w:rPr>
              <w:t>5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5DDCC110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156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92" w:type="dxa"/>
            <w:vAlign w:val="bottom"/>
            <w:hideMark/>
          </w:tcPr>
          <w:p w14:paraId="78E77573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6291B988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  <w:hideMark/>
          </w:tcPr>
          <w:p w14:paraId="0B8780E2" w14:textId="77777777" w:rsidR="007A3502" w:rsidRPr="004319E4" w:rsidRDefault="007A3502" w:rsidP="006D7312">
            <w:pPr>
              <w:pBdr>
                <w:bottom w:val="single" w:sz="4" w:space="0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ดอกเบี้ยที่แท้จริง</w:t>
            </w:r>
          </w:p>
        </w:tc>
      </w:tr>
      <w:tr w:rsidR="007A3502" w:rsidRPr="009D25D4" w14:paraId="12B2E84E" w14:textId="77777777" w:rsidTr="00964221">
        <w:trPr>
          <w:cantSplit/>
          <w:trHeight w:val="80"/>
        </w:trPr>
        <w:tc>
          <w:tcPr>
            <w:tcW w:w="2836" w:type="dxa"/>
            <w:vAlign w:val="bottom"/>
          </w:tcPr>
          <w:p w14:paraId="7C1B0510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1" w:type="dxa"/>
            <w:gridSpan w:val="6"/>
            <w:vAlign w:val="bottom"/>
          </w:tcPr>
          <w:p w14:paraId="339E31D9" w14:textId="77777777" w:rsidR="007A3502" w:rsidRPr="004319E4" w:rsidRDefault="007A3502" w:rsidP="007A350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56EB0F32" w14:textId="77777777" w:rsidR="007A3502" w:rsidRPr="004319E4" w:rsidRDefault="007A3502" w:rsidP="007A3502">
            <w:pPr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(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4319E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3502" w:rsidRPr="009D25D4" w14:paraId="3E78FD1A" w14:textId="77777777" w:rsidTr="00964221">
        <w:trPr>
          <w:cantSplit/>
        </w:trPr>
        <w:tc>
          <w:tcPr>
            <w:tcW w:w="2836" w:type="dxa"/>
            <w:vAlign w:val="bottom"/>
            <w:hideMark/>
          </w:tcPr>
          <w:p w14:paraId="7486A477" w14:textId="77777777" w:rsidR="007A3502" w:rsidRPr="004319E4" w:rsidRDefault="007A3502" w:rsidP="007A3502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6C6068E8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9A579E7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C4262DD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9D7B138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2B691C6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103505D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72EEE4E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502" w:rsidRPr="009D25D4" w14:paraId="753BDB73" w14:textId="77777777" w:rsidTr="00964221">
        <w:trPr>
          <w:cantSplit/>
        </w:trPr>
        <w:tc>
          <w:tcPr>
            <w:tcW w:w="2836" w:type="dxa"/>
            <w:vAlign w:val="bottom"/>
            <w:hideMark/>
          </w:tcPr>
          <w:p w14:paraId="4292B552" w14:textId="77777777" w:rsidR="007A3502" w:rsidRPr="004319E4" w:rsidRDefault="007A3502" w:rsidP="007A3502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42F3B1" w14:textId="06599CAA" w:rsidR="007A3502" w:rsidRPr="004319E4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8B8C2A" w14:textId="75B0C983" w:rsidR="007A3502" w:rsidRPr="004319E4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D104F" w14:textId="184EC9EE" w:rsidR="007A3502" w:rsidRPr="004319E4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B77381" w14:textId="152DCCF1" w:rsidR="007A3502" w:rsidRPr="004319E4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D6D64E" w14:textId="0F16CEBB" w:rsidR="007A3502" w:rsidRPr="004319E4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E86241" w14:textId="49A6D6DD" w:rsidR="007A3502" w:rsidRPr="004319E4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0E2204" w14:textId="37EA2534" w:rsidR="007A3502" w:rsidRPr="004319E4" w:rsidRDefault="00A874E7" w:rsidP="007A3502">
            <w:pPr>
              <w:tabs>
                <w:tab w:val="clear" w:pos="907"/>
                <w:tab w:val="left" w:pos="795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0.13 - 0.25</w:t>
            </w:r>
          </w:p>
        </w:tc>
      </w:tr>
      <w:tr w:rsidR="007A3502" w:rsidRPr="009D25D4" w14:paraId="216A0925" w14:textId="77777777" w:rsidTr="00964221">
        <w:trPr>
          <w:cantSplit/>
        </w:trPr>
        <w:tc>
          <w:tcPr>
            <w:tcW w:w="2836" w:type="dxa"/>
            <w:vAlign w:val="bottom"/>
            <w:hideMark/>
          </w:tcPr>
          <w:p w14:paraId="145ECF7A" w14:textId="77777777" w:rsidR="007A3502" w:rsidRPr="004319E4" w:rsidRDefault="007A3502" w:rsidP="007A3502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4A492C" w14:textId="36DBC767" w:rsidR="007A3502" w:rsidRPr="004319E4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E5EC43" w14:textId="1A2F9304" w:rsidR="007A3502" w:rsidRPr="004319E4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A58090" w14:textId="21A55E38" w:rsidR="007A3502" w:rsidRPr="004319E4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1CCF5" w14:textId="191BF01A" w:rsidR="007A3502" w:rsidRPr="004319E4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60C4A3" w14:textId="354474FB" w:rsidR="007A3502" w:rsidRPr="004319E4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101,35</w:t>
            </w:r>
            <w:r w:rsidR="00E67EF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64531E" w14:textId="63759B15" w:rsidR="007A3502" w:rsidRPr="004319E4" w:rsidRDefault="00A874E7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101,35</w:t>
            </w:r>
            <w:r w:rsidR="00E67EF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D57EB1" w14:textId="2CA202B3" w:rsidR="007A3502" w:rsidRPr="004319E4" w:rsidRDefault="00A874E7" w:rsidP="007A3502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3502" w:rsidRPr="009D25D4" w14:paraId="0907B895" w14:textId="77777777" w:rsidTr="00964221">
        <w:trPr>
          <w:cantSplit/>
        </w:trPr>
        <w:tc>
          <w:tcPr>
            <w:tcW w:w="2836" w:type="dxa"/>
            <w:vAlign w:val="bottom"/>
          </w:tcPr>
          <w:p w14:paraId="7BED96CC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BEFF73" w14:textId="287D8340" w:rsidR="007A3502" w:rsidRPr="004319E4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5ADBFC" w14:textId="2E27ADA3" w:rsidR="007A3502" w:rsidRPr="004319E4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B61A07" w14:textId="601C4B01" w:rsidR="007A3502" w:rsidRPr="004319E4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116352" w14:textId="3F18A443" w:rsidR="007A3502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C2665" w14:textId="36179B60" w:rsidR="007A3502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F9AFDB" w14:textId="1F41FC9B" w:rsidR="007A3502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C431E" w14:textId="5F0C758F" w:rsidR="007A3502" w:rsidRPr="004319E4" w:rsidRDefault="00A874E7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0.50 - 0.65</w:t>
            </w:r>
          </w:p>
        </w:tc>
      </w:tr>
      <w:tr w:rsidR="007A3502" w:rsidRPr="009D25D4" w14:paraId="1E6C5BCE" w14:textId="77777777" w:rsidTr="00964221">
        <w:trPr>
          <w:cantSplit/>
        </w:trPr>
        <w:tc>
          <w:tcPr>
            <w:tcW w:w="2836" w:type="dxa"/>
            <w:vAlign w:val="bottom"/>
          </w:tcPr>
          <w:p w14:paraId="0840E813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13E05E" w14:textId="7220F701" w:rsidR="007A3502" w:rsidRPr="004319E4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934A38" w14:textId="433D0DFF" w:rsidR="007A3502" w:rsidRPr="004319E4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93188B" w14:textId="38765C33" w:rsidR="007A3502" w:rsidRPr="004319E4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2149F0" w14:textId="256290DA" w:rsidR="007A3502" w:rsidRPr="004319E4" w:rsidRDefault="00EF52CC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48,738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1E53ED" w14:textId="24D3C0F9" w:rsidR="007A3502" w:rsidRPr="004319E4" w:rsidRDefault="00EF52CC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101,81</w:t>
            </w:r>
            <w:r w:rsidR="0057607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869FD6" w14:textId="6BF149E7" w:rsidR="007A3502" w:rsidRPr="004319E4" w:rsidRDefault="00A874E7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150,55</w:t>
            </w:r>
            <w:r w:rsidR="0057607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AEAE95" w14:textId="77777777" w:rsidR="007A3502" w:rsidRPr="004319E4" w:rsidRDefault="007A3502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502" w:rsidRPr="009D25D4" w14:paraId="20C4A528" w14:textId="77777777" w:rsidTr="00964221">
        <w:trPr>
          <w:cantSplit/>
        </w:trPr>
        <w:tc>
          <w:tcPr>
            <w:tcW w:w="2836" w:type="dxa"/>
            <w:vAlign w:val="bottom"/>
            <w:hideMark/>
          </w:tcPr>
          <w:p w14:paraId="3E0AA0DD" w14:textId="77777777" w:rsidR="007A3502" w:rsidRPr="004319E4" w:rsidRDefault="007A3502" w:rsidP="007A3502">
            <w:pPr>
              <w:tabs>
                <w:tab w:val="clear" w:pos="227"/>
              </w:tabs>
              <w:ind w:right="-2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CA0C83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4EC958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8F00F1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424CC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A47AB4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042801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7F7552" w14:textId="77777777" w:rsidR="007A3502" w:rsidRPr="004319E4" w:rsidRDefault="007A3502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502" w:rsidRPr="009D25D4" w14:paraId="5CD1955B" w14:textId="77777777" w:rsidTr="00964221">
        <w:trPr>
          <w:cantSplit/>
        </w:trPr>
        <w:tc>
          <w:tcPr>
            <w:tcW w:w="2836" w:type="dxa"/>
            <w:vAlign w:val="bottom"/>
          </w:tcPr>
          <w:p w14:paraId="3300A542" w14:textId="77777777" w:rsidR="007A3502" w:rsidRPr="004319E4" w:rsidRDefault="007A3502" w:rsidP="007A3502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D09185" w14:textId="586B38B2" w:rsidR="007A3502" w:rsidRPr="004319E4" w:rsidRDefault="002939B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6B6C29" w14:textId="237297F6" w:rsidR="007A3502" w:rsidRPr="004319E4" w:rsidRDefault="003B57C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2160B9" w14:textId="20218F69" w:rsidR="007A3502" w:rsidRPr="004319E4" w:rsidRDefault="003B57C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86E8D" w14:textId="1E18865D" w:rsidR="007A3502" w:rsidRPr="004319E4" w:rsidRDefault="00937B6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05ECCA" w14:textId="6AAA387F" w:rsidR="007A3502" w:rsidRPr="004319E4" w:rsidRDefault="00937B6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59EBDB" w14:textId="0E184C74" w:rsidR="007A3502" w:rsidRPr="004319E4" w:rsidRDefault="001B1C66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A0EAB" w14:textId="6F67E5AE" w:rsidR="007A3502" w:rsidRPr="004319E4" w:rsidRDefault="001B1C66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6.87 - 7.75</w:t>
            </w:r>
          </w:p>
        </w:tc>
      </w:tr>
      <w:tr w:rsidR="007A3502" w:rsidRPr="009D25D4" w14:paraId="6CE6D20C" w14:textId="77777777" w:rsidTr="00964221">
        <w:trPr>
          <w:cantSplit/>
        </w:trPr>
        <w:tc>
          <w:tcPr>
            <w:tcW w:w="2836" w:type="dxa"/>
            <w:vAlign w:val="bottom"/>
          </w:tcPr>
          <w:p w14:paraId="6F5B98BA" w14:textId="77777777" w:rsidR="007A3502" w:rsidRPr="004319E4" w:rsidRDefault="007A3502" w:rsidP="007A3502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เงินกู้ยืมระยะสั้นสถาบันการเงิน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FEFB27" w14:textId="246AEF84" w:rsidR="007A3502" w:rsidRPr="004319E4" w:rsidRDefault="002939B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F5CA13" w14:textId="7E3C80D2" w:rsidR="007A3502" w:rsidRPr="004319E4" w:rsidRDefault="003B57C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5642F9" w14:textId="42878503" w:rsidR="007A3502" w:rsidRPr="004319E4" w:rsidRDefault="003B57C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541EE7" w14:textId="5496AB22" w:rsidR="007A3502" w:rsidRPr="004319E4" w:rsidRDefault="00937B6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325297" w14:textId="1F4654BA" w:rsidR="007A3502" w:rsidRPr="004319E4" w:rsidRDefault="00937B6A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97606B" w14:textId="5266B277" w:rsidR="007A3502" w:rsidRPr="004319E4" w:rsidRDefault="001B1C66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AC290" w14:textId="6489B5AD" w:rsidR="007A3502" w:rsidRPr="004319E4" w:rsidRDefault="001B1C66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1.20 - 2.30</w:t>
            </w:r>
          </w:p>
        </w:tc>
      </w:tr>
      <w:tr w:rsidR="007A3502" w:rsidRPr="009D25D4" w14:paraId="20105EA5" w14:textId="77777777" w:rsidTr="00964221">
        <w:trPr>
          <w:cantSplit/>
        </w:trPr>
        <w:tc>
          <w:tcPr>
            <w:tcW w:w="2836" w:type="dxa"/>
            <w:vAlign w:val="bottom"/>
            <w:hideMark/>
          </w:tcPr>
          <w:p w14:paraId="6E14F7FD" w14:textId="77777777" w:rsidR="007A3502" w:rsidRPr="004319E4" w:rsidRDefault="007A3502" w:rsidP="007A3502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7A98D3" w14:textId="35734F2E" w:rsidR="007A3502" w:rsidRPr="004319E4" w:rsidRDefault="002939BA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45B07E" w14:textId="7226EAED" w:rsidR="007A3502" w:rsidRPr="004319E4" w:rsidRDefault="003B57CA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90A371" w14:textId="6406A412" w:rsidR="007A3502" w:rsidRPr="004319E4" w:rsidRDefault="003B57CA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DB25CD" w14:textId="6D4FDD10" w:rsidR="007A3502" w:rsidRPr="004319E4" w:rsidRDefault="00937B6A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461E23" w14:textId="54E308CE" w:rsidR="007A3502" w:rsidRPr="00A76D3F" w:rsidRDefault="00937B6A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89,1</w:t>
            </w:r>
            <w:r w:rsidR="006F2E12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FEF783" w14:textId="37C94A3E" w:rsidR="007A3502" w:rsidRPr="00A76D3F" w:rsidRDefault="001B1C66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89,1</w:t>
            </w:r>
            <w:r w:rsidR="006F2E12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A2B6A" w14:textId="77777777" w:rsidR="007A3502" w:rsidRPr="004319E4" w:rsidRDefault="007A3502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7F53" w:rsidRPr="009D25D4" w14:paraId="56A3D748" w14:textId="77777777" w:rsidTr="00964221">
        <w:trPr>
          <w:cantSplit/>
        </w:trPr>
        <w:tc>
          <w:tcPr>
            <w:tcW w:w="2836" w:type="dxa"/>
            <w:shd w:val="clear" w:color="auto" w:fill="auto"/>
            <w:vAlign w:val="bottom"/>
          </w:tcPr>
          <w:p w14:paraId="72BE39D8" w14:textId="77777777" w:rsidR="00427F53" w:rsidRPr="004319E4" w:rsidRDefault="00427F53" w:rsidP="00427F53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BE0763" w14:textId="1F97F3D9" w:rsidR="00427F53" w:rsidRPr="004319E4" w:rsidRDefault="003B57CA" w:rsidP="004913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2E1471" w14:textId="5A0F8300" w:rsidR="00427F53" w:rsidRPr="004319E4" w:rsidRDefault="003B57CA" w:rsidP="004913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D304B9" w14:textId="6DD13A87" w:rsidR="00427F53" w:rsidRPr="004319E4" w:rsidRDefault="003B57CA" w:rsidP="004913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69069A" w14:textId="385331CC" w:rsidR="00427F53" w:rsidRPr="004319E4" w:rsidRDefault="00937B6A" w:rsidP="004913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240,966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2EE9CF" w14:textId="325CEA4B" w:rsidR="00427F53" w:rsidRPr="00A76D3F" w:rsidRDefault="00937B6A" w:rsidP="004913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89,1</w:t>
            </w:r>
            <w:r w:rsidR="006F2E12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CC75F3" w14:textId="2D6EB6D8" w:rsidR="00427F53" w:rsidRPr="00A76D3F" w:rsidRDefault="003D35B5" w:rsidP="004913B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</w:t>
            </w:r>
            <w:r w:rsidR="006F2E12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D5DD9D" w14:textId="77777777" w:rsidR="00427F53" w:rsidRPr="004319E4" w:rsidRDefault="00427F53" w:rsidP="00427F53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79C7" w:rsidRPr="009D25D4" w14:paraId="3B86F656" w14:textId="77777777" w:rsidTr="00964221">
        <w:trPr>
          <w:cantSplit/>
        </w:trPr>
        <w:tc>
          <w:tcPr>
            <w:tcW w:w="2836" w:type="dxa"/>
            <w:shd w:val="clear" w:color="auto" w:fill="auto"/>
            <w:vAlign w:val="bottom"/>
          </w:tcPr>
          <w:p w14:paraId="7AAB7A4C" w14:textId="77777777" w:rsidR="000779C7" w:rsidRPr="004319E4" w:rsidRDefault="000779C7" w:rsidP="00427F53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7FBA16" w14:textId="77777777" w:rsidR="000779C7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1296DE" w14:textId="77777777" w:rsidR="000779C7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3270F5" w14:textId="77777777" w:rsidR="000779C7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24243A" w14:textId="77777777" w:rsidR="000779C7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8E788C" w14:textId="77777777" w:rsidR="000779C7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B36488" w14:textId="77777777" w:rsidR="000779C7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248ECB" w14:textId="77777777" w:rsidR="000779C7" w:rsidRPr="004319E4" w:rsidRDefault="000779C7" w:rsidP="000779C7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79C7" w:rsidRPr="009D25D4" w14:paraId="55CCDE61" w14:textId="77777777" w:rsidTr="00964221">
        <w:trPr>
          <w:cantSplit/>
        </w:trPr>
        <w:tc>
          <w:tcPr>
            <w:tcW w:w="2836" w:type="dxa"/>
            <w:shd w:val="clear" w:color="auto" w:fill="auto"/>
            <w:vAlign w:val="bottom"/>
          </w:tcPr>
          <w:p w14:paraId="67CEE395" w14:textId="77777777" w:rsidR="000779C7" w:rsidRPr="004319E4" w:rsidRDefault="000779C7" w:rsidP="00427F53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FDCC4F" w14:textId="77777777" w:rsidR="000779C7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93ABDE" w14:textId="77777777" w:rsidR="000779C7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355431" w14:textId="77777777" w:rsidR="000779C7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EBAEE5" w14:textId="77777777" w:rsidR="000779C7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A171E3" w14:textId="77777777" w:rsidR="000779C7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9B047B" w14:textId="77777777" w:rsidR="000779C7" w:rsidRDefault="000779C7" w:rsidP="000779C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07B58E" w14:textId="77777777" w:rsidR="000779C7" w:rsidRPr="004319E4" w:rsidRDefault="000779C7" w:rsidP="000779C7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502" w:rsidRPr="009D25D4" w14:paraId="6CF7995A" w14:textId="77777777" w:rsidTr="00B40A9B">
        <w:trPr>
          <w:cantSplit/>
          <w:trHeight w:val="431"/>
        </w:trPr>
        <w:tc>
          <w:tcPr>
            <w:tcW w:w="2836" w:type="dxa"/>
            <w:vAlign w:val="bottom"/>
          </w:tcPr>
          <w:p w14:paraId="45E55679" w14:textId="494FBF9B" w:rsidR="00427F53" w:rsidRPr="004319E4" w:rsidRDefault="00427F53" w:rsidP="007A3502">
            <w:pPr>
              <w:tabs>
                <w:tab w:val="clear" w:pos="227"/>
                <w:tab w:val="left" w:pos="240"/>
              </w:tabs>
              <w:spacing w:before="120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  <w:bookmarkStart w:id="10" w:name="_Hlk90841388"/>
          </w:p>
        </w:tc>
        <w:tc>
          <w:tcPr>
            <w:tcW w:w="7229" w:type="dxa"/>
            <w:gridSpan w:val="7"/>
            <w:vAlign w:val="bottom"/>
            <w:hideMark/>
          </w:tcPr>
          <w:p w14:paraId="0A334C02" w14:textId="7193A21B" w:rsidR="007A3502" w:rsidRPr="004319E4" w:rsidRDefault="007A3502" w:rsidP="007A3502">
            <w:pPr>
              <w:pBdr>
                <w:bottom w:val="single" w:sz="4" w:space="1" w:color="auto"/>
              </w:pBdr>
              <w:spacing w:before="120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A3502" w:rsidRPr="009D25D4" w14:paraId="1A9400FD" w14:textId="77777777" w:rsidTr="00B40A9B">
        <w:trPr>
          <w:cantSplit/>
        </w:trPr>
        <w:tc>
          <w:tcPr>
            <w:tcW w:w="2836" w:type="dxa"/>
            <w:vAlign w:val="bottom"/>
          </w:tcPr>
          <w:p w14:paraId="71C30D79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9" w:type="dxa"/>
            <w:gridSpan w:val="7"/>
            <w:vAlign w:val="bottom"/>
            <w:hideMark/>
          </w:tcPr>
          <w:p w14:paraId="62E8DDDB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174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D2174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3502" w:rsidRPr="009D25D4" w14:paraId="542753A8" w14:textId="77777777" w:rsidTr="00B40A9B">
        <w:trPr>
          <w:cantSplit/>
        </w:trPr>
        <w:tc>
          <w:tcPr>
            <w:tcW w:w="2836" w:type="dxa"/>
            <w:vAlign w:val="bottom"/>
          </w:tcPr>
          <w:p w14:paraId="3AF6A900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9" w:type="dxa"/>
            <w:gridSpan w:val="7"/>
            <w:vAlign w:val="bottom"/>
            <w:hideMark/>
          </w:tcPr>
          <w:p w14:paraId="23BE3C98" w14:textId="6D2DA43B" w:rsidR="007A3502" w:rsidRPr="004319E4" w:rsidRDefault="007A3502" w:rsidP="007A35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C25EED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4319E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319E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A3502" w:rsidRPr="009D25D4" w14:paraId="70E2328F" w14:textId="77777777" w:rsidTr="00964221">
        <w:trPr>
          <w:cantSplit/>
        </w:trPr>
        <w:tc>
          <w:tcPr>
            <w:tcW w:w="2836" w:type="dxa"/>
            <w:vAlign w:val="bottom"/>
          </w:tcPr>
          <w:p w14:paraId="5BAFD272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14:paraId="38AC415B" w14:textId="2EE11968" w:rsidR="007A3502" w:rsidRPr="004319E4" w:rsidRDefault="007A3502" w:rsidP="007A3502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76" w:type="dxa"/>
            <w:vAlign w:val="bottom"/>
            <w:hideMark/>
          </w:tcPr>
          <w:p w14:paraId="43541EFE" w14:textId="77777777" w:rsidR="007A3502" w:rsidRPr="004319E4" w:rsidRDefault="007A3502" w:rsidP="007A3502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0D35D570" w14:textId="77777777" w:rsidR="007A3502" w:rsidRPr="004319E4" w:rsidRDefault="007A3502" w:rsidP="007A3502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6549D106" w14:textId="77777777" w:rsidR="007A3502" w:rsidRPr="004319E4" w:rsidRDefault="007A3502" w:rsidP="007A3502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5BE4BAE1" w14:textId="77777777" w:rsidR="007A3502" w:rsidRPr="004319E4" w:rsidRDefault="007A3502" w:rsidP="007A3502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</w:tr>
      <w:tr w:rsidR="007A3502" w:rsidRPr="009D25D4" w14:paraId="79FA8A5B" w14:textId="77777777" w:rsidTr="00964221">
        <w:trPr>
          <w:cantSplit/>
        </w:trPr>
        <w:tc>
          <w:tcPr>
            <w:tcW w:w="2836" w:type="dxa"/>
            <w:vAlign w:val="bottom"/>
          </w:tcPr>
          <w:p w14:paraId="30BA9C93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  <w:hideMark/>
          </w:tcPr>
          <w:p w14:paraId="02157A5D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4319E4">
              <w:rPr>
                <w:rFonts w:ascii="Angsana New" w:hAnsi="Angsana New"/>
                <w:sz w:val="28"/>
                <w:szCs w:val="28"/>
              </w:rPr>
              <w:t>1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14:paraId="0D03F5CA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319E4">
              <w:rPr>
                <w:rFonts w:ascii="Angsana New" w:hAnsi="Angsana New"/>
                <w:sz w:val="28"/>
                <w:szCs w:val="28"/>
              </w:rPr>
              <w:t>1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4319E4">
              <w:rPr>
                <w:rFonts w:ascii="Angsana New" w:hAnsi="Angsana New"/>
                <w:sz w:val="28"/>
                <w:szCs w:val="28"/>
              </w:rPr>
              <w:t>5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  <w:hideMark/>
          </w:tcPr>
          <w:p w14:paraId="6BF8FC1B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19E4">
              <w:rPr>
                <w:rFonts w:ascii="Angsana New" w:hAnsi="Angsana New"/>
                <w:sz w:val="28"/>
                <w:szCs w:val="28"/>
              </w:rPr>
              <w:t>5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49EC91B5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156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92" w:type="dxa"/>
            <w:vAlign w:val="bottom"/>
            <w:hideMark/>
          </w:tcPr>
          <w:p w14:paraId="139EABB1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492D5E19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  <w:hideMark/>
          </w:tcPr>
          <w:p w14:paraId="6C7FB2C8" w14:textId="77777777" w:rsidR="007A3502" w:rsidRPr="004319E4" w:rsidRDefault="007A3502" w:rsidP="007A35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ดอกเบี้ยที่แท้จริง</w:t>
            </w:r>
          </w:p>
        </w:tc>
      </w:tr>
      <w:tr w:rsidR="007A3502" w:rsidRPr="009D25D4" w14:paraId="6DCD1889" w14:textId="77777777" w:rsidTr="00964221">
        <w:trPr>
          <w:cantSplit/>
          <w:trHeight w:val="80"/>
        </w:trPr>
        <w:tc>
          <w:tcPr>
            <w:tcW w:w="2836" w:type="dxa"/>
            <w:vAlign w:val="bottom"/>
          </w:tcPr>
          <w:p w14:paraId="1B9AADE3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1" w:type="dxa"/>
            <w:gridSpan w:val="6"/>
            <w:vAlign w:val="bottom"/>
          </w:tcPr>
          <w:p w14:paraId="180D9570" w14:textId="77777777" w:rsidR="007A3502" w:rsidRPr="004319E4" w:rsidRDefault="007A3502" w:rsidP="007A350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5C2AB776" w14:textId="77777777" w:rsidR="007A3502" w:rsidRPr="004319E4" w:rsidRDefault="007A3502" w:rsidP="007A3502">
            <w:pPr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(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4319E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3502" w:rsidRPr="009D25D4" w14:paraId="771EAB47" w14:textId="77777777" w:rsidTr="00964221">
        <w:trPr>
          <w:cantSplit/>
        </w:trPr>
        <w:tc>
          <w:tcPr>
            <w:tcW w:w="2836" w:type="dxa"/>
            <w:vAlign w:val="bottom"/>
            <w:hideMark/>
          </w:tcPr>
          <w:p w14:paraId="70332478" w14:textId="77777777" w:rsidR="007A3502" w:rsidRPr="004319E4" w:rsidRDefault="007A3502" w:rsidP="007A3502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750B1497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521CE94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CFEE8FF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A3D4153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AFFD9F4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4594674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FF07753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502" w:rsidRPr="009D25D4" w14:paraId="6ECFF6D3" w14:textId="77777777" w:rsidTr="00964221">
        <w:trPr>
          <w:cantSplit/>
        </w:trPr>
        <w:tc>
          <w:tcPr>
            <w:tcW w:w="2836" w:type="dxa"/>
            <w:vAlign w:val="bottom"/>
            <w:hideMark/>
          </w:tcPr>
          <w:p w14:paraId="6E9DB402" w14:textId="77777777" w:rsidR="007A3502" w:rsidRPr="004319E4" w:rsidRDefault="007A3502" w:rsidP="007A3502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vAlign w:val="bottom"/>
          </w:tcPr>
          <w:p w14:paraId="330F9C40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78EA0FE6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670E3CA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DF9253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FD611A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831277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6827EA" w14:textId="77777777" w:rsidR="007A3502" w:rsidRPr="004319E4" w:rsidRDefault="007A3502" w:rsidP="00964221">
            <w:pPr>
              <w:tabs>
                <w:tab w:val="clear" w:pos="907"/>
                <w:tab w:val="left" w:pos="879"/>
              </w:tabs>
              <w:ind w:left="-7"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0.45 - 0.75</w:t>
            </w:r>
          </w:p>
        </w:tc>
      </w:tr>
      <w:tr w:rsidR="007A3502" w:rsidRPr="009D25D4" w14:paraId="7D502AE2" w14:textId="77777777" w:rsidTr="00964221">
        <w:trPr>
          <w:cantSplit/>
        </w:trPr>
        <w:tc>
          <w:tcPr>
            <w:tcW w:w="2836" w:type="dxa"/>
            <w:vAlign w:val="bottom"/>
            <w:hideMark/>
          </w:tcPr>
          <w:p w14:paraId="3B3CED0C" w14:textId="77777777" w:rsidR="007A3502" w:rsidRPr="004319E4" w:rsidRDefault="007A3502" w:rsidP="007A3502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850" w:type="dxa"/>
            <w:vAlign w:val="bottom"/>
          </w:tcPr>
          <w:p w14:paraId="2B5EAA85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69C07CE4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18842919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2957A3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13BA7E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125,604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E6490A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125,604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8CF999" w14:textId="77777777" w:rsidR="007A3502" w:rsidRPr="004319E4" w:rsidRDefault="007A3502" w:rsidP="007A3502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A3502" w:rsidRPr="009D25D4" w14:paraId="30E70E2A" w14:textId="77777777" w:rsidTr="00964221">
        <w:trPr>
          <w:cantSplit/>
        </w:trPr>
        <w:tc>
          <w:tcPr>
            <w:tcW w:w="2836" w:type="dxa"/>
            <w:vAlign w:val="bottom"/>
          </w:tcPr>
          <w:p w14:paraId="078A2B2C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850" w:type="dxa"/>
            <w:vAlign w:val="bottom"/>
          </w:tcPr>
          <w:p w14:paraId="5AA6EF41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51357A43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BA03A87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F20CE2" w14:textId="77777777" w:rsidR="007A3502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E50AA7" w14:textId="77777777" w:rsidR="007A3502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D66642" w14:textId="77777777" w:rsidR="007A3502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1DD7A8" w14:textId="77777777" w:rsidR="007A3502" w:rsidRPr="004319E4" w:rsidRDefault="007A3502" w:rsidP="0096422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907"/>
                <w:tab w:val="left" w:pos="879"/>
              </w:tabs>
              <w:ind w:left="-7"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0.625 - 1.20</w:t>
            </w:r>
          </w:p>
        </w:tc>
      </w:tr>
      <w:tr w:rsidR="007A3502" w:rsidRPr="009D25D4" w14:paraId="771C3587" w14:textId="77777777" w:rsidTr="00964221">
        <w:trPr>
          <w:cantSplit/>
        </w:trPr>
        <w:tc>
          <w:tcPr>
            <w:tcW w:w="2836" w:type="dxa"/>
            <w:vAlign w:val="bottom"/>
          </w:tcPr>
          <w:p w14:paraId="2B173BB3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559FEB8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588DB7A0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FCA6CB6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B95810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95,617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741E67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126,026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BF1EEC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221,643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224D7" w14:textId="77777777" w:rsidR="007A3502" w:rsidRPr="004319E4" w:rsidRDefault="007A3502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502" w:rsidRPr="009D25D4" w14:paraId="0C4D4173" w14:textId="77777777" w:rsidTr="00964221">
        <w:trPr>
          <w:cantSplit/>
        </w:trPr>
        <w:tc>
          <w:tcPr>
            <w:tcW w:w="2836" w:type="dxa"/>
            <w:vAlign w:val="bottom"/>
            <w:hideMark/>
          </w:tcPr>
          <w:p w14:paraId="103E6BC4" w14:textId="77777777" w:rsidR="007A3502" w:rsidRPr="004319E4" w:rsidRDefault="007A3502" w:rsidP="007A3502">
            <w:pPr>
              <w:tabs>
                <w:tab w:val="clear" w:pos="227"/>
              </w:tabs>
              <w:ind w:right="-2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45B8EB16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21F7D43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D155E1C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C85227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049749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2C7B53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83F4A6" w14:textId="77777777" w:rsidR="007A3502" w:rsidRPr="004319E4" w:rsidRDefault="007A3502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502" w:rsidRPr="009D25D4" w14:paraId="5E4E3A9B" w14:textId="77777777" w:rsidTr="00964221">
        <w:trPr>
          <w:cantSplit/>
        </w:trPr>
        <w:tc>
          <w:tcPr>
            <w:tcW w:w="2836" w:type="dxa"/>
            <w:vAlign w:val="bottom"/>
          </w:tcPr>
          <w:p w14:paraId="0AD494A6" w14:textId="77777777" w:rsidR="007A3502" w:rsidRPr="004319E4" w:rsidRDefault="007A3502" w:rsidP="007A3502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850" w:type="dxa"/>
            <w:vAlign w:val="bottom"/>
          </w:tcPr>
          <w:p w14:paraId="18575CCE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A8FFCA9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0DCD795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473018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0CCEB3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629BE4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036534" w14:textId="77777777" w:rsidR="007A3502" w:rsidRPr="004319E4" w:rsidRDefault="007A3502" w:rsidP="0096422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907"/>
                <w:tab w:val="left" w:pos="879"/>
              </w:tabs>
              <w:ind w:left="-7"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5.82 - 7.75</w:t>
            </w:r>
          </w:p>
        </w:tc>
      </w:tr>
      <w:tr w:rsidR="007A3502" w:rsidRPr="009D25D4" w14:paraId="238D113A" w14:textId="77777777" w:rsidTr="00964221">
        <w:trPr>
          <w:cantSplit/>
        </w:trPr>
        <w:tc>
          <w:tcPr>
            <w:tcW w:w="2836" w:type="dxa"/>
            <w:vAlign w:val="bottom"/>
          </w:tcPr>
          <w:p w14:paraId="7A2B276B" w14:textId="77777777" w:rsidR="007A3502" w:rsidRPr="004319E4" w:rsidRDefault="007A3502" w:rsidP="007A3502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เงินกู้ยืมระยะสั้นสถาบันการเงิน</w:t>
            </w:r>
          </w:p>
        </w:tc>
        <w:tc>
          <w:tcPr>
            <w:tcW w:w="850" w:type="dxa"/>
            <w:vAlign w:val="bottom"/>
          </w:tcPr>
          <w:p w14:paraId="64942F47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23E696EE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038DDA9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9C74E4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3CEFCD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C83BF3" w14:textId="77777777" w:rsidR="007A3502" w:rsidRPr="004319E4" w:rsidRDefault="007A3502" w:rsidP="007A35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B0D2A0" w14:textId="77777777" w:rsidR="007A3502" w:rsidRPr="004319E4" w:rsidRDefault="007A3502" w:rsidP="0096422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907"/>
                <w:tab w:val="left" w:pos="879"/>
                <w:tab w:val="left" w:pos="1023"/>
              </w:tabs>
              <w:ind w:left="-7"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1.20 - 2.00</w:t>
            </w:r>
          </w:p>
        </w:tc>
      </w:tr>
      <w:tr w:rsidR="007A3502" w:rsidRPr="009D25D4" w14:paraId="40CF757D" w14:textId="77777777" w:rsidTr="00964221">
        <w:trPr>
          <w:cantSplit/>
        </w:trPr>
        <w:tc>
          <w:tcPr>
            <w:tcW w:w="2836" w:type="dxa"/>
            <w:vAlign w:val="bottom"/>
            <w:hideMark/>
          </w:tcPr>
          <w:p w14:paraId="75DAB462" w14:textId="77777777" w:rsidR="007A3502" w:rsidRPr="004319E4" w:rsidRDefault="007A3502" w:rsidP="007A3502">
            <w:pPr>
              <w:tabs>
                <w:tab w:val="clear" w:pos="227"/>
              </w:tabs>
              <w:ind w:right="-228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850" w:type="dxa"/>
            <w:vAlign w:val="bottom"/>
          </w:tcPr>
          <w:p w14:paraId="62471D65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5D3F8707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92C017D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421278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CB5B4F" w14:textId="77777777" w:rsidR="007A3502" w:rsidRPr="00A76D3F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7ADE1D" w14:textId="77777777" w:rsidR="007A3502" w:rsidRPr="00A76D3F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A7AE1D" w14:textId="77777777" w:rsidR="007A3502" w:rsidRPr="004319E4" w:rsidRDefault="007A3502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502" w:rsidRPr="009D25D4" w14:paraId="4C5200F4" w14:textId="77777777" w:rsidTr="00964221">
        <w:trPr>
          <w:cantSplit/>
        </w:trPr>
        <w:tc>
          <w:tcPr>
            <w:tcW w:w="2836" w:type="dxa"/>
            <w:vAlign w:val="center"/>
          </w:tcPr>
          <w:p w14:paraId="71DB05E9" w14:textId="77777777" w:rsidR="007A3502" w:rsidRPr="004319E4" w:rsidRDefault="007A3502" w:rsidP="007A3502">
            <w:pPr>
              <w:tabs>
                <w:tab w:val="clear" w:pos="227"/>
                <w:tab w:val="left" w:pos="240"/>
              </w:tabs>
              <w:ind w:left="240" w:right="-110" w:hanging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A7EC31D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14:paraId="6C1018F5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14:paraId="409A5EB9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30B273" w14:textId="77777777" w:rsidR="007A3502" w:rsidRPr="004319E4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282,033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3ADE69" w14:textId="77777777" w:rsidR="007A3502" w:rsidRPr="00A76D3F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734D10" w14:textId="77777777" w:rsidR="007A3502" w:rsidRPr="00A76D3F" w:rsidRDefault="007A3502" w:rsidP="007A350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383,802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6066BB" w14:textId="77777777" w:rsidR="007A3502" w:rsidRPr="004319E4" w:rsidRDefault="007A3502" w:rsidP="007A3502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bookmarkEnd w:id="10"/>
    <w:p w14:paraId="2973AA5A" w14:textId="77777777" w:rsidR="00427BD5" w:rsidRPr="00B10B0C" w:rsidRDefault="00427BD5" w:rsidP="00921CD7">
      <w:pPr>
        <w:tabs>
          <w:tab w:val="left" w:pos="2268"/>
        </w:tabs>
        <w:spacing w:before="240" w:after="120"/>
        <w:ind w:left="426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ความเสี่ยงจากการขาดสภาพคล่อง</w:t>
      </w:r>
    </w:p>
    <w:p w14:paraId="555B18FC" w14:textId="77777777" w:rsidR="00427BD5" w:rsidRDefault="00427BD5" w:rsidP="00921CD7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10B0C">
        <w:rPr>
          <w:rFonts w:ascii="Angsana New" w:hAnsi="Angsana New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</w:t>
      </w:r>
      <w:r>
        <w:rPr>
          <w:rFonts w:ascii="Angsana New" w:hAnsi="Angsana New"/>
          <w:sz w:val="28"/>
          <w:szCs w:val="28"/>
          <w:cs/>
        </w:rPr>
        <w:t>งินสดและรายการเทียบเท่าเงินสด</w:t>
      </w:r>
      <w:r w:rsidRPr="00B10B0C">
        <w:rPr>
          <w:rFonts w:ascii="Angsana New" w:hAnsi="Angsana New"/>
          <w:sz w:val="28"/>
          <w:szCs w:val="28"/>
          <w:cs/>
        </w:rPr>
        <w:t>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22DA50AB" w14:textId="77777777" w:rsidR="00427BD5" w:rsidRPr="00F95B73" w:rsidRDefault="00427BD5" w:rsidP="00921CD7">
      <w:pPr>
        <w:tabs>
          <w:tab w:val="clear" w:pos="907"/>
          <w:tab w:val="left" w:pos="900"/>
          <w:tab w:val="left" w:pos="2268"/>
        </w:tabs>
        <w:spacing w:before="240" w:after="120"/>
        <w:ind w:left="426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F95B73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2C5570C9" w14:textId="77777777" w:rsidR="00427BD5" w:rsidRPr="00F95B73" w:rsidRDefault="00427BD5" w:rsidP="00921CD7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F95B73">
        <w:rPr>
          <w:rFonts w:ascii="Angsana New" w:hAnsi="Angsana New"/>
          <w:sz w:val="28"/>
          <w:szCs w:val="28"/>
          <w:cs/>
        </w:rPr>
        <w:t>เนื่องจาก</w:t>
      </w:r>
      <w:r w:rsidRPr="00F95B73">
        <w:rPr>
          <w:rFonts w:ascii="Angsana New" w:hAnsi="Angsana New" w:hint="cs"/>
          <w:sz w:val="28"/>
          <w:szCs w:val="28"/>
          <w:cs/>
        </w:rPr>
        <w:t>เครื่องมือ</w:t>
      </w:r>
      <w:r w:rsidRPr="00F95B73">
        <w:rPr>
          <w:rFonts w:ascii="Angsana New" w:hAnsi="Angsana New"/>
          <w:sz w:val="28"/>
          <w:szCs w:val="28"/>
          <w:cs/>
        </w:rPr>
        <w:t>ทางการเงินส่วนใหญ่ของบริษัทจัดอยู่ในประเภทระยะสั้น</w:t>
      </w:r>
      <w:r w:rsidRPr="00F95B73">
        <w:rPr>
          <w:rFonts w:ascii="Angsana New" w:hAnsi="Angsana New" w:hint="cs"/>
          <w:sz w:val="28"/>
          <w:szCs w:val="28"/>
          <w:cs/>
        </w:rPr>
        <w:t>หรือ</w:t>
      </w:r>
      <w:r w:rsidRPr="00F95B73">
        <w:rPr>
          <w:rFonts w:ascii="Angsana New" w:hAnsi="Angsana New"/>
          <w:sz w:val="28"/>
          <w:szCs w:val="28"/>
          <w:cs/>
        </w:rPr>
        <w:t>มีอัตราดอกเบี้ยใกล้เคียงกับอัตราดอกเบี้ยในตลาด บริษัทจึงประมาณมูลค่ายุติธรรมของ</w:t>
      </w:r>
      <w:r w:rsidRPr="00F95B73">
        <w:rPr>
          <w:rFonts w:ascii="Angsana New" w:hAnsi="Angsana New" w:hint="cs"/>
          <w:sz w:val="28"/>
          <w:szCs w:val="28"/>
          <w:cs/>
        </w:rPr>
        <w:t>เครื่องมือ</w:t>
      </w:r>
      <w:r w:rsidRPr="00F95B73">
        <w:rPr>
          <w:rFonts w:ascii="Angsana New" w:hAnsi="Angsana New"/>
          <w:sz w:val="28"/>
          <w:szCs w:val="28"/>
          <w:cs/>
        </w:rPr>
        <w:t>ทางการเงินใกล้เคียงกับมูลค่าตามบัญชีที่แสดงในงบ</w:t>
      </w:r>
      <w:r w:rsidRPr="00F95B73">
        <w:rPr>
          <w:rFonts w:ascii="Angsana New" w:hAnsi="Angsana New" w:hint="cs"/>
          <w:sz w:val="28"/>
          <w:szCs w:val="28"/>
          <w:cs/>
        </w:rPr>
        <w:t>แสดงฐานะการเงิน</w:t>
      </w:r>
    </w:p>
    <w:p w14:paraId="11C5F432" w14:textId="7D568FED" w:rsidR="00427BD5" w:rsidRDefault="00427BD5" w:rsidP="00921CD7">
      <w:pPr>
        <w:ind w:firstLine="284"/>
        <w:rPr>
          <w:rFonts w:ascii="Angsana New" w:hAnsi="Angsana New"/>
          <w:sz w:val="28"/>
          <w:szCs w:val="28"/>
        </w:rPr>
      </w:pPr>
      <w:r w:rsidRPr="00F95B73">
        <w:rPr>
          <w:rFonts w:ascii="Angsana New" w:hAnsi="Angsana New" w:hint="cs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CDC66E3" w14:textId="2E6412F8" w:rsidR="00616589" w:rsidRDefault="00616589" w:rsidP="00616589">
      <w:pPr>
        <w:ind w:firstLine="426"/>
        <w:rPr>
          <w:rFonts w:ascii="Angsana New" w:hAnsi="Angsana New"/>
          <w:sz w:val="28"/>
          <w:szCs w:val="28"/>
        </w:rPr>
      </w:pPr>
    </w:p>
    <w:p w14:paraId="50387B5A" w14:textId="143A06FC" w:rsidR="00616589" w:rsidRDefault="00616589" w:rsidP="00616589">
      <w:pPr>
        <w:ind w:firstLine="426"/>
        <w:rPr>
          <w:rFonts w:ascii="Angsana New" w:hAnsi="Angsana New"/>
          <w:sz w:val="28"/>
          <w:szCs w:val="28"/>
        </w:rPr>
      </w:pPr>
    </w:p>
    <w:p w14:paraId="112AB450" w14:textId="579FA042" w:rsidR="00616589" w:rsidRDefault="00616589" w:rsidP="00616589">
      <w:pPr>
        <w:ind w:firstLine="426"/>
      </w:pPr>
    </w:p>
    <w:p w14:paraId="21D3E396" w14:textId="58CEC2A3" w:rsidR="000779C7" w:rsidRDefault="000779C7" w:rsidP="00616589">
      <w:pPr>
        <w:ind w:firstLine="426"/>
      </w:pPr>
    </w:p>
    <w:p w14:paraId="0F0DDC8E" w14:textId="21D2F84C" w:rsidR="000779C7" w:rsidRDefault="000779C7" w:rsidP="00616589">
      <w:pPr>
        <w:ind w:firstLine="426"/>
      </w:pPr>
    </w:p>
    <w:p w14:paraId="358C44BE" w14:textId="6135EB4A" w:rsidR="000779C7" w:rsidRDefault="000779C7" w:rsidP="00616589">
      <w:pPr>
        <w:ind w:firstLine="426"/>
      </w:pPr>
    </w:p>
    <w:p w14:paraId="6C904D8C" w14:textId="76FBE1A0" w:rsidR="000779C7" w:rsidRDefault="000779C7" w:rsidP="00616589">
      <w:pPr>
        <w:ind w:firstLine="426"/>
      </w:pPr>
    </w:p>
    <w:p w14:paraId="380BBB60" w14:textId="77777777" w:rsidR="000779C7" w:rsidRDefault="000779C7" w:rsidP="00616589">
      <w:pPr>
        <w:ind w:firstLine="426"/>
      </w:pPr>
    </w:p>
    <w:p w14:paraId="6635C62C" w14:textId="77777777" w:rsidR="00427BD5" w:rsidRPr="009419C5" w:rsidRDefault="00427BD5" w:rsidP="00964221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142" w:hanging="142"/>
        <w:jc w:val="thaiDistribute"/>
        <w:rPr>
          <w:rFonts w:asciiTheme="majorBidi" w:hAnsiTheme="majorBidi"/>
          <w:sz w:val="28"/>
          <w:szCs w:val="28"/>
          <w:cs/>
        </w:rPr>
      </w:pPr>
      <w:r w:rsidRPr="009419C5">
        <w:rPr>
          <w:rFonts w:asciiTheme="majorBidi" w:hAnsiTheme="majorBidi" w:cstheme="majorBidi"/>
          <w:sz w:val="28"/>
          <w:szCs w:val="28"/>
          <w:cs/>
        </w:rPr>
        <w:lastRenderedPageBreak/>
        <w:t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ดังต่อไปนี้</w:t>
      </w:r>
    </w:p>
    <w:tbl>
      <w:tblPr>
        <w:tblW w:w="102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850"/>
        <w:gridCol w:w="893"/>
        <w:gridCol w:w="922"/>
        <w:gridCol w:w="923"/>
        <w:gridCol w:w="922"/>
        <w:gridCol w:w="923"/>
        <w:gridCol w:w="922"/>
        <w:gridCol w:w="923"/>
        <w:gridCol w:w="8"/>
      </w:tblGrid>
      <w:tr w:rsidR="00427BD5" w:rsidRPr="00EF5F77" w14:paraId="4F1127B7" w14:textId="77777777" w:rsidTr="00964221">
        <w:tc>
          <w:tcPr>
            <w:tcW w:w="2978" w:type="dxa"/>
            <w:vAlign w:val="bottom"/>
          </w:tcPr>
          <w:p w14:paraId="38007E8B" w14:textId="77777777" w:rsidR="00427BD5" w:rsidRPr="00EF5F77" w:rsidRDefault="00427BD5" w:rsidP="001E5D59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286" w:type="dxa"/>
            <w:gridSpan w:val="9"/>
            <w:shd w:val="clear" w:color="auto" w:fill="auto"/>
            <w:vAlign w:val="bottom"/>
          </w:tcPr>
          <w:p w14:paraId="06037E4E" w14:textId="77777777" w:rsidR="00427BD5" w:rsidRPr="00700CD6" w:rsidRDefault="00427BD5" w:rsidP="001E5D59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พันบาท</w:t>
            </w:r>
          </w:p>
        </w:tc>
      </w:tr>
      <w:tr w:rsidR="00427BD5" w:rsidRPr="00EF5F77" w14:paraId="2444C6FD" w14:textId="77777777" w:rsidTr="00964221">
        <w:trPr>
          <w:gridAfter w:val="1"/>
          <w:wAfter w:w="8" w:type="dxa"/>
        </w:trPr>
        <w:tc>
          <w:tcPr>
            <w:tcW w:w="2978" w:type="dxa"/>
            <w:vAlign w:val="bottom"/>
          </w:tcPr>
          <w:p w14:paraId="602D65DB" w14:textId="77777777" w:rsidR="00427BD5" w:rsidRPr="00EF5F77" w:rsidRDefault="00427BD5" w:rsidP="001E5D59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7278" w:type="dxa"/>
            <w:gridSpan w:val="8"/>
            <w:shd w:val="clear" w:color="auto" w:fill="auto"/>
            <w:vAlign w:val="bottom"/>
          </w:tcPr>
          <w:p w14:paraId="48A95C3F" w14:textId="77777777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D2174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27BD5" w:rsidRPr="00EF5F77" w14:paraId="7B17EC38" w14:textId="77777777" w:rsidTr="00964221">
        <w:trPr>
          <w:gridAfter w:val="1"/>
          <w:wAfter w:w="8" w:type="dxa"/>
        </w:trPr>
        <w:tc>
          <w:tcPr>
            <w:tcW w:w="2978" w:type="dxa"/>
            <w:vAlign w:val="bottom"/>
          </w:tcPr>
          <w:p w14:paraId="7D92932D" w14:textId="77777777" w:rsidR="00427BD5" w:rsidRPr="00EF5F77" w:rsidRDefault="00427BD5" w:rsidP="001E5D59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743" w:type="dxa"/>
            <w:gridSpan w:val="2"/>
            <w:shd w:val="clear" w:color="auto" w:fill="auto"/>
            <w:vAlign w:val="bottom"/>
          </w:tcPr>
          <w:p w14:paraId="7B25192F" w14:textId="77777777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9441962" w14:textId="77777777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48EA171" w14:textId="77777777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ED4218E" w14:textId="77777777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27BD5" w:rsidRPr="00EF5F77" w14:paraId="746086B4" w14:textId="77777777" w:rsidTr="00964221">
        <w:trPr>
          <w:gridAfter w:val="1"/>
          <w:wAfter w:w="8" w:type="dxa"/>
        </w:trPr>
        <w:tc>
          <w:tcPr>
            <w:tcW w:w="2978" w:type="dxa"/>
            <w:vAlign w:val="bottom"/>
          </w:tcPr>
          <w:p w14:paraId="5FCE23EB" w14:textId="77777777" w:rsidR="00427BD5" w:rsidRPr="00EF5F77" w:rsidRDefault="00427BD5" w:rsidP="001E5D59">
            <w:pPr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44C6B7" w14:textId="55DAFCD5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616589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38813E1" w14:textId="6BA2EE8B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616589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66F5776" w14:textId="38FCFE3B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616589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87B279A" w14:textId="327C2933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616589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7AB21B3" w14:textId="5C9DF163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616589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B38B94D" w14:textId="32151D28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616589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A29A0AE" w14:textId="4645CA9C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616589"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A0607A8" w14:textId="415D190E" w:rsidR="00427BD5" w:rsidRPr="00700CD6" w:rsidRDefault="00427BD5" w:rsidP="001E5D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616589"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</w:p>
        </w:tc>
      </w:tr>
      <w:tr w:rsidR="00427BD5" w:rsidRPr="00EF5F77" w14:paraId="623A2076" w14:textId="77777777" w:rsidTr="00964221">
        <w:trPr>
          <w:gridAfter w:val="1"/>
          <w:wAfter w:w="8" w:type="dxa"/>
        </w:trPr>
        <w:tc>
          <w:tcPr>
            <w:tcW w:w="2978" w:type="dxa"/>
            <w:vAlign w:val="bottom"/>
          </w:tcPr>
          <w:p w14:paraId="361C9CF4" w14:textId="77777777" w:rsidR="00427BD5" w:rsidRPr="00700CD6" w:rsidRDefault="00427BD5" w:rsidP="00250FF1">
            <w:pPr>
              <w:tabs>
                <w:tab w:val="clear" w:pos="227"/>
                <w:tab w:val="left" w:pos="284"/>
              </w:tabs>
              <w:ind w:left="243" w:right="-108" w:hanging="63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</w:t>
            </w:r>
          </w:p>
        </w:tc>
        <w:tc>
          <w:tcPr>
            <w:tcW w:w="850" w:type="dxa"/>
          </w:tcPr>
          <w:p w14:paraId="02BE1655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893" w:type="dxa"/>
          </w:tcPr>
          <w:p w14:paraId="516B7E9D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</w:tcPr>
          <w:p w14:paraId="23E52EAC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</w:tcPr>
          <w:p w14:paraId="2A3C3A9A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14:paraId="63A0EFAC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30178F7F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14:paraId="12E8D833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23" w:type="dxa"/>
            <w:vAlign w:val="bottom"/>
          </w:tcPr>
          <w:p w14:paraId="09BAE6EF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427BD5" w:rsidRPr="00EF5F77" w14:paraId="3593F380" w14:textId="77777777" w:rsidTr="00964221">
        <w:trPr>
          <w:gridAfter w:val="1"/>
          <w:wAfter w:w="8" w:type="dxa"/>
        </w:trPr>
        <w:tc>
          <w:tcPr>
            <w:tcW w:w="2978" w:type="dxa"/>
            <w:vAlign w:val="bottom"/>
          </w:tcPr>
          <w:p w14:paraId="6AFC2D33" w14:textId="3EB91296" w:rsidR="00427BD5" w:rsidRPr="00700CD6" w:rsidRDefault="00427BD5" w:rsidP="00250FF1">
            <w:pPr>
              <w:tabs>
                <w:tab w:val="clear" w:pos="227"/>
                <w:tab w:val="clear" w:pos="454"/>
                <w:tab w:val="left" w:pos="464"/>
              </w:tabs>
              <w:ind w:left="243" w:right="-108" w:firstLine="221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</w:pPr>
            <w:r w:rsidRPr="008A43EA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850" w:type="dxa"/>
          </w:tcPr>
          <w:p w14:paraId="675EF1AA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893" w:type="dxa"/>
          </w:tcPr>
          <w:p w14:paraId="4069F594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</w:tcPr>
          <w:p w14:paraId="3BFEFB0B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</w:tcPr>
          <w:p w14:paraId="3FF1AB64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14:paraId="3548DF5D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47ADC9ED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14:paraId="71286C73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23" w:type="dxa"/>
            <w:vAlign w:val="bottom"/>
          </w:tcPr>
          <w:p w14:paraId="36D57270" w14:textId="77777777" w:rsidR="00427BD5" w:rsidRPr="00EF5F77" w:rsidRDefault="00427BD5" w:rsidP="001E5D59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616589" w:rsidRPr="00EF5F77" w14:paraId="2A6A7328" w14:textId="77777777" w:rsidTr="00964221">
        <w:trPr>
          <w:gridAfter w:val="1"/>
          <w:wAfter w:w="8" w:type="dxa"/>
        </w:trPr>
        <w:tc>
          <w:tcPr>
            <w:tcW w:w="2978" w:type="dxa"/>
            <w:vAlign w:val="bottom"/>
          </w:tcPr>
          <w:p w14:paraId="07F153EA" w14:textId="77777777" w:rsidR="00616589" w:rsidRPr="00700CD6" w:rsidRDefault="00616589" w:rsidP="00250FF1">
            <w:pPr>
              <w:tabs>
                <w:tab w:val="clear" w:pos="227"/>
                <w:tab w:val="left" w:pos="284"/>
              </w:tabs>
              <w:ind w:left="243" w:hanging="63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2CE663" w14:textId="3FAF50DE" w:rsidR="00616589" w:rsidRPr="00CF5DC0" w:rsidRDefault="005021DE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49,29</w:t>
            </w:r>
            <w:r w:rsidR="00442BEE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58F4E83" w14:textId="1F4582D4" w:rsidR="00616589" w:rsidRPr="00CF5DC0" w:rsidRDefault="00616589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49,55</w:t>
            </w:r>
            <w:r w:rsidR="00264B1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5C3DCAB" w14:textId="782E4DEA" w:rsidR="00616589" w:rsidRPr="00CF5DC0" w:rsidRDefault="005021DE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5F5673D" w14:textId="5327A211" w:rsidR="00616589" w:rsidRPr="00CF5DC0" w:rsidRDefault="00616589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2863DD7" w14:textId="23700CD6" w:rsidR="00616589" w:rsidRPr="00CF5DC0" w:rsidRDefault="005021DE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2FF4129" w14:textId="77777777" w:rsidR="00616589" w:rsidRPr="00CF5DC0" w:rsidRDefault="00616589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573BCD9" w14:textId="731B56CB" w:rsidR="00616589" w:rsidRPr="00CF5DC0" w:rsidRDefault="005021DE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49,29</w:t>
            </w:r>
            <w:r w:rsidR="00442BEE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420D3CE" w14:textId="72CC449D" w:rsidR="00616589" w:rsidRPr="00CF5DC0" w:rsidRDefault="00616589" w:rsidP="00B40A9B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49,55</w:t>
            </w:r>
            <w:r w:rsidR="00264B1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</w:t>
            </w:r>
          </w:p>
        </w:tc>
      </w:tr>
      <w:tr w:rsidR="00616589" w:rsidRPr="00EF5F77" w14:paraId="23E791E5" w14:textId="77777777" w:rsidTr="00964221">
        <w:trPr>
          <w:gridAfter w:val="1"/>
          <w:wAfter w:w="8" w:type="dxa"/>
        </w:trPr>
        <w:tc>
          <w:tcPr>
            <w:tcW w:w="2978" w:type="dxa"/>
            <w:vAlign w:val="bottom"/>
          </w:tcPr>
          <w:p w14:paraId="50D09FF8" w14:textId="0972240A" w:rsidR="00616589" w:rsidRPr="00A56EDF" w:rsidRDefault="00616589" w:rsidP="00250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4"/>
                <w:tab w:val="left" w:pos="889"/>
              </w:tabs>
              <w:ind w:left="464" w:hanging="284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ตราสารทุน - หลักทรัพย์จดทะเบียน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95D025" w14:textId="68E5404E" w:rsidR="00616589" w:rsidRPr="00CF5DC0" w:rsidRDefault="00616589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45F2098" w14:textId="33CFC215" w:rsidR="00616589" w:rsidRPr="00CF5DC0" w:rsidRDefault="00616589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0721227" w14:textId="3CE1A811" w:rsidR="00616589" w:rsidRPr="00CF5DC0" w:rsidRDefault="00616589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432F3F14" w14:textId="58E712F9" w:rsidR="00616589" w:rsidRPr="00CF5DC0" w:rsidRDefault="00616589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693C51A" w14:textId="5F03F9C8" w:rsidR="00616589" w:rsidRPr="00CF5DC0" w:rsidRDefault="00616589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DFD19F5" w14:textId="110DC910" w:rsidR="00616589" w:rsidRPr="00CF5DC0" w:rsidRDefault="00616589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1D9CFF4" w14:textId="7C942E58" w:rsidR="00616589" w:rsidRPr="00CF5DC0" w:rsidRDefault="00616589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C0B9889" w14:textId="60BEC162" w:rsidR="00616589" w:rsidRPr="00CF5DC0" w:rsidRDefault="00616589" w:rsidP="0061658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</w:tr>
      <w:tr w:rsidR="005021DE" w:rsidRPr="00EF5F77" w14:paraId="299998A5" w14:textId="77777777" w:rsidTr="00964221">
        <w:trPr>
          <w:gridAfter w:val="1"/>
          <w:wAfter w:w="8" w:type="dxa"/>
        </w:trPr>
        <w:tc>
          <w:tcPr>
            <w:tcW w:w="2978" w:type="dxa"/>
            <w:vAlign w:val="bottom"/>
          </w:tcPr>
          <w:p w14:paraId="3BF2117A" w14:textId="2A8DE715" w:rsidR="005021DE" w:rsidRDefault="005021DE" w:rsidP="00502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6"/>
                <w:tab w:val="left" w:pos="889"/>
              </w:tabs>
              <w:ind w:left="464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955B26" w14:textId="709115A8" w:rsidR="005021DE" w:rsidRPr="00CF5DC0" w:rsidRDefault="00CF5DC0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CD694E1" w14:textId="492B877A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CF5DC0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F1A2793" w14:textId="151DB1F8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224,316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96CEFD8" w14:textId="25F9418B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170,490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33A0935" w14:textId="2F41319D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4802AFF" w14:textId="66542C63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3FE2C1E" w14:textId="17CE0F87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224,316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8EF2636" w14:textId="4637C953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170,490</w:t>
            </w:r>
          </w:p>
        </w:tc>
      </w:tr>
      <w:tr w:rsidR="005021DE" w:rsidRPr="00EF5F77" w14:paraId="4EADFA14" w14:textId="77777777" w:rsidTr="00964221">
        <w:trPr>
          <w:gridAfter w:val="1"/>
          <w:wAfter w:w="8" w:type="dxa"/>
        </w:trPr>
        <w:tc>
          <w:tcPr>
            <w:tcW w:w="2978" w:type="dxa"/>
            <w:vAlign w:val="bottom"/>
          </w:tcPr>
          <w:p w14:paraId="05D4B4AB" w14:textId="2D055650" w:rsidR="005021DE" w:rsidRDefault="005021DE" w:rsidP="00CF5DC0">
            <w:pPr>
              <w:tabs>
                <w:tab w:val="clear" w:pos="227"/>
              </w:tabs>
              <w:ind w:left="568" w:hanging="38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ตราสารทุน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หลักทรัพย์ที่ไม่อยู่ใน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23B99F" w14:textId="3DE0D377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194D6C4" w14:textId="0DD70F74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5FFD40E" w14:textId="37F962DA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276CF11" w14:textId="77AB9DF1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2F27891" w14:textId="369256EE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B08581F" w14:textId="42D2D36A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A298A6E" w14:textId="5BC2D563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6B090C0" w14:textId="0E789402" w:rsidR="005021DE" w:rsidRPr="00CF5DC0" w:rsidRDefault="005021DE" w:rsidP="005021DE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CF5DC0" w:rsidRPr="00EF5F77" w14:paraId="40C532F6" w14:textId="77777777" w:rsidTr="00964221">
        <w:trPr>
          <w:gridAfter w:val="1"/>
          <w:wAfter w:w="8" w:type="dxa"/>
        </w:trPr>
        <w:tc>
          <w:tcPr>
            <w:tcW w:w="2978" w:type="dxa"/>
            <w:vAlign w:val="bottom"/>
          </w:tcPr>
          <w:p w14:paraId="61AB56B2" w14:textId="19CD99CB" w:rsidR="00CF5DC0" w:rsidRDefault="00CF5DC0" w:rsidP="00CF5DC0">
            <w:pPr>
              <w:tabs>
                <w:tab w:val="clear" w:pos="227"/>
                <w:tab w:val="clear" w:pos="454"/>
                <w:tab w:val="left" w:pos="606"/>
              </w:tabs>
              <w:ind w:left="568" w:hanging="104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ความต้องการตลาด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29CE53" w14:textId="08F8C2D9" w:rsidR="00CF5DC0" w:rsidRPr="00CF5DC0" w:rsidRDefault="00CF5DC0" w:rsidP="00CF5DC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FDCE998" w14:textId="5169AC7D" w:rsidR="00CF5DC0" w:rsidRPr="00CF5DC0" w:rsidRDefault="00CF5DC0" w:rsidP="00CF5DC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FA42D6" w14:textId="5A930698" w:rsidR="00CF5DC0" w:rsidRPr="00CF5DC0" w:rsidRDefault="00CF5DC0" w:rsidP="00CF5DC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  <w:r w:rsidR="00B57127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</w:t>
            </w: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,472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3E2E4AF" w14:textId="5E0B0748" w:rsidR="00CF5DC0" w:rsidRPr="00CF5DC0" w:rsidRDefault="00CF5DC0" w:rsidP="00CF5DC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34,923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26BD85A" w14:textId="7CB57502" w:rsidR="00CF5DC0" w:rsidRPr="00CF5DC0" w:rsidRDefault="00CF5DC0" w:rsidP="00CF5DC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E57D92D" w14:textId="6823471F" w:rsidR="00CF5DC0" w:rsidRPr="00CF5DC0" w:rsidRDefault="00CF5DC0" w:rsidP="00CF5DC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B335D26" w14:textId="63628884" w:rsidR="00CF5DC0" w:rsidRPr="00CF5DC0" w:rsidRDefault="00CF5DC0" w:rsidP="00CF5DC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  <w:r w:rsidR="00B57127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</w:t>
            </w: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,472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C8977C8" w14:textId="2C6C54AB" w:rsidR="00CF5DC0" w:rsidRPr="00CF5DC0" w:rsidRDefault="00CF5DC0" w:rsidP="00CF5DC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CF5DC0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34,923</w:t>
            </w:r>
          </w:p>
        </w:tc>
      </w:tr>
      <w:tr w:rsidR="00CF5DC0" w:rsidRPr="00030032" w14:paraId="09730E21" w14:textId="77777777" w:rsidTr="00921CD7">
        <w:trPr>
          <w:gridAfter w:val="1"/>
          <w:wAfter w:w="8" w:type="dxa"/>
          <w:trHeight w:val="423"/>
        </w:trPr>
        <w:tc>
          <w:tcPr>
            <w:tcW w:w="10256" w:type="dxa"/>
            <w:gridSpan w:val="9"/>
            <w:shd w:val="clear" w:color="auto" w:fill="auto"/>
            <w:vAlign w:val="bottom"/>
          </w:tcPr>
          <w:p w14:paraId="035FB36D" w14:textId="77777777" w:rsidR="00CF5DC0" w:rsidRPr="00A56EDF" w:rsidRDefault="00CF5DC0" w:rsidP="00CF5DC0">
            <w:pPr>
              <w:tabs>
                <w:tab w:val="decimal" w:pos="582"/>
              </w:tabs>
              <w:ind w:firstLine="1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* ระดับ </w:t>
            </w: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2 </w:t>
            </w: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      </w:r>
          </w:p>
        </w:tc>
      </w:tr>
    </w:tbl>
    <w:p w14:paraId="49135A89" w14:textId="3EFE4279" w:rsidR="0009145E" w:rsidRPr="00B94003" w:rsidRDefault="0009145E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ลำดับชั้นมูลค่ายุติธรรม</w:t>
      </w:r>
    </w:p>
    <w:p w14:paraId="02442061" w14:textId="6E8FF59F" w:rsidR="00C91D1F" w:rsidRDefault="00C91D1F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right="49"/>
        <w:jc w:val="thaiDistribute"/>
        <w:rPr>
          <w:rFonts w:ascii="Angsana New" w:hAnsi="Angsana New"/>
          <w:sz w:val="28"/>
          <w:szCs w:val="28"/>
        </w:rPr>
      </w:pPr>
      <w:r w:rsidRPr="00C91D1F">
        <w:rPr>
          <w:rFonts w:ascii="Angsana New" w:hAnsi="Angsana New"/>
          <w:sz w:val="28"/>
          <w:szCs w:val="28"/>
          <w:cs/>
        </w:rPr>
        <w:t>บริษัทใช้วิธีราคาตลาดในการวัดมูลค่า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</w:t>
      </w:r>
      <w:r w:rsidR="001F34DE">
        <w:rPr>
          <w:rFonts w:ascii="Angsana New" w:hAnsi="Angsana New" w:hint="cs"/>
          <w:sz w:val="28"/>
          <w:szCs w:val="28"/>
          <w:cs/>
        </w:rPr>
        <w:t>ไม่</w:t>
      </w:r>
      <w:r w:rsidRPr="00C91D1F">
        <w:rPr>
          <w:rFonts w:ascii="Angsana New" w:hAnsi="Angsana New"/>
          <w:sz w:val="28"/>
          <w:szCs w:val="28"/>
          <w:cs/>
        </w:rPr>
        <w:t>มีตลาดที่มีสภาพคล่องหรือไม่สามารถหาราคาเสนอซื้อขายในตลาดที่มีสภาพคล่องได้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A13E2C7" w14:textId="5156994E" w:rsidR="0009145E" w:rsidRPr="00134FDD" w:rsidRDefault="0009145E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134FDD">
        <w:rPr>
          <w:rFonts w:ascii="Angsana New" w:hAnsi="Angsana New"/>
          <w:sz w:val="28"/>
          <w:szCs w:val="28"/>
        </w:rPr>
        <w:t>13</w:t>
      </w:r>
      <w:r w:rsidRPr="00656B26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7EFA756" w14:textId="77777777" w:rsidR="0009145E" w:rsidRPr="00134FDD" w:rsidRDefault="0009145E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706E8B4" w14:textId="7E1130E4" w:rsidR="00714E7B" w:rsidRPr="00134FDD" w:rsidRDefault="0009145E" w:rsidP="00921CD7">
      <w:pPr>
        <w:tabs>
          <w:tab w:val="clear" w:pos="454"/>
          <w:tab w:val="clear" w:pos="680"/>
          <w:tab w:val="clear" w:pos="907"/>
          <w:tab w:val="left" w:pos="284"/>
        </w:tabs>
        <w:spacing w:before="120" w:after="120"/>
        <w:ind w:left="284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>2</w:t>
      </w:r>
      <w:r w:rsidRPr="00656B26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134FDD"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8B03681" w14:textId="77777777" w:rsidR="0009145E" w:rsidRPr="00656B26" w:rsidRDefault="0009145E" w:rsidP="00921CD7">
      <w:pPr>
        <w:tabs>
          <w:tab w:val="clear" w:pos="680"/>
          <w:tab w:val="clear" w:pos="907"/>
          <w:tab w:val="left" w:pos="567"/>
        </w:tabs>
        <w:spacing w:before="120" w:after="120"/>
        <w:ind w:left="851" w:right="49" w:hanging="567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 xml:space="preserve">3 </w:t>
      </w:r>
      <w:r w:rsidRPr="00656B26">
        <w:rPr>
          <w:rFonts w:ascii="Angsana New" w:hAnsi="Angsana New"/>
          <w:sz w:val="28"/>
          <w:szCs w:val="28"/>
          <w:cs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42353F16" w14:textId="13E83EF6" w:rsidR="00616589" w:rsidRDefault="00616589" w:rsidP="00476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FC41053" w14:textId="77777777" w:rsidR="000D2F3B" w:rsidRDefault="000D2F3B" w:rsidP="00476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1C865D4" w14:textId="16215217" w:rsidR="00616589" w:rsidRDefault="00616589" w:rsidP="00476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9F33B9E" w14:textId="65A7D3C0" w:rsidR="006D7312" w:rsidRDefault="006D7312" w:rsidP="007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2735127" w14:textId="77777777" w:rsidR="00964221" w:rsidRDefault="00964221" w:rsidP="007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DA67679" w14:textId="221BE3F2" w:rsidR="000F0239" w:rsidRPr="00625007" w:rsidRDefault="00B6235B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25007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  <w:r w:rsidR="007548AD" w:rsidRPr="00625007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061BD53B" w14:textId="737FA4E5" w:rsidR="00B6235B" w:rsidRPr="005764E7" w:rsidRDefault="00B6235B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  <w:cs/>
        </w:rPr>
        <w:t>ณ 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847AB">
        <w:rPr>
          <w:rFonts w:ascii="Angsana New" w:hAnsi="Angsana New"/>
          <w:sz w:val="28"/>
          <w:szCs w:val="28"/>
        </w:rPr>
        <w:t>3</w:t>
      </w:r>
      <w:r w:rsidR="00684181">
        <w:rPr>
          <w:rFonts w:ascii="Angsana New" w:hAnsi="Angsana New"/>
          <w:sz w:val="28"/>
          <w:szCs w:val="28"/>
          <w:lang w:val="en-ZW"/>
        </w:rPr>
        <w:t>1</w:t>
      </w:r>
      <w:r w:rsidR="001847AB" w:rsidRPr="00656B26">
        <w:rPr>
          <w:rFonts w:ascii="Angsana New" w:hAnsi="Angsana New"/>
          <w:sz w:val="28"/>
          <w:szCs w:val="28"/>
          <w:cs/>
        </w:rPr>
        <w:t xml:space="preserve"> </w:t>
      </w:r>
      <w:r w:rsidR="00684181">
        <w:rPr>
          <w:rFonts w:ascii="Angsana New" w:hAnsi="Angsana New" w:hint="cs"/>
          <w:sz w:val="28"/>
          <w:szCs w:val="28"/>
          <w:cs/>
        </w:rPr>
        <w:t>ธันวาคม</w:t>
      </w:r>
      <w:r w:rsidR="001847AB" w:rsidRPr="00625007">
        <w:rPr>
          <w:rFonts w:ascii="Angsana New" w:hAnsi="Angsana New"/>
          <w:sz w:val="28"/>
          <w:szCs w:val="28"/>
        </w:rPr>
        <w:t xml:space="preserve"> </w:t>
      </w:r>
      <w:r w:rsidR="00F734EC">
        <w:rPr>
          <w:rFonts w:ascii="Angsana New" w:hAnsi="Angsana New"/>
          <w:sz w:val="28"/>
          <w:szCs w:val="28"/>
        </w:rPr>
        <w:t>2564</w:t>
      </w:r>
      <w:r w:rsidRPr="005764E7">
        <w:rPr>
          <w:rFonts w:ascii="Angsana New" w:hAnsi="Angsana New"/>
          <w:sz w:val="28"/>
          <w:szCs w:val="28"/>
          <w:cs/>
        </w:rPr>
        <w:t xml:space="preserve"> </w:t>
      </w:r>
      <w:r w:rsidRPr="007D499B">
        <w:rPr>
          <w:rFonts w:ascii="Angsana New" w:hAnsi="Angsana New"/>
          <w:sz w:val="28"/>
          <w:szCs w:val="28"/>
          <w:cs/>
        </w:rPr>
        <w:t>บริษัทมีภาระผูกพัน</w:t>
      </w:r>
      <w:r w:rsidR="00D4480B" w:rsidRPr="007D499B">
        <w:rPr>
          <w:rFonts w:ascii="Angsana New" w:hAnsi="Angsana New" w:hint="cs"/>
          <w:sz w:val="28"/>
          <w:szCs w:val="28"/>
          <w:cs/>
        </w:rPr>
        <w:t>จากสัญญาเช่าและสัญญาบริการ</w:t>
      </w:r>
      <w:r w:rsidRPr="007D499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7517"/>
        <w:gridCol w:w="284"/>
        <w:gridCol w:w="1730"/>
      </w:tblGrid>
      <w:tr w:rsidR="00B6235B" w:rsidRPr="005764E7" w14:paraId="7CDEE0BC" w14:textId="77777777" w:rsidTr="00B02C5E">
        <w:trPr>
          <w:trHeight w:hRule="exact" w:val="432"/>
        </w:trPr>
        <w:tc>
          <w:tcPr>
            <w:tcW w:w="7517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964221">
        <w:trPr>
          <w:trHeight w:hRule="exact" w:val="432"/>
        </w:trPr>
        <w:tc>
          <w:tcPr>
            <w:tcW w:w="7517" w:type="dxa"/>
            <w:vAlign w:val="bottom"/>
          </w:tcPr>
          <w:p w14:paraId="0D607593" w14:textId="77777777" w:rsidR="00BA535D" w:rsidRPr="005764E7" w:rsidRDefault="00BA535D" w:rsidP="003E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hanging="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4E614680" w14:textId="77777777" w:rsidR="00BA535D" w:rsidRDefault="00853F65" w:rsidP="00964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4,442</w:t>
            </w:r>
          </w:p>
          <w:p w14:paraId="237056CA" w14:textId="72EB77D6" w:rsidR="00853F65" w:rsidRPr="005764E7" w:rsidRDefault="00853F65" w:rsidP="00964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535D" w:rsidRPr="005764E7" w14:paraId="4B0AD960" w14:textId="77777777" w:rsidTr="00B02C5E">
        <w:trPr>
          <w:trHeight w:hRule="exact" w:val="432"/>
        </w:trPr>
        <w:tc>
          <w:tcPr>
            <w:tcW w:w="7517" w:type="dxa"/>
            <w:vAlign w:val="bottom"/>
          </w:tcPr>
          <w:p w14:paraId="47A1A3B7" w14:textId="77777777" w:rsidR="00BA535D" w:rsidRPr="005764E7" w:rsidRDefault="00BA535D" w:rsidP="003E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hanging="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93FB" w14:textId="505D11E9" w:rsidR="00BA535D" w:rsidRPr="005764E7" w:rsidRDefault="00C128A0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4,404</w:t>
            </w:r>
          </w:p>
        </w:tc>
      </w:tr>
      <w:tr w:rsidR="00BA535D" w:rsidRPr="005764E7" w14:paraId="05787B89" w14:textId="77777777" w:rsidTr="00B02C5E">
        <w:trPr>
          <w:trHeight w:hRule="exact" w:val="432"/>
        </w:trPr>
        <w:tc>
          <w:tcPr>
            <w:tcW w:w="7517" w:type="dxa"/>
            <w:vAlign w:val="bottom"/>
          </w:tcPr>
          <w:p w14:paraId="250E1E41" w14:textId="77777777" w:rsidR="00BA535D" w:rsidRPr="00656B26" w:rsidRDefault="00BA535D" w:rsidP="003E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 w:hanging="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542A7" w14:textId="4F5B7D58" w:rsidR="00BA535D" w:rsidRDefault="00853F65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8,84</w:t>
            </w:r>
            <w:r w:rsidR="00687EA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  <w:p w14:paraId="2E3013E8" w14:textId="6E4F6151" w:rsidR="00853F65" w:rsidRPr="005764E7" w:rsidRDefault="00853F65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7A27D87C" w14:textId="77777777" w:rsidR="00FB1394" w:rsidRPr="005764E7" w:rsidRDefault="00FB1394" w:rsidP="00D419B3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46332A47" w14:textId="77777777" w:rsidR="006D7312" w:rsidRPr="009724DE" w:rsidRDefault="006D7312" w:rsidP="007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"/>
          <w:szCs w:val="2"/>
        </w:rPr>
      </w:pPr>
    </w:p>
    <w:p w14:paraId="603FA6A5" w14:textId="653DC6A5" w:rsidR="00B6235B" w:rsidRPr="007A3502" w:rsidRDefault="000F47BB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A62082">
        <w:rPr>
          <w:rFonts w:ascii="Angsana New" w:hAnsi="Angsana New" w:hint="cs"/>
          <w:b/>
          <w:bCs/>
          <w:sz w:val="28"/>
          <w:szCs w:val="28"/>
          <w:cs/>
        </w:rPr>
        <w:t>งบ</w:t>
      </w:r>
      <w:r w:rsidR="00D54B61" w:rsidRPr="00656B26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</w:p>
    <w:p w14:paraId="0BAA7E41" w14:textId="472FF5EC" w:rsidR="00AE2E91" w:rsidRDefault="00A62082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ZW"/>
        </w:rPr>
      </w:pPr>
      <w:r>
        <w:rPr>
          <w:rFonts w:ascii="Angsana New" w:hAnsi="Angsana New" w:hint="cs"/>
          <w:sz w:val="28"/>
          <w:szCs w:val="28"/>
          <w:cs/>
        </w:rPr>
        <w:t>งบ</w:t>
      </w:r>
      <w:r w:rsidR="00D54B61" w:rsidRPr="00656B26">
        <w:rPr>
          <w:rFonts w:ascii="Angsana New" w:hAnsi="Angsana New"/>
          <w:sz w:val="28"/>
          <w:szCs w:val="28"/>
          <w:cs/>
        </w:rPr>
        <w:t>การเงิน</w:t>
      </w:r>
      <w:r w:rsidR="00AC65B9" w:rsidRPr="005D7BF9">
        <w:rPr>
          <w:rFonts w:asciiTheme="majorBidi" w:hAnsiTheme="majorBidi" w:hint="cs"/>
          <w:sz w:val="28"/>
          <w:szCs w:val="28"/>
          <w:cs/>
        </w:rPr>
        <w:t>ที่แสดงเงินลงทุน</w:t>
      </w:r>
      <w:r w:rsidR="002518EF" w:rsidRPr="002518EF">
        <w:rPr>
          <w:rFonts w:asciiTheme="majorBidi" w:hAnsiTheme="majorBidi" w:cstheme="majorBidi"/>
          <w:sz w:val="28"/>
          <w:szCs w:val="28"/>
          <w:cs/>
        </w:rPr>
        <w:t>ตามวิธีส่วนได้เสีย</w:t>
      </w:r>
      <w:r w:rsidR="007C0774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งบ</w:t>
      </w:r>
      <w:r w:rsidR="007C0774">
        <w:rPr>
          <w:rFonts w:ascii="Angsana New" w:hAnsi="Angsana New" w:hint="cs"/>
          <w:sz w:val="28"/>
          <w:szCs w:val="28"/>
          <w:cs/>
        </w:rPr>
        <w:t>การเงินเฉพาะกิจการ</w:t>
      </w:r>
      <w:r w:rsidR="006419FD" w:rsidRPr="00656B26">
        <w:rPr>
          <w:rFonts w:ascii="Angsana New" w:hAnsi="Angsana New"/>
          <w:sz w:val="28"/>
          <w:szCs w:val="28"/>
          <w:cs/>
        </w:rPr>
        <w:t>ได้รับการอนุมัติ</w:t>
      </w:r>
      <w:r w:rsidR="007C0774">
        <w:rPr>
          <w:rFonts w:ascii="Angsana New" w:hAnsi="Angsana New" w:hint="cs"/>
          <w:sz w:val="28"/>
          <w:szCs w:val="28"/>
          <w:cs/>
        </w:rPr>
        <w:t>จากคณะกรรมการ</w:t>
      </w:r>
      <w:r w:rsidR="006419FD" w:rsidRPr="00656B26">
        <w:rPr>
          <w:rFonts w:ascii="Angsana New" w:hAnsi="Angsana New"/>
          <w:sz w:val="28"/>
          <w:szCs w:val="28"/>
          <w:cs/>
        </w:rPr>
        <w:t>บริษัท</w:t>
      </w:r>
      <w:r w:rsidR="006419FD" w:rsidRPr="005836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C1D99">
        <w:rPr>
          <w:rFonts w:ascii="Angsana New" w:hAnsi="Angsana New"/>
          <w:sz w:val="28"/>
          <w:szCs w:val="28"/>
          <w:lang w:val="en-ZW"/>
        </w:rPr>
        <w:t>25</w:t>
      </w:r>
      <w:r w:rsidR="006419FD" w:rsidRPr="005836D5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กุมภาพันธ์</w:t>
      </w:r>
      <w:r w:rsidR="006419FD" w:rsidRPr="005836D5">
        <w:rPr>
          <w:rFonts w:ascii="Angsana New" w:hAnsi="Angsana New"/>
          <w:sz w:val="28"/>
          <w:szCs w:val="28"/>
          <w:cs/>
        </w:rPr>
        <w:t xml:space="preserve"> </w:t>
      </w:r>
      <w:r w:rsidR="00F734EC" w:rsidRPr="005836D5">
        <w:rPr>
          <w:rFonts w:ascii="Angsana New" w:hAnsi="Angsana New"/>
          <w:sz w:val="28"/>
          <w:szCs w:val="28"/>
        </w:rPr>
        <w:t>256</w:t>
      </w:r>
      <w:r w:rsidR="000D2F3B">
        <w:rPr>
          <w:rFonts w:ascii="Angsana New" w:hAnsi="Angsana New"/>
          <w:sz w:val="28"/>
          <w:szCs w:val="28"/>
          <w:lang w:val="en-ZW"/>
        </w:rPr>
        <w:t>5</w:t>
      </w:r>
    </w:p>
    <w:p w14:paraId="15FA3488" w14:textId="77777777" w:rsidR="00267524" w:rsidRDefault="00267524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ZW"/>
        </w:rPr>
      </w:pPr>
    </w:p>
    <w:p w14:paraId="2E6E7240" w14:textId="77777777" w:rsidR="00FA7947" w:rsidRPr="004F4FF0" w:rsidRDefault="00FA7947" w:rsidP="00AE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14:paraId="36467F15" w14:textId="7498321C" w:rsidR="00F17494" w:rsidRDefault="00F17494" w:rsidP="00AE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en-ZW"/>
        </w:rPr>
      </w:pPr>
    </w:p>
    <w:p w14:paraId="0DC74AB2" w14:textId="77777777" w:rsidR="007E5346" w:rsidRPr="00AE2E91" w:rsidRDefault="007E5346" w:rsidP="00AE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  <w:lang w:val="en-ZW"/>
        </w:rPr>
      </w:pPr>
      <w:bookmarkStart w:id="11" w:name="_GoBack"/>
      <w:bookmarkEnd w:id="11"/>
    </w:p>
    <w:sectPr w:rsidR="007E5346" w:rsidRPr="00AE2E91" w:rsidSect="00B06A3A"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B58D6" w14:textId="77777777" w:rsidR="00DB7C69" w:rsidRDefault="00DB7C69">
      <w:r>
        <w:separator/>
      </w:r>
    </w:p>
  </w:endnote>
  <w:endnote w:type="continuationSeparator" w:id="0">
    <w:p w14:paraId="2A8FE44E" w14:textId="77777777" w:rsidR="00DB7C69" w:rsidRDefault="00DB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902DE" w14:textId="6AF5443B" w:rsidR="00E02510" w:rsidRPr="00180047" w:rsidRDefault="00E02510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625007">
      <w:rPr>
        <w:rFonts w:ascii="Angsana New" w:hAnsi="Angsana New" w:hint="cs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9724DE">
      <w:rPr>
        <w:rFonts w:asciiTheme="majorBidi" w:hAnsiTheme="majorBidi" w:cstheme="majorBidi"/>
        <w:noProof/>
        <w:sz w:val="28"/>
        <w:szCs w:val="28"/>
      </w:rPr>
      <w:t>32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0DCB49" w14:textId="77777777" w:rsidR="00E02510" w:rsidRPr="00C91024" w:rsidRDefault="00E02510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9724DE">
      <w:rPr>
        <w:rFonts w:ascii="Angsana New" w:hAnsi="Angsana New"/>
        <w:noProof/>
        <w:sz w:val="28"/>
        <w:szCs w:val="28"/>
      </w:rPr>
      <w:t>59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26A3F" w14:textId="77777777" w:rsidR="00E02510" w:rsidRPr="00A20434" w:rsidRDefault="00E02510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E02510" w:rsidRPr="0017742A" w:rsidRDefault="00E02510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75657" w14:textId="77777777" w:rsidR="00DB7C69" w:rsidRDefault="00DB7C69">
      <w:r>
        <w:separator/>
      </w:r>
    </w:p>
  </w:footnote>
  <w:footnote w:type="continuationSeparator" w:id="0">
    <w:p w14:paraId="0BA1C914" w14:textId="77777777" w:rsidR="00DB7C69" w:rsidRDefault="00DB7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DFEA3" w14:textId="5D085450" w:rsidR="00E02510" w:rsidRPr="00656B26" w:rsidRDefault="00E02510" w:rsidP="008C70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</w:p>
  <w:p w14:paraId="2D0E66B1" w14:textId="239764B8" w:rsidR="00E02510" w:rsidRPr="00656B26" w:rsidRDefault="00E02510" w:rsidP="008C70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</w:t>
    </w:r>
    <w:r w:rsidRPr="00656B26">
      <w:rPr>
        <w:rFonts w:ascii="Angsana New" w:hAnsi="Angsana New"/>
        <w:b/>
        <w:bCs/>
        <w:sz w:val="28"/>
        <w:szCs w:val="28"/>
        <w:cs/>
      </w:rPr>
      <w:t xml:space="preserve">การเงิน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</w:t>
    </w:r>
  </w:p>
  <w:p w14:paraId="1C8665FA" w14:textId="1D33E7A7" w:rsidR="00E02510" w:rsidRPr="00656B26" w:rsidRDefault="00E02510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C70B8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  <w:lang w:val="en-ZW"/>
      </w:rPr>
      <w:t>1</w:t>
    </w:r>
    <w:r>
      <w:rPr>
        <w:rFonts w:ascii="Angsana New" w:hAnsi="Angsana New" w:hint="cs"/>
        <w:b/>
        <w:bCs/>
        <w:sz w:val="28"/>
        <w:szCs w:val="28"/>
        <w:cs/>
      </w:rPr>
      <w:t xml:space="preserve"> ธันวาคม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2564</w:t>
    </w:r>
  </w:p>
  <w:p w14:paraId="6B02DAD8" w14:textId="77777777" w:rsidR="00E02510" w:rsidRPr="00225770" w:rsidRDefault="00E02510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4F8AB" w14:textId="05A674FD" w:rsidR="00E02510" w:rsidRPr="00656B26" w:rsidRDefault="00E02510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</w:t>
    </w:r>
    <w:r w:rsidRPr="00656B26">
      <w:rPr>
        <w:rFonts w:ascii="Angsana New" w:hAnsi="Angsana New"/>
        <w:b/>
        <w:bCs/>
        <w:sz w:val="28"/>
        <w:szCs w:val="28"/>
        <w:cs/>
      </w:rPr>
      <w:t xml:space="preserve"> (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กรุงเทพฯ) </w:t>
    </w:r>
    <w:r w:rsidRPr="00656B26">
      <w:rPr>
        <w:rFonts w:ascii="Angsana New" w:hAnsi="Angsana New"/>
        <w:b/>
        <w:bCs/>
        <w:sz w:val="28"/>
        <w:szCs w:val="28"/>
        <w:cs/>
      </w:rPr>
      <w:t>จำกัด (มหาชน)</w:t>
    </w:r>
    <w:r w:rsidRPr="00325114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                                                    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            </w:t>
    </w:r>
    <w:r w:rsidRPr="00325114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</w:t>
    </w:r>
  </w:p>
  <w:p w14:paraId="69D48585" w14:textId="5DE2C4D5" w:rsidR="00E02510" w:rsidRPr="00656B26" w:rsidRDefault="00E02510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2239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</w:t>
    </w:r>
    <w:r w:rsidRPr="00656B26">
      <w:rPr>
        <w:rFonts w:ascii="Angsana New" w:hAnsi="Angsana New" w:hint="cs"/>
        <w:b/>
        <w:bCs/>
        <w:sz w:val="28"/>
        <w:szCs w:val="28"/>
        <w:cs/>
      </w:rPr>
      <w:t>การ</w:t>
    </w:r>
    <w:r w:rsidRPr="00656B26">
      <w:rPr>
        <w:rFonts w:ascii="Angsana New" w:hAnsi="Angsana New"/>
        <w:b/>
        <w:bCs/>
        <w:sz w:val="28"/>
        <w:szCs w:val="28"/>
        <w:cs/>
      </w:rPr>
      <w:t>เงิน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325114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                                 </w:t>
    </w:r>
  </w:p>
  <w:p w14:paraId="19133183" w14:textId="4B382A60" w:rsidR="00E02510" w:rsidRPr="00656B26" w:rsidRDefault="00E02510" w:rsidP="004E18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09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325114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  <w:lang w:val="en-ZW"/>
      </w:rPr>
      <w:t>1</w:t>
    </w:r>
    <w:r w:rsidRPr="00325114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325114">
      <w:rPr>
        <w:rFonts w:ascii="Angsana New" w:hAnsi="Angsana New"/>
        <w:b/>
        <w:bCs/>
        <w:sz w:val="28"/>
        <w:szCs w:val="28"/>
      </w:rPr>
      <w:t>2564</w:t>
    </w:r>
  </w:p>
  <w:p w14:paraId="105F1B2D" w14:textId="77777777" w:rsidR="00E02510" w:rsidRPr="00637127" w:rsidRDefault="00E025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68FA1" w14:textId="77777777" w:rsidR="00E02510" w:rsidRPr="00656B26" w:rsidRDefault="00E02510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56B26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56B26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E02510" w:rsidRPr="00656B26" w:rsidRDefault="00E02510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56B26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656B26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E02510" w:rsidRDefault="00E02510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25007">
      <w:rPr>
        <w:rFonts w:ascii="Angsana New" w:hAnsi="Angsana New"/>
        <w:b/>
        <w:bCs/>
        <w:sz w:val="32"/>
        <w:szCs w:val="32"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E02510" w:rsidRDefault="00E02510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25007">
      <w:rPr>
        <w:rFonts w:ascii="Angsana New" w:hAnsi="Angsana New"/>
        <w:b/>
        <w:bCs/>
        <w:sz w:val="32"/>
        <w:szCs w:val="32"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E02510" w:rsidRPr="0093624F" w:rsidRDefault="00E0251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9B9C04" w14:textId="77777777" w:rsidR="00E02510" w:rsidRDefault="00E02510" w:rsidP="004729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</w:t>
    </w:r>
    <w:r w:rsidRPr="00656B26">
      <w:rPr>
        <w:rFonts w:ascii="Angsana New" w:hAnsi="Angsana New"/>
        <w:b/>
        <w:bCs/>
        <w:sz w:val="28"/>
        <w:szCs w:val="28"/>
        <w:cs/>
      </w:rPr>
      <w:t xml:space="preserve"> (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กรุงเทพฯ) </w:t>
    </w:r>
    <w:r w:rsidRPr="00656B26">
      <w:rPr>
        <w:rFonts w:ascii="Angsana New" w:hAnsi="Angsana New"/>
        <w:b/>
        <w:bCs/>
        <w:sz w:val="28"/>
        <w:szCs w:val="28"/>
        <w:cs/>
      </w:rPr>
      <w:t>จำกัด (มหาชน)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</w:t>
    </w:r>
    <w:r w:rsidRPr="00656B26">
      <w:rPr>
        <w:rFonts w:ascii="Angsana New" w:hAnsi="Angsana New"/>
        <w:b/>
        <w:bCs/>
        <w:sz w:val="28"/>
        <w:szCs w:val="28"/>
        <w:cs/>
      </w:rPr>
      <w:t xml:space="preserve">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</w:t>
    </w:r>
  </w:p>
  <w:p w14:paraId="707859C6" w14:textId="64C87E21" w:rsidR="00E02510" w:rsidRPr="00656B26" w:rsidRDefault="00E02510" w:rsidP="004729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</w:t>
    </w:r>
  </w:p>
  <w:p w14:paraId="5418E6D5" w14:textId="65FA33D5" w:rsidR="00E02510" w:rsidRDefault="00E02510" w:rsidP="00B06A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EF29F1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F29F1">
      <w:rPr>
        <w:rFonts w:ascii="Angsana New" w:hAnsi="Angsana New"/>
        <w:b/>
        <w:bCs/>
        <w:sz w:val="28"/>
        <w:szCs w:val="28"/>
      </w:rPr>
      <w:t>2564</w:t>
    </w:r>
  </w:p>
  <w:p w14:paraId="4AA351EA" w14:textId="77777777" w:rsidR="00E02510" w:rsidRPr="00B06A3A" w:rsidRDefault="00E02510" w:rsidP="00B06A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214AC0"/>
    <w:multiLevelType w:val="hybridMultilevel"/>
    <w:tmpl w:val="74904D9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E55AFB"/>
    <w:multiLevelType w:val="hybridMultilevel"/>
    <w:tmpl w:val="E0524056"/>
    <w:lvl w:ilvl="0" w:tplc="C6C865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134902B1"/>
    <w:multiLevelType w:val="hybridMultilevel"/>
    <w:tmpl w:val="1194A2B2"/>
    <w:lvl w:ilvl="0" w:tplc="058C360E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48155F4"/>
    <w:multiLevelType w:val="hybridMultilevel"/>
    <w:tmpl w:val="8C90EF2E"/>
    <w:lvl w:ilvl="0" w:tplc="A4920E0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5D5402B"/>
    <w:multiLevelType w:val="multilevel"/>
    <w:tmpl w:val="7242DD3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16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1B1D57C4"/>
    <w:multiLevelType w:val="multilevel"/>
    <w:tmpl w:val="8C5C1A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0BA7CF9"/>
    <w:multiLevelType w:val="hybridMultilevel"/>
    <w:tmpl w:val="C624D6D0"/>
    <w:lvl w:ilvl="0" w:tplc="793A37FA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>
    <w:nsid w:val="43BD5D66"/>
    <w:multiLevelType w:val="hybridMultilevel"/>
    <w:tmpl w:val="A1BAEBE0"/>
    <w:lvl w:ilvl="0" w:tplc="7ADCD092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27">
    <w:nsid w:val="4EF848F8"/>
    <w:multiLevelType w:val="multilevel"/>
    <w:tmpl w:val="8F7AB2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>
    <w:nsid w:val="58155C7A"/>
    <w:multiLevelType w:val="multilevel"/>
    <w:tmpl w:val="6D98F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>
    <w:nsid w:val="61D44401"/>
    <w:multiLevelType w:val="hybridMultilevel"/>
    <w:tmpl w:val="166C8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52246B"/>
    <w:multiLevelType w:val="multilevel"/>
    <w:tmpl w:val="44F6EA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74374206"/>
    <w:multiLevelType w:val="hybridMultilevel"/>
    <w:tmpl w:val="C682EFB6"/>
    <w:lvl w:ilvl="0" w:tplc="2F564840">
      <w:numFmt w:val="bullet"/>
      <w:lvlText w:val="-"/>
      <w:lvlJc w:val="left"/>
      <w:pPr>
        <w:ind w:left="12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3">
    <w:nsid w:val="7A556CD5"/>
    <w:multiLevelType w:val="multilevel"/>
    <w:tmpl w:val="02B88F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4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1"/>
  </w:num>
  <w:num w:numId="14">
    <w:abstractNumId w:val="23"/>
  </w:num>
  <w:num w:numId="15">
    <w:abstractNumId w:val="25"/>
  </w:num>
  <w:num w:numId="16">
    <w:abstractNumId w:val="34"/>
  </w:num>
  <w:num w:numId="17">
    <w:abstractNumId w:val="20"/>
  </w:num>
  <w:num w:numId="18">
    <w:abstractNumId w:val="16"/>
  </w:num>
  <w:num w:numId="19">
    <w:abstractNumId w:val="30"/>
  </w:num>
  <w:num w:numId="20">
    <w:abstractNumId w:val="11"/>
  </w:num>
  <w:num w:numId="21">
    <w:abstractNumId w:val="12"/>
  </w:num>
  <w:num w:numId="22">
    <w:abstractNumId w:val="18"/>
  </w:num>
  <w:num w:numId="23">
    <w:abstractNumId w:val="27"/>
  </w:num>
  <w:num w:numId="24">
    <w:abstractNumId w:val="17"/>
  </w:num>
  <w:num w:numId="25">
    <w:abstractNumId w:val="32"/>
  </w:num>
  <w:num w:numId="26">
    <w:abstractNumId w:val="26"/>
  </w:num>
  <w:num w:numId="27">
    <w:abstractNumId w:val="33"/>
  </w:num>
  <w:num w:numId="28">
    <w:abstractNumId w:val="19"/>
  </w:num>
  <w:num w:numId="29">
    <w:abstractNumId w:val="15"/>
  </w:num>
  <w:num w:numId="30">
    <w:abstractNumId w:val="22"/>
  </w:num>
  <w:num w:numId="31">
    <w:abstractNumId w:val="14"/>
  </w:num>
  <w:num w:numId="32">
    <w:abstractNumId w:val="28"/>
  </w:num>
  <w:num w:numId="33">
    <w:abstractNumId w:val="10"/>
  </w:num>
  <w:num w:numId="34">
    <w:abstractNumId w:val="13"/>
  </w:num>
  <w:num w:numId="35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215"/>
    <w:rsid w:val="00001476"/>
    <w:rsid w:val="0000168E"/>
    <w:rsid w:val="00001E43"/>
    <w:rsid w:val="000023BC"/>
    <w:rsid w:val="00002518"/>
    <w:rsid w:val="00002F31"/>
    <w:rsid w:val="0000302C"/>
    <w:rsid w:val="00004735"/>
    <w:rsid w:val="00004863"/>
    <w:rsid w:val="000049A0"/>
    <w:rsid w:val="00004F84"/>
    <w:rsid w:val="00004F93"/>
    <w:rsid w:val="000052BE"/>
    <w:rsid w:val="0000567C"/>
    <w:rsid w:val="00005F80"/>
    <w:rsid w:val="00006131"/>
    <w:rsid w:val="00006503"/>
    <w:rsid w:val="0000657B"/>
    <w:rsid w:val="00006B5B"/>
    <w:rsid w:val="0000740C"/>
    <w:rsid w:val="0000770E"/>
    <w:rsid w:val="000077F7"/>
    <w:rsid w:val="000078E0"/>
    <w:rsid w:val="00010251"/>
    <w:rsid w:val="000106F1"/>
    <w:rsid w:val="00010A8B"/>
    <w:rsid w:val="000114F7"/>
    <w:rsid w:val="000114FB"/>
    <w:rsid w:val="0001157B"/>
    <w:rsid w:val="000118FF"/>
    <w:rsid w:val="00011D3A"/>
    <w:rsid w:val="00012139"/>
    <w:rsid w:val="000125BD"/>
    <w:rsid w:val="00013586"/>
    <w:rsid w:val="00013B52"/>
    <w:rsid w:val="00013E0F"/>
    <w:rsid w:val="00013E34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2CF"/>
    <w:rsid w:val="000179D5"/>
    <w:rsid w:val="00017B0A"/>
    <w:rsid w:val="00017CD5"/>
    <w:rsid w:val="00020190"/>
    <w:rsid w:val="000202AE"/>
    <w:rsid w:val="00020E5D"/>
    <w:rsid w:val="00020ECB"/>
    <w:rsid w:val="00021538"/>
    <w:rsid w:val="000215A9"/>
    <w:rsid w:val="0002172F"/>
    <w:rsid w:val="000217E7"/>
    <w:rsid w:val="00021949"/>
    <w:rsid w:val="00021D81"/>
    <w:rsid w:val="0002214A"/>
    <w:rsid w:val="000225DA"/>
    <w:rsid w:val="00022E2D"/>
    <w:rsid w:val="00022FFC"/>
    <w:rsid w:val="0002340D"/>
    <w:rsid w:val="00023525"/>
    <w:rsid w:val="00023552"/>
    <w:rsid w:val="000241D5"/>
    <w:rsid w:val="00024609"/>
    <w:rsid w:val="000246A7"/>
    <w:rsid w:val="000247BD"/>
    <w:rsid w:val="00024862"/>
    <w:rsid w:val="000249B6"/>
    <w:rsid w:val="00024FF9"/>
    <w:rsid w:val="000252F0"/>
    <w:rsid w:val="00025564"/>
    <w:rsid w:val="00025E2C"/>
    <w:rsid w:val="00026931"/>
    <w:rsid w:val="00027939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2A34"/>
    <w:rsid w:val="00033058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B95"/>
    <w:rsid w:val="00036C01"/>
    <w:rsid w:val="0003762C"/>
    <w:rsid w:val="00037962"/>
    <w:rsid w:val="0004017B"/>
    <w:rsid w:val="000402D7"/>
    <w:rsid w:val="000405B6"/>
    <w:rsid w:val="00041677"/>
    <w:rsid w:val="000416D5"/>
    <w:rsid w:val="00041BD0"/>
    <w:rsid w:val="00042006"/>
    <w:rsid w:val="000429E6"/>
    <w:rsid w:val="00042DE6"/>
    <w:rsid w:val="00042F82"/>
    <w:rsid w:val="00043419"/>
    <w:rsid w:val="0004358E"/>
    <w:rsid w:val="00043980"/>
    <w:rsid w:val="00043BA7"/>
    <w:rsid w:val="00044793"/>
    <w:rsid w:val="000448CF"/>
    <w:rsid w:val="00044BDC"/>
    <w:rsid w:val="0004570E"/>
    <w:rsid w:val="00045A69"/>
    <w:rsid w:val="00045A88"/>
    <w:rsid w:val="00046847"/>
    <w:rsid w:val="00047226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3B6A"/>
    <w:rsid w:val="00054134"/>
    <w:rsid w:val="00054166"/>
    <w:rsid w:val="000549BC"/>
    <w:rsid w:val="00054CFF"/>
    <w:rsid w:val="00055017"/>
    <w:rsid w:val="000550CF"/>
    <w:rsid w:val="00055853"/>
    <w:rsid w:val="000569D6"/>
    <w:rsid w:val="00056B95"/>
    <w:rsid w:val="00056C13"/>
    <w:rsid w:val="00056ECE"/>
    <w:rsid w:val="00057B6E"/>
    <w:rsid w:val="00057E28"/>
    <w:rsid w:val="00057ED5"/>
    <w:rsid w:val="00057FFC"/>
    <w:rsid w:val="000603D6"/>
    <w:rsid w:val="000608DD"/>
    <w:rsid w:val="0006118B"/>
    <w:rsid w:val="00061521"/>
    <w:rsid w:val="00061730"/>
    <w:rsid w:val="00061D22"/>
    <w:rsid w:val="00061EAA"/>
    <w:rsid w:val="00062026"/>
    <w:rsid w:val="00062E8F"/>
    <w:rsid w:val="00063B7F"/>
    <w:rsid w:val="00063C1D"/>
    <w:rsid w:val="000640FF"/>
    <w:rsid w:val="00065110"/>
    <w:rsid w:val="00065864"/>
    <w:rsid w:val="00065A9F"/>
    <w:rsid w:val="00065E3D"/>
    <w:rsid w:val="00066D53"/>
    <w:rsid w:val="00067262"/>
    <w:rsid w:val="00067794"/>
    <w:rsid w:val="000679E6"/>
    <w:rsid w:val="00070327"/>
    <w:rsid w:val="000703AD"/>
    <w:rsid w:val="000707D3"/>
    <w:rsid w:val="00070A26"/>
    <w:rsid w:val="000714E3"/>
    <w:rsid w:val="000715EA"/>
    <w:rsid w:val="00071E32"/>
    <w:rsid w:val="00072019"/>
    <w:rsid w:val="00072F48"/>
    <w:rsid w:val="00073338"/>
    <w:rsid w:val="0007338D"/>
    <w:rsid w:val="000738BB"/>
    <w:rsid w:val="00073C23"/>
    <w:rsid w:val="000747D9"/>
    <w:rsid w:val="00074A1A"/>
    <w:rsid w:val="00075E79"/>
    <w:rsid w:val="000762BE"/>
    <w:rsid w:val="00076664"/>
    <w:rsid w:val="00076676"/>
    <w:rsid w:val="000768AA"/>
    <w:rsid w:val="00076A65"/>
    <w:rsid w:val="00076CAA"/>
    <w:rsid w:val="00076F9C"/>
    <w:rsid w:val="00077287"/>
    <w:rsid w:val="000779C7"/>
    <w:rsid w:val="00077EAB"/>
    <w:rsid w:val="00080337"/>
    <w:rsid w:val="0008071E"/>
    <w:rsid w:val="000807DD"/>
    <w:rsid w:val="00081F8F"/>
    <w:rsid w:val="00082930"/>
    <w:rsid w:val="000831E5"/>
    <w:rsid w:val="00083366"/>
    <w:rsid w:val="00083451"/>
    <w:rsid w:val="0008355A"/>
    <w:rsid w:val="00083AFC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BF7"/>
    <w:rsid w:val="00090283"/>
    <w:rsid w:val="00090399"/>
    <w:rsid w:val="00090B69"/>
    <w:rsid w:val="00090F25"/>
    <w:rsid w:val="0009130A"/>
    <w:rsid w:val="0009145E"/>
    <w:rsid w:val="00091F28"/>
    <w:rsid w:val="0009203B"/>
    <w:rsid w:val="0009248E"/>
    <w:rsid w:val="00092C95"/>
    <w:rsid w:val="00092CFB"/>
    <w:rsid w:val="00092EC8"/>
    <w:rsid w:val="000932E0"/>
    <w:rsid w:val="000934B0"/>
    <w:rsid w:val="000935FC"/>
    <w:rsid w:val="00094094"/>
    <w:rsid w:val="000940DA"/>
    <w:rsid w:val="0009446D"/>
    <w:rsid w:val="00094E26"/>
    <w:rsid w:val="00095357"/>
    <w:rsid w:val="000957E8"/>
    <w:rsid w:val="000966E7"/>
    <w:rsid w:val="00096CDF"/>
    <w:rsid w:val="00096D4B"/>
    <w:rsid w:val="00097763"/>
    <w:rsid w:val="000978A4"/>
    <w:rsid w:val="00097BE1"/>
    <w:rsid w:val="000A01E8"/>
    <w:rsid w:val="000A0459"/>
    <w:rsid w:val="000A0A9C"/>
    <w:rsid w:val="000A0DAE"/>
    <w:rsid w:val="000A113F"/>
    <w:rsid w:val="000A121A"/>
    <w:rsid w:val="000A137B"/>
    <w:rsid w:val="000A14DA"/>
    <w:rsid w:val="000A17E0"/>
    <w:rsid w:val="000A1E35"/>
    <w:rsid w:val="000A2C20"/>
    <w:rsid w:val="000A2FAF"/>
    <w:rsid w:val="000A314D"/>
    <w:rsid w:val="000A3554"/>
    <w:rsid w:val="000A3820"/>
    <w:rsid w:val="000A3938"/>
    <w:rsid w:val="000A3E53"/>
    <w:rsid w:val="000A3F75"/>
    <w:rsid w:val="000A4D80"/>
    <w:rsid w:val="000A5491"/>
    <w:rsid w:val="000A54F1"/>
    <w:rsid w:val="000A567D"/>
    <w:rsid w:val="000A5684"/>
    <w:rsid w:val="000A654F"/>
    <w:rsid w:val="000A7BEC"/>
    <w:rsid w:val="000A7CA7"/>
    <w:rsid w:val="000A7DCF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F6D"/>
    <w:rsid w:val="000B2048"/>
    <w:rsid w:val="000B2AC6"/>
    <w:rsid w:val="000B3D0C"/>
    <w:rsid w:val="000B407A"/>
    <w:rsid w:val="000B40F1"/>
    <w:rsid w:val="000B43C0"/>
    <w:rsid w:val="000B453A"/>
    <w:rsid w:val="000B4893"/>
    <w:rsid w:val="000B4924"/>
    <w:rsid w:val="000B4DCD"/>
    <w:rsid w:val="000B5392"/>
    <w:rsid w:val="000B5C45"/>
    <w:rsid w:val="000B5CFC"/>
    <w:rsid w:val="000B63F6"/>
    <w:rsid w:val="000B6E81"/>
    <w:rsid w:val="000B7A6B"/>
    <w:rsid w:val="000B7C10"/>
    <w:rsid w:val="000B7C4F"/>
    <w:rsid w:val="000B7FE4"/>
    <w:rsid w:val="000C0BD4"/>
    <w:rsid w:val="000C104E"/>
    <w:rsid w:val="000C16AE"/>
    <w:rsid w:val="000C1831"/>
    <w:rsid w:val="000C1B64"/>
    <w:rsid w:val="000C1C26"/>
    <w:rsid w:val="000C1D99"/>
    <w:rsid w:val="000C2066"/>
    <w:rsid w:val="000C25E2"/>
    <w:rsid w:val="000C26A2"/>
    <w:rsid w:val="000C2D7D"/>
    <w:rsid w:val="000C2D87"/>
    <w:rsid w:val="000C392F"/>
    <w:rsid w:val="000C470C"/>
    <w:rsid w:val="000C4D5E"/>
    <w:rsid w:val="000C50AC"/>
    <w:rsid w:val="000C52D7"/>
    <w:rsid w:val="000C607C"/>
    <w:rsid w:val="000C6587"/>
    <w:rsid w:val="000C6E61"/>
    <w:rsid w:val="000D021F"/>
    <w:rsid w:val="000D04A3"/>
    <w:rsid w:val="000D069A"/>
    <w:rsid w:val="000D0708"/>
    <w:rsid w:val="000D08E9"/>
    <w:rsid w:val="000D0A82"/>
    <w:rsid w:val="000D0FC6"/>
    <w:rsid w:val="000D1226"/>
    <w:rsid w:val="000D1D35"/>
    <w:rsid w:val="000D2110"/>
    <w:rsid w:val="000D28A3"/>
    <w:rsid w:val="000D2A3E"/>
    <w:rsid w:val="000D2F3B"/>
    <w:rsid w:val="000D32C6"/>
    <w:rsid w:val="000D37C4"/>
    <w:rsid w:val="000D38A1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602A"/>
    <w:rsid w:val="000D6394"/>
    <w:rsid w:val="000D70A1"/>
    <w:rsid w:val="000D7735"/>
    <w:rsid w:val="000E0041"/>
    <w:rsid w:val="000E01DA"/>
    <w:rsid w:val="000E02A2"/>
    <w:rsid w:val="000E0428"/>
    <w:rsid w:val="000E0657"/>
    <w:rsid w:val="000E0AE0"/>
    <w:rsid w:val="000E0B0E"/>
    <w:rsid w:val="000E0F3E"/>
    <w:rsid w:val="000E18C6"/>
    <w:rsid w:val="000E1919"/>
    <w:rsid w:val="000E19AF"/>
    <w:rsid w:val="000E1B4D"/>
    <w:rsid w:val="000E343D"/>
    <w:rsid w:val="000E38F9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7B8"/>
    <w:rsid w:val="000E6DD7"/>
    <w:rsid w:val="000E6E4F"/>
    <w:rsid w:val="000E6EEE"/>
    <w:rsid w:val="000E728A"/>
    <w:rsid w:val="000E7750"/>
    <w:rsid w:val="000E7FF7"/>
    <w:rsid w:val="000F01B8"/>
    <w:rsid w:val="000F0239"/>
    <w:rsid w:val="000F0421"/>
    <w:rsid w:val="000F09F4"/>
    <w:rsid w:val="000F0C89"/>
    <w:rsid w:val="000F18C6"/>
    <w:rsid w:val="000F1B9C"/>
    <w:rsid w:val="000F1E68"/>
    <w:rsid w:val="000F21F4"/>
    <w:rsid w:val="000F2433"/>
    <w:rsid w:val="000F288C"/>
    <w:rsid w:val="000F30E4"/>
    <w:rsid w:val="000F3D51"/>
    <w:rsid w:val="000F47BB"/>
    <w:rsid w:val="000F50DA"/>
    <w:rsid w:val="000F5A00"/>
    <w:rsid w:val="000F6A55"/>
    <w:rsid w:val="000F6B04"/>
    <w:rsid w:val="000F6D68"/>
    <w:rsid w:val="000F72E8"/>
    <w:rsid w:val="000F744A"/>
    <w:rsid w:val="000F785B"/>
    <w:rsid w:val="00100345"/>
    <w:rsid w:val="001016C6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A9C"/>
    <w:rsid w:val="00106E3C"/>
    <w:rsid w:val="00106E75"/>
    <w:rsid w:val="00106EFA"/>
    <w:rsid w:val="0010769F"/>
    <w:rsid w:val="0010776C"/>
    <w:rsid w:val="00107959"/>
    <w:rsid w:val="00107A7C"/>
    <w:rsid w:val="00110BE3"/>
    <w:rsid w:val="00110FF3"/>
    <w:rsid w:val="001118F0"/>
    <w:rsid w:val="00111A45"/>
    <w:rsid w:val="0011295C"/>
    <w:rsid w:val="00112E90"/>
    <w:rsid w:val="00113FF5"/>
    <w:rsid w:val="001140A2"/>
    <w:rsid w:val="00114123"/>
    <w:rsid w:val="001142F5"/>
    <w:rsid w:val="001151EB"/>
    <w:rsid w:val="00115270"/>
    <w:rsid w:val="001152DA"/>
    <w:rsid w:val="00116163"/>
    <w:rsid w:val="00116A93"/>
    <w:rsid w:val="00116C19"/>
    <w:rsid w:val="00116D95"/>
    <w:rsid w:val="0011710F"/>
    <w:rsid w:val="00117721"/>
    <w:rsid w:val="0011787B"/>
    <w:rsid w:val="001178FE"/>
    <w:rsid w:val="00120160"/>
    <w:rsid w:val="00120554"/>
    <w:rsid w:val="00121410"/>
    <w:rsid w:val="001214D8"/>
    <w:rsid w:val="001217AD"/>
    <w:rsid w:val="00121FE3"/>
    <w:rsid w:val="00122156"/>
    <w:rsid w:val="00122A02"/>
    <w:rsid w:val="00122BDD"/>
    <w:rsid w:val="00122CAF"/>
    <w:rsid w:val="0012321E"/>
    <w:rsid w:val="0012350E"/>
    <w:rsid w:val="0012397B"/>
    <w:rsid w:val="00124EAF"/>
    <w:rsid w:val="0012507C"/>
    <w:rsid w:val="001250C3"/>
    <w:rsid w:val="001259B5"/>
    <w:rsid w:val="00125CEA"/>
    <w:rsid w:val="0012600E"/>
    <w:rsid w:val="00126D41"/>
    <w:rsid w:val="001273C6"/>
    <w:rsid w:val="001302E1"/>
    <w:rsid w:val="00130301"/>
    <w:rsid w:val="001305A6"/>
    <w:rsid w:val="00130657"/>
    <w:rsid w:val="001308F0"/>
    <w:rsid w:val="00130AFA"/>
    <w:rsid w:val="00130C5A"/>
    <w:rsid w:val="00131BBA"/>
    <w:rsid w:val="001326AC"/>
    <w:rsid w:val="00132D1A"/>
    <w:rsid w:val="0013396F"/>
    <w:rsid w:val="00133CDD"/>
    <w:rsid w:val="00133D8E"/>
    <w:rsid w:val="0013477E"/>
    <w:rsid w:val="00134913"/>
    <w:rsid w:val="00134FE8"/>
    <w:rsid w:val="001350E4"/>
    <w:rsid w:val="001353C5"/>
    <w:rsid w:val="00135BAB"/>
    <w:rsid w:val="001364E8"/>
    <w:rsid w:val="00136681"/>
    <w:rsid w:val="00136CAA"/>
    <w:rsid w:val="0013712B"/>
    <w:rsid w:val="001375FF"/>
    <w:rsid w:val="00137961"/>
    <w:rsid w:val="00137A8D"/>
    <w:rsid w:val="00137EA4"/>
    <w:rsid w:val="00140016"/>
    <w:rsid w:val="00140A9D"/>
    <w:rsid w:val="00141633"/>
    <w:rsid w:val="00141AA6"/>
    <w:rsid w:val="00141F84"/>
    <w:rsid w:val="00141FDD"/>
    <w:rsid w:val="00143871"/>
    <w:rsid w:val="001438B9"/>
    <w:rsid w:val="0014471B"/>
    <w:rsid w:val="00144971"/>
    <w:rsid w:val="001450FA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8C0"/>
    <w:rsid w:val="00147B5A"/>
    <w:rsid w:val="00147F2A"/>
    <w:rsid w:val="00147F33"/>
    <w:rsid w:val="00147F4B"/>
    <w:rsid w:val="00150208"/>
    <w:rsid w:val="00150A3D"/>
    <w:rsid w:val="001513CF"/>
    <w:rsid w:val="00151B07"/>
    <w:rsid w:val="00151C7D"/>
    <w:rsid w:val="00151FF8"/>
    <w:rsid w:val="001523ED"/>
    <w:rsid w:val="00152670"/>
    <w:rsid w:val="0015270D"/>
    <w:rsid w:val="00152A95"/>
    <w:rsid w:val="00152C52"/>
    <w:rsid w:val="00153123"/>
    <w:rsid w:val="00153225"/>
    <w:rsid w:val="00153277"/>
    <w:rsid w:val="00153344"/>
    <w:rsid w:val="00153A7F"/>
    <w:rsid w:val="00153AEA"/>
    <w:rsid w:val="00153CE1"/>
    <w:rsid w:val="00153FBD"/>
    <w:rsid w:val="0015423C"/>
    <w:rsid w:val="00154274"/>
    <w:rsid w:val="0015492A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604CE"/>
    <w:rsid w:val="001607E8"/>
    <w:rsid w:val="00161041"/>
    <w:rsid w:val="001613B4"/>
    <w:rsid w:val="00161497"/>
    <w:rsid w:val="00161883"/>
    <w:rsid w:val="00161B8C"/>
    <w:rsid w:val="00161DAF"/>
    <w:rsid w:val="00161E51"/>
    <w:rsid w:val="001620A0"/>
    <w:rsid w:val="00162123"/>
    <w:rsid w:val="00162353"/>
    <w:rsid w:val="001623FE"/>
    <w:rsid w:val="001638AD"/>
    <w:rsid w:val="00163A0F"/>
    <w:rsid w:val="00163CAD"/>
    <w:rsid w:val="00163D6A"/>
    <w:rsid w:val="00164348"/>
    <w:rsid w:val="00164731"/>
    <w:rsid w:val="00164C86"/>
    <w:rsid w:val="00164F79"/>
    <w:rsid w:val="00166B3B"/>
    <w:rsid w:val="00166BCA"/>
    <w:rsid w:val="00166C93"/>
    <w:rsid w:val="001674DD"/>
    <w:rsid w:val="0016750A"/>
    <w:rsid w:val="00167539"/>
    <w:rsid w:val="00167662"/>
    <w:rsid w:val="001679A4"/>
    <w:rsid w:val="00167A32"/>
    <w:rsid w:val="00167D5D"/>
    <w:rsid w:val="00170654"/>
    <w:rsid w:val="001708FD"/>
    <w:rsid w:val="00170A27"/>
    <w:rsid w:val="00170BDA"/>
    <w:rsid w:val="00170DE0"/>
    <w:rsid w:val="00171C45"/>
    <w:rsid w:val="001729B9"/>
    <w:rsid w:val="00172DC6"/>
    <w:rsid w:val="0017319E"/>
    <w:rsid w:val="001738B3"/>
    <w:rsid w:val="00173CBC"/>
    <w:rsid w:val="00173DC8"/>
    <w:rsid w:val="00174051"/>
    <w:rsid w:val="00174C6D"/>
    <w:rsid w:val="001752AE"/>
    <w:rsid w:val="001753F5"/>
    <w:rsid w:val="001759B6"/>
    <w:rsid w:val="00175F93"/>
    <w:rsid w:val="001764DF"/>
    <w:rsid w:val="00176E33"/>
    <w:rsid w:val="001770CD"/>
    <w:rsid w:val="001771E2"/>
    <w:rsid w:val="0017728F"/>
    <w:rsid w:val="0017742A"/>
    <w:rsid w:val="001777C2"/>
    <w:rsid w:val="00180047"/>
    <w:rsid w:val="00180F67"/>
    <w:rsid w:val="0018146F"/>
    <w:rsid w:val="001814AE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41"/>
    <w:rsid w:val="0018448D"/>
    <w:rsid w:val="001847AB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1D8"/>
    <w:rsid w:val="00187EC7"/>
    <w:rsid w:val="00190631"/>
    <w:rsid w:val="00190C33"/>
    <w:rsid w:val="001916F0"/>
    <w:rsid w:val="001918E6"/>
    <w:rsid w:val="00191C2C"/>
    <w:rsid w:val="001920B1"/>
    <w:rsid w:val="001920E1"/>
    <w:rsid w:val="00192484"/>
    <w:rsid w:val="001924AF"/>
    <w:rsid w:val="001928A9"/>
    <w:rsid w:val="00192A1A"/>
    <w:rsid w:val="00192CED"/>
    <w:rsid w:val="00193079"/>
    <w:rsid w:val="00193BE9"/>
    <w:rsid w:val="00193DC4"/>
    <w:rsid w:val="00194309"/>
    <w:rsid w:val="00194421"/>
    <w:rsid w:val="00194501"/>
    <w:rsid w:val="0019469C"/>
    <w:rsid w:val="00194A96"/>
    <w:rsid w:val="00194AEB"/>
    <w:rsid w:val="00195678"/>
    <w:rsid w:val="00195E3A"/>
    <w:rsid w:val="00195E52"/>
    <w:rsid w:val="0019637A"/>
    <w:rsid w:val="001965DB"/>
    <w:rsid w:val="001966C0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5EA"/>
    <w:rsid w:val="001A0D65"/>
    <w:rsid w:val="001A0DE5"/>
    <w:rsid w:val="001A12AB"/>
    <w:rsid w:val="001A1741"/>
    <w:rsid w:val="001A1B02"/>
    <w:rsid w:val="001A1CD4"/>
    <w:rsid w:val="001A2011"/>
    <w:rsid w:val="001A2174"/>
    <w:rsid w:val="001A25BB"/>
    <w:rsid w:val="001A25DC"/>
    <w:rsid w:val="001A281F"/>
    <w:rsid w:val="001A2BAF"/>
    <w:rsid w:val="001A329E"/>
    <w:rsid w:val="001A3301"/>
    <w:rsid w:val="001A3AB7"/>
    <w:rsid w:val="001A3E16"/>
    <w:rsid w:val="001A41C3"/>
    <w:rsid w:val="001A4300"/>
    <w:rsid w:val="001A472E"/>
    <w:rsid w:val="001A52BA"/>
    <w:rsid w:val="001A5543"/>
    <w:rsid w:val="001A6171"/>
    <w:rsid w:val="001A6828"/>
    <w:rsid w:val="001A6B72"/>
    <w:rsid w:val="001A6D2C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806"/>
    <w:rsid w:val="001B0C1A"/>
    <w:rsid w:val="001B0C9A"/>
    <w:rsid w:val="001B0E0F"/>
    <w:rsid w:val="001B142F"/>
    <w:rsid w:val="001B1C66"/>
    <w:rsid w:val="001B3063"/>
    <w:rsid w:val="001B31C9"/>
    <w:rsid w:val="001B345D"/>
    <w:rsid w:val="001B3626"/>
    <w:rsid w:val="001B3889"/>
    <w:rsid w:val="001B389F"/>
    <w:rsid w:val="001B39E7"/>
    <w:rsid w:val="001B3C77"/>
    <w:rsid w:val="001B43D1"/>
    <w:rsid w:val="001B4CA5"/>
    <w:rsid w:val="001B51A7"/>
    <w:rsid w:val="001B5A1E"/>
    <w:rsid w:val="001B5C0A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976"/>
    <w:rsid w:val="001C09E5"/>
    <w:rsid w:val="001C0AD3"/>
    <w:rsid w:val="001C1531"/>
    <w:rsid w:val="001C228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4526"/>
    <w:rsid w:val="001C528C"/>
    <w:rsid w:val="001C5D1A"/>
    <w:rsid w:val="001C5D83"/>
    <w:rsid w:val="001C5EF8"/>
    <w:rsid w:val="001C6340"/>
    <w:rsid w:val="001C6D39"/>
    <w:rsid w:val="001C6DAB"/>
    <w:rsid w:val="001C6DB5"/>
    <w:rsid w:val="001C6F8B"/>
    <w:rsid w:val="001C7ABF"/>
    <w:rsid w:val="001C7BFF"/>
    <w:rsid w:val="001C7F52"/>
    <w:rsid w:val="001D02CA"/>
    <w:rsid w:val="001D04C9"/>
    <w:rsid w:val="001D0B56"/>
    <w:rsid w:val="001D0E43"/>
    <w:rsid w:val="001D13FE"/>
    <w:rsid w:val="001D16D1"/>
    <w:rsid w:val="001D29CC"/>
    <w:rsid w:val="001D2CB7"/>
    <w:rsid w:val="001D301D"/>
    <w:rsid w:val="001D31AF"/>
    <w:rsid w:val="001D3882"/>
    <w:rsid w:val="001D3CD4"/>
    <w:rsid w:val="001D5372"/>
    <w:rsid w:val="001D5463"/>
    <w:rsid w:val="001D5549"/>
    <w:rsid w:val="001D5732"/>
    <w:rsid w:val="001D57F9"/>
    <w:rsid w:val="001D5F14"/>
    <w:rsid w:val="001D600B"/>
    <w:rsid w:val="001D654D"/>
    <w:rsid w:val="001D6884"/>
    <w:rsid w:val="001D6966"/>
    <w:rsid w:val="001D7282"/>
    <w:rsid w:val="001D7604"/>
    <w:rsid w:val="001D7865"/>
    <w:rsid w:val="001E0644"/>
    <w:rsid w:val="001E0DA7"/>
    <w:rsid w:val="001E155E"/>
    <w:rsid w:val="001E1615"/>
    <w:rsid w:val="001E1639"/>
    <w:rsid w:val="001E16A8"/>
    <w:rsid w:val="001E1702"/>
    <w:rsid w:val="001E1A94"/>
    <w:rsid w:val="001E234C"/>
    <w:rsid w:val="001E23F7"/>
    <w:rsid w:val="001E293B"/>
    <w:rsid w:val="001E2BFA"/>
    <w:rsid w:val="001E41C5"/>
    <w:rsid w:val="001E43FD"/>
    <w:rsid w:val="001E462E"/>
    <w:rsid w:val="001E4A60"/>
    <w:rsid w:val="001E50EA"/>
    <w:rsid w:val="001E5CD5"/>
    <w:rsid w:val="001E5D59"/>
    <w:rsid w:val="001E6BB6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34DE"/>
    <w:rsid w:val="001F38B1"/>
    <w:rsid w:val="001F442C"/>
    <w:rsid w:val="001F447E"/>
    <w:rsid w:val="001F45A4"/>
    <w:rsid w:val="001F4634"/>
    <w:rsid w:val="001F4683"/>
    <w:rsid w:val="001F4B3B"/>
    <w:rsid w:val="001F4CB9"/>
    <w:rsid w:val="001F5013"/>
    <w:rsid w:val="001F5337"/>
    <w:rsid w:val="001F5375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8FB"/>
    <w:rsid w:val="00200AE9"/>
    <w:rsid w:val="00200F14"/>
    <w:rsid w:val="00201051"/>
    <w:rsid w:val="002012AB"/>
    <w:rsid w:val="00201A44"/>
    <w:rsid w:val="00201FC1"/>
    <w:rsid w:val="00202A09"/>
    <w:rsid w:val="00203084"/>
    <w:rsid w:val="00203116"/>
    <w:rsid w:val="00203B15"/>
    <w:rsid w:val="002040DE"/>
    <w:rsid w:val="0020470E"/>
    <w:rsid w:val="00204AB5"/>
    <w:rsid w:val="00204B7F"/>
    <w:rsid w:val="00204C65"/>
    <w:rsid w:val="00204DC3"/>
    <w:rsid w:val="0020590E"/>
    <w:rsid w:val="002060BB"/>
    <w:rsid w:val="002069B4"/>
    <w:rsid w:val="002069D0"/>
    <w:rsid w:val="00207669"/>
    <w:rsid w:val="002079E1"/>
    <w:rsid w:val="00210389"/>
    <w:rsid w:val="00211067"/>
    <w:rsid w:val="00211A0F"/>
    <w:rsid w:val="00211E31"/>
    <w:rsid w:val="00211E53"/>
    <w:rsid w:val="00212075"/>
    <w:rsid w:val="00212180"/>
    <w:rsid w:val="0021224E"/>
    <w:rsid w:val="00212294"/>
    <w:rsid w:val="00212620"/>
    <w:rsid w:val="0021264B"/>
    <w:rsid w:val="00212908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78"/>
    <w:rsid w:val="002161E9"/>
    <w:rsid w:val="00216684"/>
    <w:rsid w:val="002167B2"/>
    <w:rsid w:val="00216AA4"/>
    <w:rsid w:val="00216C6B"/>
    <w:rsid w:val="00216DA4"/>
    <w:rsid w:val="00216DAE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920"/>
    <w:rsid w:val="00222BE8"/>
    <w:rsid w:val="00222EC1"/>
    <w:rsid w:val="00223005"/>
    <w:rsid w:val="0022376F"/>
    <w:rsid w:val="002247EB"/>
    <w:rsid w:val="002247FC"/>
    <w:rsid w:val="00224CB6"/>
    <w:rsid w:val="00225304"/>
    <w:rsid w:val="002254A5"/>
    <w:rsid w:val="00225770"/>
    <w:rsid w:val="002264E5"/>
    <w:rsid w:val="00226CFF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39FC"/>
    <w:rsid w:val="00234007"/>
    <w:rsid w:val="00234107"/>
    <w:rsid w:val="002342E4"/>
    <w:rsid w:val="002347C9"/>
    <w:rsid w:val="00234B91"/>
    <w:rsid w:val="0023556E"/>
    <w:rsid w:val="00235833"/>
    <w:rsid w:val="00235DC3"/>
    <w:rsid w:val="0023692F"/>
    <w:rsid w:val="00236ABD"/>
    <w:rsid w:val="00236B72"/>
    <w:rsid w:val="00236DD2"/>
    <w:rsid w:val="00237406"/>
    <w:rsid w:val="00240D0A"/>
    <w:rsid w:val="002412F3"/>
    <w:rsid w:val="0024137C"/>
    <w:rsid w:val="002419B0"/>
    <w:rsid w:val="002419DF"/>
    <w:rsid w:val="002422C1"/>
    <w:rsid w:val="0024294A"/>
    <w:rsid w:val="00243842"/>
    <w:rsid w:val="00243C90"/>
    <w:rsid w:val="00243F3B"/>
    <w:rsid w:val="00244C2F"/>
    <w:rsid w:val="00245F89"/>
    <w:rsid w:val="00246520"/>
    <w:rsid w:val="0024668F"/>
    <w:rsid w:val="00246AAC"/>
    <w:rsid w:val="00246AE1"/>
    <w:rsid w:val="002471B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FF1"/>
    <w:rsid w:val="0025102B"/>
    <w:rsid w:val="002512BF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392"/>
    <w:rsid w:val="002546B3"/>
    <w:rsid w:val="00255085"/>
    <w:rsid w:val="00255592"/>
    <w:rsid w:val="0025624D"/>
    <w:rsid w:val="0025644E"/>
    <w:rsid w:val="00256683"/>
    <w:rsid w:val="00256B8C"/>
    <w:rsid w:val="00256F0B"/>
    <w:rsid w:val="00256FD6"/>
    <w:rsid w:val="00257586"/>
    <w:rsid w:val="0025784C"/>
    <w:rsid w:val="0026068D"/>
    <w:rsid w:val="00260704"/>
    <w:rsid w:val="00260B2A"/>
    <w:rsid w:val="002615FB"/>
    <w:rsid w:val="00261EF2"/>
    <w:rsid w:val="002620E8"/>
    <w:rsid w:val="00262366"/>
    <w:rsid w:val="002623A4"/>
    <w:rsid w:val="00262A21"/>
    <w:rsid w:val="0026339F"/>
    <w:rsid w:val="00263953"/>
    <w:rsid w:val="00264B13"/>
    <w:rsid w:val="00265CFF"/>
    <w:rsid w:val="002670DA"/>
    <w:rsid w:val="002672DB"/>
    <w:rsid w:val="00267327"/>
    <w:rsid w:val="0026739D"/>
    <w:rsid w:val="002674D8"/>
    <w:rsid w:val="00267524"/>
    <w:rsid w:val="00267F54"/>
    <w:rsid w:val="002702C6"/>
    <w:rsid w:val="00272284"/>
    <w:rsid w:val="0027286B"/>
    <w:rsid w:val="00272A69"/>
    <w:rsid w:val="00272B3B"/>
    <w:rsid w:val="00272C9B"/>
    <w:rsid w:val="00273AE5"/>
    <w:rsid w:val="00274268"/>
    <w:rsid w:val="002746A7"/>
    <w:rsid w:val="0027487F"/>
    <w:rsid w:val="00274BD6"/>
    <w:rsid w:val="002753D3"/>
    <w:rsid w:val="00275424"/>
    <w:rsid w:val="002754FF"/>
    <w:rsid w:val="00275C95"/>
    <w:rsid w:val="00276495"/>
    <w:rsid w:val="00276989"/>
    <w:rsid w:val="00276AF6"/>
    <w:rsid w:val="0027709D"/>
    <w:rsid w:val="00277227"/>
    <w:rsid w:val="00277882"/>
    <w:rsid w:val="00277907"/>
    <w:rsid w:val="00277BAA"/>
    <w:rsid w:val="00277D5F"/>
    <w:rsid w:val="00277E8F"/>
    <w:rsid w:val="00280019"/>
    <w:rsid w:val="0028088E"/>
    <w:rsid w:val="00280DE9"/>
    <w:rsid w:val="00281C72"/>
    <w:rsid w:val="002823B4"/>
    <w:rsid w:val="0028298A"/>
    <w:rsid w:val="00282E8B"/>
    <w:rsid w:val="002834D4"/>
    <w:rsid w:val="00283830"/>
    <w:rsid w:val="00283842"/>
    <w:rsid w:val="00283858"/>
    <w:rsid w:val="002839EE"/>
    <w:rsid w:val="00284A17"/>
    <w:rsid w:val="00284F8D"/>
    <w:rsid w:val="00286090"/>
    <w:rsid w:val="00286DD9"/>
    <w:rsid w:val="00287082"/>
    <w:rsid w:val="00287230"/>
    <w:rsid w:val="0028733F"/>
    <w:rsid w:val="002900B8"/>
    <w:rsid w:val="00290B5E"/>
    <w:rsid w:val="00290C98"/>
    <w:rsid w:val="00290FE3"/>
    <w:rsid w:val="0029119F"/>
    <w:rsid w:val="00291338"/>
    <w:rsid w:val="00291FD2"/>
    <w:rsid w:val="00292149"/>
    <w:rsid w:val="00293855"/>
    <w:rsid w:val="002939BA"/>
    <w:rsid w:val="002941D6"/>
    <w:rsid w:val="0029465C"/>
    <w:rsid w:val="002948F6"/>
    <w:rsid w:val="00294FB6"/>
    <w:rsid w:val="002955CA"/>
    <w:rsid w:val="002959F9"/>
    <w:rsid w:val="00295B10"/>
    <w:rsid w:val="00295E2E"/>
    <w:rsid w:val="002966A5"/>
    <w:rsid w:val="00297DE8"/>
    <w:rsid w:val="00297EE9"/>
    <w:rsid w:val="002A01DA"/>
    <w:rsid w:val="002A03A6"/>
    <w:rsid w:val="002A059E"/>
    <w:rsid w:val="002A0828"/>
    <w:rsid w:val="002A0D98"/>
    <w:rsid w:val="002A0E17"/>
    <w:rsid w:val="002A1472"/>
    <w:rsid w:val="002A1910"/>
    <w:rsid w:val="002A2895"/>
    <w:rsid w:val="002A2FDF"/>
    <w:rsid w:val="002A3386"/>
    <w:rsid w:val="002A3622"/>
    <w:rsid w:val="002A39C8"/>
    <w:rsid w:val="002A3B24"/>
    <w:rsid w:val="002A3DF7"/>
    <w:rsid w:val="002A474D"/>
    <w:rsid w:val="002A4A25"/>
    <w:rsid w:val="002A4BA1"/>
    <w:rsid w:val="002A4EB6"/>
    <w:rsid w:val="002A5042"/>
    <w:rsid w:val="002A5730"/>
    <w:rsid w:val="002A5781"/>
    <w:rsid w:val="002A5D24"/>
    <w:rsid w:val="002A664B"/>
    <w:rsid w:val="002A669D"/>
    <w:rsid w:val="002A6890"/>
    <w:rsid w:val="002A6B32"/>
    <w:rsid w:val="002A7F05"/>
    <w:rsid w:val="002B04E4"/>
    <w:rsid w:val="002B083D"/>
    <w:rsid w:val="002B093F"/>
    <w:rsid w:val="002B1670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6EC"/>
    <w:rsid w:val="002B37D0"/>
    <w:rsid w:val="002B3F33"/>
    <w:rsid w:val="002B5182"/>
    <w:rsid w:val="002B57BD"/>
    <w:rsid w:val="002B57FD"/>
    <w:rsid w:val="002B5D67"/>
    <w:rsid w:val="002B6243"/>
    <w:rsid w:val="002B6336"/>
    <w:rsid w:val="002B6388"/>
    <w:rsid w:val="002B6723"/>
    <w:rsid w:val="002B6BF2"/>
    <w:rsid w:val="002B6CD3"/>
    <w:rsid w:val="002B74FF"/>
    <w:rsid w:val="002B7904"/>
    <w:rsid w:val="002B7DA3"/>
    <w:rsid w:val="002C03BC"/>
    <w:rsid w:val="002C0714"/>
    <w:rsid w:val="002C192E"/>
    <w:rsid w:val="002C1BA4"/>
    <w:rsid w:val="002C201C"/>
    <w:rsid w:val="002C24B7"/>
    <w:rsid w:val="002C26D3"/>
    <w:rsid w:val="002C288D"/>
    <w:rsid w:val="002C2E10"/>
    <w:rsid w:val="002C2EA5"/>
    <w:rsid w:val="002C3319"/>
    <w:rsid w:val="002C3552"/>
    <w:rsid w:val="002C38D0"/>
    <w:rsid w:val="002C3E1F"/>
    <w:rsid w:val="002C3E48"/>
    <w:rsid w:val="002C4224"/>
    <w:rsid w:val="002C44BE"/>
    <w:rsid w:val="002C46ED"/>
    <w:rsid w:val="002C4769"/>
    <w:rsid w:val="002C5AFF"/>
    <w:rsid w:val="002C5DFE"/>
    <w:rsid w:val="002C667E"/>
    <w:rsid w:val="002C67A2"/>
    <w:rsid w:val="002C6C35"/>
    <w:rsid w:val="002C7613"/>
    <w:rsid w:val="002C7F22"/>
    <w:rsid w:val="002D086D"/>
    <w:rsid w:val="002D1042"/>
    <w:rsid w:val="002D131C"/>
    <w:rsid w:val="002D1346"/>
    <w:rsid w:val="002D1485"/>
    <w:rsid w:val="002D15CA"/>
    <w:rsid w:val="002D1979"/>
    <w:rsid w:val="002D2250"/>
    <w:rsid w:val="002D2632"/>
    <w:rsid w:val="002D30B0"/>
    <w:rsid w:val="002D3CA1"/>
    <w:rsid w:val="002D3D2F"/>
    <w:rsid w:val="002D42D6"/>
    <w:rsid w:val="002D4BE8"/>
    <w:rsid w:val="002D4FD1"/>
    <w:rsid w:val="002D5190"/>
    <w:rsid w:val="002D54BE"/>
    <w:rsid w:val="002D55DA"/>
    <w:rsid w:val="002D55F5"/>
    <w:rsid w:val="002D5CDE"/>
    <w:rsid w:val="002D5F9F"/>
    <w:rsid w:val="002D6174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10B0"/>
    <w:rsid w:val="002E177B"/>
    <w:rsid w:val="002E215C"/>
    <w:rsid w:val="002E256A"/>
    <w:rsid w:val="002E25B0"/>
    <w:rsid w:val="002E2BA1"/>
    <w:rsid w:val="002E2FAB"/>
    <w:rsid w:val="002E35CE"/>
    <w:rsid w:val="002E395D"/>
    <w:rsid w:val="002E39D3"/>
    <w:rsid w:val="002E39F4"/>
    <w:rsid w:val="002E3DCB"/>
    <w:rsid w:val="002E3E8A"/>
    <w:rsid w:val="002E4093"/>
    <w:rsid w:val="002E515E"/>
    <w:rsid w:val="002E5235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65B"/>
    <w:rsid w:val="002F0D51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4681"/>
    <w:rsid w:val="002F5230"/>
    <w:rsid w:val="002F5425"/>
    <w:rsid w:val="002F5616"/>
    <w:rsid w:val="002F590B"/>
    <w:rsid w:val="002F59B5"/>
    <w:rsid w:val="002F5DBC"/>
    <w:rsid w:val="002F5DDC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CC"/>
    <w:rsid w:val="003008B8"/>
    <w:rsid w:val="003008FD"/>
    <w:rsid w:val="00300EEA"/>
    <w:rsid w:val="00300F4D"/>
    <w:rsid w:val="00301009"/>
    <w:rsid w:val="00301159"/>
    <w:rsid w:val="00301712"/>
    <w:rsid w:val="00301B2D"/>
    <w:rsid w:val="00301F99"/>
    <w:rsid w:val="0030252D"/>
    <w:rsid w:val="003027BD"/>
    <w:rsid w:val="00302DA3"/>
    <w:rsid w:val="0030300F"/>
    <w:rsid w:val="0030314F"/>
    <w:rsid w:val="00304296"/>
    <w:rsid w:val="003043CD"/>
    <w:rsid w:val="0030442B"/>
    <w:rsid w:val="0030448B"/>
    <w:rsid w:val="003045A8"/>
    <w:rsid w:val="0030673C"/>
    <w:rsid w:val="003067EC"/>
    <w:rsid w:val="0030688D"/>
    <w:rsid w:val="00307624"/>
    <w:rsid w:val="0030790F"/>
    <w:rsid w:val="003110EF"/>
    <w:rsid w:val="003116F3"/>
    <w:rsid w:val="00312260"/>
    <w:rsid w:val="003124CD"/>
    <w:rsid w:val="00312603"/>
    <w:rsid w:val="00312B73"/>
    <w:rsid w:val="00312C28"/>
    <w:rsid w:val="00313279"/>
    <w:rsid w:val="003134F3"/>
    <w:rsid w:val="00313595"/>
    <w:rsid w:val="003139F7"/>
    <w:rsid w:val="00313A77"/>
    <w:rsid w:val="003140E4"/>
    <w:rsid w:val="00314399"/>
    <w:rsid w:val="0031492A"/>
    <w:rsid w:val="00314956"/>
    <w:rsid w:val="00314A2C"/>
    <w:rsid w:val="00314AAE"/>
    <w:rsid w:val="00314C77"/>
    <w:rsid w:val="00315297"/>
    <w:rsid w:val="0031553B"/>
    <w:rsid w:val="003157CD"/>
    <w:rsid w:val="00315950"/>
    <w:rsid w:val="00315EE7"/>
    <w:rsid w:val="00316567"/>
    <w:rsid w:val="00316FFC"/>
    <w:rsid w:val="0031781C"/>
    <w:rsid w:val="00317F1C"/>
    <w:rsid w:val="00317F2D"/>
    <w:rsid w:val="00320048"/>
    <w:rsid w:val="003202DB"/>
    <w:rsid w:val="00320B30"/>
    <w:rsid w:val="00321073"/>
    <w:rsid w:val="00321A26"/>
    <w:rsid w:val="00321A30"/>
    <w:rsid w:val="00321BEB"/>
    <w:rsid w:val="00321C8A"/>
    <w:rsid w:val="00322852"/>
    <w:rsid w:val="00322A74"/>
    <w:rsid w:val="00322BC2"/>
    <w:rsid w:val="00323777"/>
    <w:rsid w:val="00323AA7"/>
    <w:rsid w:val="003240D4"/>
    <w:rsid w:val="0032440D"/>
    <w:rsid w:val="003244E0"/>
    <w:rsid w:val="00325114"/>
    <w:rsid w:val="00326081"/>
    <w:rsid w:val="00326122"/>
    <w:rsid w:val="003261F0"/>
    <w:rsid w:val="0032711E"/>
    <w:rsid w:val="003271F6"/>
    <w:rsid w:val="003275A0"/>
    <w:rsid w:val="00327D5D"/>
    <w:rsid w:val="003305BF"/>
    <w:rsid w:val="0033068E"/>
    <w:rsid w:val="0033078E"/>
    <w:rsid w:val="00330E63"/>
    <w:rsid w:val="00331D11"/>
    <w:rsid w:val="00331ECE"/>
    <w:rsid w:val="00332DD4"/>
    <w:rsid w:val="00333055"/>
    <w:rsid w:val="0033336A"/>
    <w:rsid w:val="00333AD3"/>
    <w:rsid w:val="00333EAE"/>
    <w:rsid w:val="00334215"/>
    <w:rsid w:val="00334858"/>
    <w:rsid w:val="00334DDC"/>
    <w:rsid w:val="00335110"/>
    <w:rsid w:val="00335DBA"/>
    <w:rsid w:val="0033602A"/>
    <w:rsid w:val="003362C5"/>
    <w:rsid w:val="00336A38"/>
    <w:rsid w:val="00336E63"/>
    <w:rsid w:val="0033708A"/>
    <w:rsid w:val="003371F8"/>
    <w:rsid w:val="00337206"/>
    <w:rsid w:val="00337466"/>
    <w:rsid w:val="0033766C"/>
    <w:rsid w:val="00337902"/>
    <w:rsid w:val="00340035"/>
    <w:rsid w:val="0034011E"/>
    <w:rsid w:val="0034013C"/>
    <w:rsid w:val="003402C9"/>
    <w:rsid w:val="00340688"/>
    <w:rsid w:val="00340A4D"/>
    <w:rsid w:val="00340BDA"/>
    <w:rsid w:val="0034158F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64C"/>
    <w:rsid w:val="00344807"/>
    <w:rsid w:val="00344E6C"/>
    <w:rsid w:val="0034527B"/>
    <w:rsid w:val="003454A6"/>
    <w:rsid w:val="00345A5F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0B29"/>
    <w:rsid w:val="00350B8C"/>
    <w:rsid w:val="00351287"/>
    <w:rsid w:val="003512A3"/>
    <w:rsid w:val="003512D4"/>
    <w:rsid w:val="0035168F"/>
    <w:rsid w:val="00352652"/>
    <w:rsid w:val="00352743"/>
    <w:rsid w:val="00352C66"/>
    <w:rsid w:val="00352D1F"/>
    <w:rsid w:val="00353217"/>
    <w:rsid w:val="00353365"/>
    <w:rsid w:val="0035354C"/>
    <w:rsid w:val="003535EB"/>
    <w:rsid w:val="003541CE"/>
    <w:rsid w:val="00354418"/>
    <w:rsid w:val="00354712"/>
    <w:rsid w:val="003551D2"/>
    <w:rsid w:val="00355DD8"/>
    <w:rsid w:val="00355F06"/>
    <w:rsid w:val="003560B5"/>
    <w:rsid w:val="00356468"/>
    <w:rsid w:val="00356C42"/>
    <w:rsid w:val="00356EDF"/>
    <w:rsid w:val="003576E7"/>
    <w:rsid w:val="003606AB"/>
    <w:rsid w:val="0036134A"/>
    <w:rsid w:val="003613C9"/>
    <w:rsid w:val="00361A0C"/>
    <w:rsid w:val="00361B41"/>
    <w:rsid w:val="00361EB9"/>
    <w:rsid w:val="00361ED2"/>
    <w:rsid w:val="003625F0"/>
    <w:rsid w:val="00362C0F"/>
    <w:rsid w:val="00362F5D"/>
    <w:rsid w:val="00362FEA"/>
    <w:rsid w:val="00363A77"/>
    <w:rsid w:val="00363E03"/>
    <w:rsid w:val="00364291"/>
    <w:rsid w:val="003646A6"/>
    <w:rsid w:val="00364A10"/>
    <w:rsid w:val="003656A8"/>
    <w:rsid w:val="00365894"/>
    <w:rsid w:val="00365D22"/>
    <w:rsid w:val="003667DA"/>
    <w:rsid w:val="003668F7"/>
    <w:rsid w:val="00366B83"/>
    <w:rsid w:val="00366DB1"/>
    <w:rsid w:val="003674AE"/>
    <w:rsid w:val="003679AD"/>
    <w:rsid w:val="00367A33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4FA"/>
    <w:rsid w:val="00372502"/>
    <w:rsid w:val="00372699"/>
    <w:rsid w:val="00372711"/>
    <w:rsid w:val="00372A81"/>
    <w:rsid w:val="00372BD0"/>
    <w:rsid w:val="00372DC4"/>
    <w:rsid w:val="00372F00"/>
    <w:rsid w:val="00373DF8"/>
    <w:rsid w:val="00374229"/>
    <w:rsid w:val="00374826"/>
    <w:rsid w:val="00374992"/>
    <w:rsid w:val="00374DAC"/>
    <w:rsid w:val="00375F2D"/>
    <w:rsid w:val="00375FDE"/>
    <w:rsid w:val="003761F3"/>
    <w:rsid w:val="003762B4"/>
    <w:rsid w:val="0037656C"/>
    <w:rsid w:val="003777F0"/>
    <w:rsid w:val="00377CDE"/>
    <w:rsid w:val="00377E5B"/>
    <w:rsid w:val="00377F81"/>
    <w:rsid w:val="003802E8"/>
    <w:rsid w:val="0038096C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BF1"/>
    <w:rsid w:val="003840A4"/>
    <w:rsid w:val="003848DF"/>
    <w:rsid w:val="00384DBE"/>
    <w:rsid w:val="00384E9F"/>
    <w:rsid w:val="00384FAB"/>
    <w:rsid w:val="003853EF"/>
    <w:rsid w:val="003855EE"/>
    <w:rsid w:val="00385EF0"/>
    <w:rsid w:val="00386775"/>
    <w:rsid w:val="00386DAE"/>
    <w:rsid w:val="00386F96"/>
    <w:rsid w:val="003873D6"/>
    <w:rsid w:val="003906E0"/>
    <w:rsid w:val="003907E3"/>
    <w:rsid w:val="0039081E"/>
    <w:rsid w:val="00390C01"/>
    <w:rsid w:val="003912DD"/>
    <w:rsid w:val="003913F1"/>
    <w:rsid w:val="003915D5"/>
    <w:rsid w:val="0039172D"/>
    <w:rsid w:val="003917A4"/>
    <w:rsid w:val="00391E70"/>
    <w:rsid w:val="00392259"/>
    <w:rsid w:val="00392297"/>
    <w:rsid w:val="0039252F"/>
    <w:rsid w:val="0039274D"/>
    <w:rsid w:val="00392C11"/>
    <w:rsid w:val="00393555"/>
    <w:rsid w:val="00393D73"/>
    <w:rsid w:val="0039490E"/>
    <w:rsid w:val="00395031"/>
    <w:rsid w:val="003958A4"/>
    <w:rsid w:val="003958AA"/>
    <w:rsid w:val="00395E44"/>
    <w:rsid w:val="00395FF2"/>
    <w:rsid w:val="00396A53"/>
    <w:rsid w:val="003970B8"/>
    <w:rsid w:val="0039734B"/>
    <w:rsid w:val="0039774C"/>
    <w:rsid w:val="00397756"/>
    <w:rsid w:val="003977E4"/>
    <w:rsid w:val="00397EBB"/>
    <w:rsid w:val="003A0533"/>
    <w:rsid w:val="003A0AC9"/>
    <w:rsid w:val="003A2430"/>
    <w:rsid w:val="003A2566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BA8"/>
    <w:rsid w:val="003A6110"/>
    <w:rsid w:val="003A64C1"/>
    <w:rsid w:val="003A67ED"/>
    <w:rsid w:val="003A6941"/>
    <w:rsid w:val="003A69C6"/>
    <w:rsid w:val="003A736F"/>
    <w:rsid w:val="003A75C4"/>
    <w:rsid w:val="003A7A26"/>
    <w:rsid w:val="003B003F"/>
    <w:rsid w:val="003B0934"/>
    <w:rsid w:val="003B09A9"/>
    <w:rsid w:val="003B1670"/>
    <w:rsid w:val="003B1A55"/>
    <w:rsid w:val="003B264E"/>
    <w:rsid w:val="003B30FB"/>
    <w:rsid w:val="003B35F4"/>
    <w:rsid w:val="003B37E8"/>
    <w:rsid w:val="003B3CE4"/>
    <w:rsid w:val="003B42DB"/>
    <w:rsid w:val="003B4A96"/>
    <w:rsid w:val="003B57CA"/>
    <w:rsid w:val="003B58D4"/>
    <w:rsid w:val="003B5F7E"/>
    <w:rsid w:val="003B7BD3"/>
    <w:rsid w:val="003B7C28"/>
    <w:rsid w:val="003C0763"/>
    <w:rsid w:val="003C08B8"/>
    <w:rsid w:val="003C10D7"/>
    <w:rsid w:val="003C1220"/>
    <w:rsid w:val="003C17BF"/>
    <w:rsid w:val="003C18B7"/>
    <w:rsid w:val="003C18EA"/>
    <w:rsid w:val="003C1B03"/>
    <w:rsid w:val="003C257B"/>
    <w:rsid w:val="003C27D3"/>
    <w:rsid w:val="003C3001"/>
    <w:rsid w:val="003C3279"/>
    <w:rsid w:val="003C3C54"/>
    <w:rsid w:val="003C407A"/>
    <w:rsid w:val="003C448B"/>
    <w:rsid w:val="003C44EE"/>
    <w:rsid w:val="003C496A"/>
    <w:rsid w:val="003C4A17"/>
    <w:rsid w:val="003C5176"/>
    <w:rsid w:val="003C5FBF"/>
    <w:rsid w:val="003C6ACC"/>
    <w:rsid w:val="003C6ADC"/>
    <w:rsid w:val="003C6BC1"/>
    <w:rsid w:val="003C7D42"/>
    <w:rsid w:val="003D144B"/>
    <w:rsid w:val="003D1D88"/>
    <w:rsid w:val="003D32E2"/>
    <w:rsid w:val="003D35B5"/>
    <w:rsid w:val="003D377D"/>
    <w:rsid w:val="003D3890"/>
    <w:rsid w:val="003D3B4B"/>
    <w:rsid w:val="003D3B9C"/>
    <w:rsid w:val="003D3C71"/>
    <w:rsid w:val="003D3FE9"/>
    <w:rsid w:val="003D4955"/>
    <w:rsid w:val="003D4C28"/>
    <w:rsid w:val="003D4C95"/>
    <w:rsid w:val="003D4FA3"/>
    <w:rsid w:val="003D58B9"/>
    <w:rsid w:val="003D5E8E"/>
    <w:rsid w:val="003D6030"/>
    <w:rsid w:val="003D6034"/>
    <w:rsid w:val="003D6445"/>
    <w:rsid w:val="003D686B"/>
    <w:rsid w:val="003D697B"/>
    <w:rsid w:val="003D6B84"/>
    <w:rsid w:val="003D708E"/>
    <w:rsid w:val="003D7757"/>
    <w:rsid w:val="003D784A"/>
    <w:rsid w:val="003D7D1B"/>
    <w:rsid w:val="003E02F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98F"/>
    <w:rsid w:val="003E3B5D"/>
    <w:rsid w:val="003E3C8C"/>
    <w:rsid w:val="003E4382"/>
    <w:rsid w:val="003E4CE1"/>
    <w:rsid w:val="003E5034"/>
    <w:rsid w:val="003E543B"/>
    <w:rsid w:val="003E60BF"/>
    <w:rsid w:val="003E663C"/>
    <w:rsid w:val="003E683C"/>
    <w:rsid w:val="003E6DE3"/>
    <w:rsid w:val="003E7667"/>
    <w:rsid w:val="003E7941"/>
    <w:rsid w:val="003E7CC9"/>
    <w:rsid w:val="003F068E"/>
    <w:rsid w:val="003F0B28"/>
    <w:rsid w:val="003F0EA7"/>
    <w:rsid w:val="003F131C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03C"/>
    <w:rsid w:val="003F448F"/>
    <w:rsid w:val="003F45FA"/>
    <w:rsid w:val="003F49BA"/>
    <w:rsid w:val="003F5AD8"/>
    <w:rsid w:val="003F5DEA"/>
    <w:rsid w:val="003F5F7C"/>
    <w:rsid w:val="003F614C"/>
    <w:rsid w:val="003F6592"/>
    <w:rsid w:val="003F67FA"/>
    <w:rsid w:val="003F6CDE"/>
    <w:rsid w:val="003F77C8"/>
    <w:rsid w:val="003F7956"/>
    <w:rsid w:val="003F7F52"/>
    <w:rsid w:val="004000E3"/>
    <w:rsid w:val="004005C6"/>
    <w:rsid w:val="00400B37"/>
    <w:rsid w:val="00400C94"/>
    <w:rsid w:val="00400D0C"/>
    <w:rsid w:val="0040177E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4EA"/>
    <w:rsid w:val="004079A8"/>
    <w:rsid w:val="00407BE6"/>
    <w:rsid w:val="00410678"/>
    <w:rsid w:val="00410BDD"/>
    <w:rsid w:val="00411363"/>
    <w:rsid w:val="00411447"/>
    <w:rsid w:val="00411DF7"/>
    <w:rsid w:val="00411EC6"/>
    <w:rsid w:val="00412126"/>
    <w:rsid w:val="0041265F"/>
    <w:rsid w:val="004127A4"/>
    <w:rsid w:val="00412B9F"/>
    <w:rsid w:val="004135FF"/>
    <w:rsid w:val="004136CA"/>
    <w:rsid w:val="004139FC"/>
    <w:rsid w:val="00413E7E"/>
    <w:rsid w:val="004144D1"/>
    <w:rsid w:val="00415492"/>
    <w:rsid w:val="00415588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6E1"/>
    <w:rsid w:val="00424911"/>
    <w:rsid w:val="00425066"/>
    <w:rsid w:val="004255C9"/>
    <w:rsid w:val="00425AF3"/>
    <w:rsid w:val="00426243"/>
    <w:rsid w:val="00426B60"/>
    <w:rsid w:val="00427601"/>
    <w:rsid w:val="004277DF"/>
    <w:rsid w:val="00427BD5"/>
    <w:rsid w:val="00427F4A"/>
    <w:rsid w:val="00427F53"/>
    <w:rsid w:val="00427FCE"/>
    <w:rsid w:val="004302A6"/>
    <w:rsid w:val="004302E0"/>
    <w:rsid w:val="00430421"/>
    <w:rsid w:val="0043066C"/>
    <w:rsid w:val="00430804"/>
    <w:rsid w:val="0043096D"/>
    <w:rsid w:val="004314B5"/>
    <w:rsid w:val="004319E4"/>
    <w:rsid w:val="00432028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5FCD"/>
    <w:rsid w:val="004375CF"/>
    <w:rsid w:val="0043775D"/>
    <w:rsid w:val="004379B2"/>
    <w:rsid w:val="00437D83"/>
    <w:rsid w:val="004404CC"/>
    <w:rsid w:val="00440EC8"/>
    <w:rsid w:val="00441AB0"/>
    <w:rsid w:val="0044209A"/>
    <w:rsid w:val="00442844"/>
    <w:rsid w:val="00442A97"/>
    <w:rsid w:val="00442BEE"/>
    <w:rsid w:val="00442E68"/>
    <w:rsid w:val="00442E7E"/>
    <w:rsid w:val="00443143"/>
    <w:rsid w:val="004438B5"/>
    <w:rsid w:val="00443D38"/>
    <w:rsid w:val="00443E2B"/>
    <w:rsid w:val="0044409C"/>
    <w:rsid w:val="004445CF"/>
    <w:rsid w:val="004446C2"/>
    <w:rsid w:val="00444AE0"/>
    <w:rsid w:val="00445080"/>
    <w:rsid w:val="004453AF"/>
    <w:rsid w:val="00445CD8"/>
    <w:rsid w:val="00445E83"/>
    <w:rsid w:val="00446004"/>
    <w:rsid w:val="00446947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2F9A"/>
    <w:rsid w:val="00453B1C"/>
    <w:rsid w:val="0045423E"/>
    <w:rsid w:val="004547DF"/>
    <w:rsid w:val="00454A6C"/>
    <w:rsid w:val="00455117"/>
    <w:rsid w:val="00455530"/>
    <w:rsid w:val="004558D7"/>
    <w:rsid w:val="00456A7E"/>
    <w:rsid w:val="00456DA4"/>
    <w:rsid w:val="00456FE2"/>
    <w:rsid w:val="00457411"/>
    <w:rsid w:val="00457413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1D71"/>
    <w:rsid w:val="00462E34"/>
    <w:rsid w:val="00462E44"/>
    <w:rsid w:val="00462FCF"/>
    <w:rsid w:val="0046345B"/>
    <w:rsid w:val="0046354E"/>
    <w:rsid w:val="00463E97"/>
    <w:rsid w:val="004640D1"/>
    <w:rsid w:val="004642A3"/>
    <w:rsid w:val="00464A30"/>
    <w:rsid w:val="0046514E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A27"/>
    <w:rsid w:val="00471E18"/>
    <w:rsid w:val="00471ED5"/>
    <w:rsid w:val="0047209C"/>
    <w:rsid w:val="00472680"/>
    <w:rsid w:val="00472944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132"/>
    <w:rsid w:val="00476549"/>
    <w:rsid w:val="004768BF"/>
    <w:rsid w:val="00476B09"/>
    <w:rsid w:val="00476F5E"/>
    <w:rsid w:val="0047790D"/>
    <w:rsid w:val="00480263"/>
    <w:rsid w:val="0048065F"/>
    <w:rsid w:val="00480693"/>
    <w:rsid w:val="004809D2"/>
    <w:rsid w:val="00480BA4"/>
    <w:rsid w:val="00481081"/>
    <w:rsid w:val="00481120"/>
    <w:rsid w:val="00481784"/>
    <w:rsid w:val="00481C88"/>
    <w:rsid w:val="00481F9F"/>
    <w:rsid w:val="00482B89"/>
    <w:rsid w:val="00482D80"/>
    <w:rsid w:val="00482DC9"/>
    <w:rsid w:val="00482DFF"/>
    <w:rsid w:val="004830B5"/>
    <w:rsid w:val="00484147"/>
    <w:rsid w:val="004845C0"/>
    <w:rsid w:val="0048469B"/>
    <w:rsid w:val="004847AC"/>
    <w:rsid w:val="004847E4"/>
    <w:rsid w:val="004849D1"/>
    <w:rsid w:val="004850C1"/>
    <w:rsid w:val="00485B07"/>
    <w:rsid w:val="00485E46"/>
    <w:rsid w:val="00485F06"/>
    <w:rsid w:val="00486061"/>
    <w:rsid w:val="00486455"/>
    <w:rsid w:val="0048667E"/>
    <w:rsid w:val="0048669F"/>
    <w:rsid w:val="004866CE"/>
    <w:rsid w:val="0048682A"/>
    <w:rsid w:val="00486BF4"/>
    <w:rsid w:val="004873D1"/>
    <w:rsid w:val="004878C9"/>
    <w:rsid w:val="00487CA8"/>
    <w:rsid w:val="00487D4E"/>
    <w:rsid w:val="00490474"/>
    <w:rsid w:val="0049059F"/>
    <w:rsid w:val="00490AEB"/>
    <w:rsid w:val="00490F9B"/>
    <w:rsid w:val="004913B6"/>
    <w:rsid w:val="00492D54"/>
    <w:rsid w:val="00492E5B"/>
    <w:rsid w:val="0049303E"/>
    <w:rsid w:val="00493253"/>
    <w:rsid w:val="0049375A"/>
    <w:rsid w:val="00493C0A"/>
    <w:rsid w:val="00493C66"/>
    <w:rsid w:val="00493C9A"/>
    <w:rsid w:val="00493E80"/>
    <w:rsid w:val="00493F02"/>
    <w:rsid w:val="004943B7"/>
    <w:rsid w:val="00494B88"/>
    <w:rsid w:val="00495039"/>
    <w:rsid w:val="00495048"/>
    <w:rsid w:val="0049506C"/>
    <w:rsid w:val="004957E9"/>
    <w:rsid w:val="00495AE5"/>
    <w:rsid w:val="00495CFB"/>
    <w:rsid w:val="00496001"/>
    <w:rsid w:val="0049603C"/>
    <w:rsid w:val="00496115"/>
    <w:rsid w:val="0049699A"/>
    <w:rsid w:val="00496FD7"/>
    <w:rsid w:val="00497D70"/>
    <w:rsid w:val="004A0829"/>
    <w:rsid w:val="004A128F"/>
    <w:rsid w:val="004A1FDD"/>
    <w:rsid w:val="004A22FE"/>
    <w:rsid w:val="004A276D"/>
    <w:rsid w:val="004A2CE1"/>
    <w:rsid w:val="004A2F78"/>
    <w:rsid w:val="004A2F8D"/>
    <w:rsid w:val="004A30F1"/>
    <w:rsid w:val="004A3933"/>
    <w:rsid w:val="004A3BD9"/>
    <w:rsid w:val="004A3FD4"/>
    <w:rsid w:val="004A45B5"/>
    <w:rsid w:val="004A4D7A"/>
    <w:rsid w:val="004A57FB"/>
    <w:rsid w:val="004A5848"/>
    <w:rsid w:val="004A635F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B053D"/>
    <w:rsid w:val="004B07A7"/>
    <w:rsid w:val="004B0BE3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405C"/>
    <w:rsid w:val="004B4130"/>
    <w:rsid w:val="004B481F"/>
    <w:rsid w:val="004B4853"/>
    <w:rsid w:val="004B489D"/>
    <w:rsid w:val="004B4A44"/>
    <w:rsid w:val="004B4D26"/>
    <w:rsid w:val="004B4EA2"/>
    <w:rsid w:val="004B5030"/>
    <w:rsid w:val="004B5205"/>
    <w:rsid w:val="004B52CE"/>
    <w:rsid w:val="004B55FA"/>
    <w:rsid w:val="004B5991"/>
    <w:rsid w:val="004B68E2"/>
    <w:rsid w:val="004B6C02"/>
    <w:rsid w:val="004B7EBD"/>
    <w:rsid w:val="004B7F7E"/>
    <w:rsid w:val="004C0065"/>
    <w:rsid w:val="004C0540"/>
    <w:rsid w:val="004C0C42"/>
    <w:rsid w:val="004C12A9"/>
    <w:rsid w:val="004C17CF"/>
    <w:rsid w:val="004C1F0A"/>
    <w:rsid w:val="004C2EDA"/>
    <w:rsid w:val="004C333C"/>
    <w:rsid w:val="004C37DF"/>
    <w:rsid w:val="004C3D4F"/>
    <w:rsid w:val="004C3E3A"/>
    <w:rsid w:val="004C40B6"/>
    <w:rsid w:val="004C4239"/>
    <w:rsid w:val="004C4448"/>
    <w:rsid w:val="004C4631"/>
    <w:rsid w:val="004C4BBD"/>
    <w:rsid w:val="004C4D6A"/>
    <w:rsid w:val="004C4E44"/>
    <w:rsid w:val="004C4E51"/>
    <w:rsid w:val="004C54C0"/>
    <w:rsid w:val="004C6178"/>
    <w:rsid w:val="004C6452"/>
    <w:rsid w:val="004D05BE"/>
    <w:rsid w:val="004D0755"/>
    <w:rsid w:val="004D0848"/>
    <w:rsid w:val="004D0F1F"/>
    <w:rsid w:val="004D0F21"/>
    <w:rsid w:val="004D1D71"/>
    <w:rsid w:val="004D205C"/>
    <w:rsid w:val="004D253D"/>
    <w:rsid w:val="004D2544"/>
    <w:rsid w:val="004D2663"/>
    <w:rsid w:val="004D2734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E11"/>
    <w:rsid w:val="004D61BB"/>
    <w:rsid w:val="004D62B2"/>
    <w:rsid w:val="004D63AC"/>
    <w:rsid w:val="004D65C2"/>
    <w:rsid w:val="004D6C16"/>
    <w:rsid w:val="004D72CB"/>
    <w:rsid w:val="004D7C88"/>
    <w:rsid w:val="004E0183"/>
    <w:rsid w:val="004E0646"/>
    <w:rsid w:val="004E068D"/>
    <w:rsid w:val="004E088D"/>
    <w:rsid w:val="004E0ED3"/>
    <w:rsid w:val="004E1684"/>
    <w:rsid w:val="004E1884"/>
    <w:rsid w:val="004E2256"/>
    <w:rsid w:val="004E26C3"/>
    <w:rsid w:val="004E2E22"/>
    <w:rsid w:val="004E319C"/>
    <w:rsid w:val="004E3F0A"/>
    <w:rsid w:val="004E4C60"/>
    <w:rsid w:val="004E51BF"/>
    <w:rsid w:val="004E5554"/>
    <w:rsid w:val="004E5B51"/>
    <w:rsid w:val="004E5E2D"/>
    <w:rsid w:val="004E6090"/>
    <w:rsid w:val="004E624D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782"/>
    <w:rsid w:val="004F2EDC"/>
    <w:rsid w:val="004F307F"/>
    <w:rsid w:val="004F3215"/>
    <w:rsid w:val="004F3897"/>
    <w:rsid w:val="004F3C65"/>
    <w:rsid w:val="004F4776"/>
    <w:rsid w:val="004F4978"/>
    <w:rsid w:val="004F4EA3"/>
    <w:rsid w:val="004F4FF0"/>
    <w:rsid w:val="004F50E8"/>
    <w:rsid w:val="004F52BB"/>
    <w:rsid w:val="004F53A3"/>
    <w:rsid w:val="004F6453"/>
    <w:rsid w:val="004F71AC"/>
    <w:rsid w:val="004F72E6"/>
    <w:rsid w:val="004F7C18"/>
    <w:rsid w:val="004F7D83"/>
    <w:rsid w:val="004F7E7B"/>
    <w:rsid w:val="0050001F"/>
    <w:rsid w:val="005004FC"/>
    <w:rsid w:val="00501F50"/>
    <w:rsid w:val="005020AA"/>
    <w:rsid w:val="005021DE"/>
    <w:rsid w:val="005023BC"/>
    <w:rsid w:val="00502A2E"/>
    <w:rsid w:val="00502F68"/>
    <w:rsid w:val="00502FB0"/>
    <w:rsid w:val="00502FB1"/>
    <w:rsid w:val="0050373E"/>
    <w:rsid w:val="005039A1"/>
    <w:rsid w:val="00504793"/>
    <w:rsid w:val="0050567B"/>
    <w:rsid w:val="0050578B"/>
    <w:rsid w:val="00505E7A"/>
    <w:rsid w:val="00505F32"/>
    <w:rsid w:val="00505FE0"/>
    <w:rsid w:val="005066BF"/>
    <w:rsid w:val="00507855"/>
    <w:rsid w:val="00510A75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533"/>
    <w:rsid w:val="005148D7"/>
    <w:rsid w:val="00514984"/>
    <w:rsid w:val="00514B23"/>
    <w:rsid w:val="00515858"/>
    <w:rsid w:val="00515E23"/>
    <w:rsid w:val="0051614A"/>
    <w:rsid w:val="00516304"/>
    <w:rsid w:val="005168E7"/>
    <w:rsid w:val="00516EB8"/>
    <w:rsid w:val="005177C3"/>
    <w:rsid w:val="00520516"/>
    <w:rsid w:val="00520A7E"/>
    <w:rsid w:val="005210EC"/>
    <w:rsid w:val="005214A3"/>
    <w:rsid w:val="00521A02"/>
    <w:rsid w:val="005226FC"/>
    <w:rsid w:val="00522A35"/>
    <w:rsid w:val="00522CC0"/>
    <w:rsid w:val="00522EA6"/>
    <w:rsid w:val="0052312C"/>
    <w:rsid w:val="00524538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6CC"/>
    <w:rsid w:val="00531C09"/>
    <w:rsid w:val="00531C54"/>
    <w:rsid w:val="00531CC7"/>
    <w:rsid w:val="005324B0"/>
    <w:rsid w:val="0053395F"/>
    <w:rsid w:val="0053396A"/>
    <w:rsid w:val="00533C78"/>
    <w:rsid w:val="00534208"/>
    <w:rsid w:val="005348FC"/>
    <w:rsid w:val="00534C97"/>
    <w:rsid w:val="005357CB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94D"/>
    <w:rsid w:val="00540A5C"/>
    <w:rsid w:val="00540AAF"/>
    <w:rsid w:val="00540DEC"/>
    <w:rsid w:val="0054166C"/>
    <w:rsid w:val="00541F97"/>
    <w:rsid w:val="00542C0D"/>
    <w:rsid w:val="00542DB0"/>
    <w:rsid w:val="00542E9C"/>
    <w:rsid w:val="005431C3"/>
    <w:rsid w:val="0054394F"/>
    <w:rsid w:val="00544084"/>
    <w:rsid w:val="005442F1"/>
    <w:rsid w:val="00544323"/>
    <w:rsid w:val="0054485F"/>
    <w:rsid w:val="005449C3"/>
    <w:rsid w:val="00545286"/>
    <w:rsid w:val="005455AE"/>
    <w:rsid w:val="005457FC"/>
    <w:rsid w:val="005458EF"/>
    <w:rsid w:val="00545933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7F2"/>
    <w:rsid w:val="00551AE9"/>
    <w:rsid w:val="00552219"/>
    <w:rsid w:val="005524C1"/>
    <w:rsid w:val="00552721"/>
    <w:rsid w:val="00552CD9"/>
    <w:rsid w:val="00552E51"/>
    <w:rsid w:val="005534FF"/>
    <w:rsid w:val="0055366F"/>
    <w:rsid w:val="00553807"/>
    <w:rsid w:val="00553837"/>
    <w:rsid w:val="00553A9D"/>
    <w:rsid w:val="005548FC"/>
    <w:rsid w:val="00554FC8"/>
    <w:rsid w:val="00555265"/>
    <w:rsid w:val="005555FD"/>
    <w:rsid w:val="0055585A"/>
    <w:rsid w:val="00555A04"/>
    <w:rsid w:val="00555B77"/>
    <w:rsid w:val="00555BC9"/>
    <w:rsid w:val="00555EFB"/>
    <w:rsid w:val="00555FA8"/>
    <w:rsid w:val="00557939"/>
    <w:rsid w:val="00557CE0"/>
    <w:rsid w:val="005602E2"/>
    <w:rsid w:val="005603AC"/>
    <w:rsid w:val="005606CD"/>
    <w:rsid w:val="005606D4"/>
    <w:rsid w:val="005609F7"/>
    <w:rsid w:val="005610B6"/>
    <w:rsid w:val="00561343"/>
    <w:rsid w:val="0056227C"/>
    <w:rsid w:val="005630EC"/>
    <w:rsid w:val="0056355F"/>
    <w:rsid w:val="00563B6C"/>
    <w:rsid w:val="00563FFD"/>
    <w:rsid w:val="00564F61"/>
    <w:rsid w:val="005658D5"/>
    <w:rsid w:val="00565EA7"/>
    <w:rsid w:val="00565F71"/>
    <w:rsid w:val="005668B8"/>
    <w:rsid w:val="00567807"/>
    <w:rsid w:val="005679D4"/>
    <w:rsid w:val="00567D68"/>
    <w:rsid w:val="00570609"/>
    <w:rsid w:val="00570AF3"/>
    <w:rsid w:val="00570FD5"/>
    <w:rsid w:val="00571464"/>
    <w:rsid w:val="00571E34"/>
    <w:rsid w:val="0057208D"/>
    <w:rsid w:val="00572806"/>
    <w:rsid w:val="00572A30"/>
    <w:rsid w:val="00572F53"/>
    <w:rsid w:val="0057374A"/>
    <w:rsid w:val="00573AC0"/>
    <w:rsid w:val="005741EA"/>
    <w:rsid w:val="005743D9"/>
    <w:rsid w:val="00574543"/>
    <w:rsid w:val="00574C4A"/>
    <w:rsid w:val="00575521"/>
    <w:rsid w:val="005758A7"/>
    <w:rsid w:val="00575F87"/>
    <w:rsid w:val="00576076"/>
    <w:rsid w:val="005761A3"/>
    <w:rsid w:val="005764E7"/>
    <w:rsid w:val="0057694A"/>
    <w:rsid w:val="00576D6F"/>
    <w:rsid w:val="00576F64"/>
    <w:rsid w:val="00577779"/>
    <w:rsid w:val="0058008E"/>
    <w:rsid w:val="00580580"/>
    <w:rsid w:val="00581744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615A"/>
    <w:rsid w:val="005866F8"/>
    <w:rsid w:val="0058686B"/>
    <w:rsid w:val="00586C2A"/>
    <w:rsid w:val="00586E1B"/>
    <w:rsid w:val="0058734B"/>
    <w:rsid w:val="005873BC"/>
    <w:rsid w:val="0059034A"/>
    <w:rsid w:val="0059038A"/>
    <w:rsid w:val="0059061D"/>
    <w:rsid w:val="00591093"/>
    <w:rsid w:val="005912B6"/>
    <w:rsid w:val="00591F15"/>
    <w:rsid w:val="0059242D"/>
    <w:rsid w:val="00592899"/>
    <w:rsid w:val="005931CA"/>
    <w:rsid w:val="005934E7"/>
    <w:rsid w:val="00594112"/>
    <w:rsid w:val="00594382"/>
    <w:rsid w:val="005944A4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6C9"/>
    <w:rsid w:val="005A0784"/>
    <w:rsid w:val="005A09E0"/>
    <w:rsid w:val="005A0A78"/>
    <w:rsid w:val="005A0B28"/>
    <w:rsid w:val="005A0BC1"/>
    <w:rsid w:val="005A171F"/>
    <w:rsid w:val="005A1AC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723F"/>
    <w:rsid w:val="005A7278"/>
    <w:rsid w:val="005A7355"/>
    <w:rsid w:val="005A74C4"/>
    <w:rsid w:val="005A7C04"/>
    <w:rsid w:val="005A7EED"/>
    <w:rsid w:val="005B0145"/>
    <w:rsid w:val="005B0AA4"/>
    <w:rsid w:val="005B0AA8"/>
    <w:rsid w:val="005B0B64"/>
    <w:rsid w:val="005B0E60"/>
    <w:rsid w:val="005B0EB0"/>
    <w:rsid w:val="005B0FC9"/>
    <w:rsid w:val="005B1A4B"/>
    <w:rsid w:val="005B1BD8"/>
    <w:rsid w:val="005B1FE4"/>
    <w:rsid w:val="005B35E9"/>
    <w:rsid w:val="005B3845"/>
    <w:rsid w:val="005B388A"/>
    <w:rsid w:val="005B3CC2"/>
    <w:rsid w:val="005B3D02"/>
    <w:rsid w:val="005B3D03"/>
    <w:rsid w:val="005B424B"/>
    <w:rsid w:val="005B4329"/>
    <w:rsid w:val="005B473E"/>
    <w:rsid w:val="005B49F3"/>
    <w:rsid w:val="005B53E7"/>
    <w:rsid w:val="005B56C4"/>
    <w:rsid w:val="005B59BD"/>
    <w:rsid w:val="005B5E4B"/>
    <w:rsid w:val="005B6896"/>
    <w:rsid w:val="005B6C09"/>
    <w:rsid w:val="005B6F3C"/>
    <w:rsid w:val="005B7074"/>
    <w:rsid w:val="005B7294"/>
    <w:rsid w:val="005B73D1"/>
    <w:rsid w:val="005B765B"/>
    <w:rsid w:val="005B789F"/>
    <w:rsid w:val="005C0135"/>
    <w:rsid w:val="005C0540"/>
    <w:rsid w:val="005C0B0B"/>
    <w:rsid w:val="005C0C0E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6131"/>
    <w:rsid w:val="005C67E8"/>
    <w:rsid w:val="005C6B19"/>
    <w:rsid w:val="005C6D30"/>
    <w:rsid w:val="005C73DC"/>
    <w:rsid w:val="005C7754"/>
    <w:rsid w:val="005C7B60"/>
    <w:rsid w:val="005C7C20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646"/>
    <w:rsid w:val="005D4508"/>
    <w:rsid w:val="005D4837"/>
    <w:rsid w:val="005D4BBE"/>
    <w:rsid w:val="005D563D"/>
    <w:rsid w:val="005D668B"/>
    <w:rsid w:val="005D6C21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E42"/>
    <w:rsid w:val="005E30A1"/>
    <w:rsid w:val="005E39AA"/>
    <w:rsid w:val="005E40F5"/>
    <w:rsid w:val="005E4241"/>
    <w:rsid w:val="005E443C"/>
    <w:rsid w:val="005E4961"/>
    <w:rsid w:val="005E4B60"/>
    <w:rsid w:val="005E4BCB"/>
    <w:rsid w:val="005E4D75"/>
    <w:rsid w:val="005E4D88"/>
    <w:rsid w:val="005E5381"/>
    <w:rsid w:val="005E5DBD"/>
    <w:rsid w:val="005E6165"/>
    <w:rsid w:val="005E702C"/>
    <w:rsid w:val="005E71C5"/>
    <w:rsid w:val="005E7536"/>
    <w:rsid w:val="005E7995"/>
    <w:rsid w:val="005E7EDE"/>
    <w:rsid w:val="005F011B"/>
    <w:rsid w:val="005F011D"/>
    <w:rsid w:val="005F06FF"/>
    <w:rsid w:val="005F0D69"/>
    <w:rsid w:val="005F0FE5"/>
    <w:rsid w:val="005F10E9"/>
    <w:rsid w:val="005F2D74"/>
    <w:rsid w:val="005F2E15"/>
    <w:rsid w:val="005F3116"/>
    <w:rsid w:val="005F3AD4"/>
    <w:rsid w:val="005F3D87"/>
    <w:rsid w:val="005F3E2F"/>
    <w:rsid w:val="005F411D"/>
    <w:rsid w:val="005F47D0"/>
    <w:rsid w:val="005F4EC4"/>
    <w:rsid w:val="005F5296"/>
    <w:rsid w:val="005F5BD8"/>
    <w:rsid w:val="005F63D6"/>
    <w:rsid w:val="005F6D36"/>
    <w:rsid w:val="005F717F"/>
    <w:rsid w:val="005F79F9"/>
    <w:rsid w:val="005F7CE8"/>
    <w:rsid w:val="005F7DE0"/>
    <w:rsid w:val="0060006E"/>
    <w:rsid w:val="006001FD"/>
    <w:rsid w:val="006003AA"/>
    <w:rsid w:val="006007D5"/>
    <w:rsid w:val="00600E76"/>
    <w:rsid w:val="0060138B"/>
    <w:rsid w:val="006016A6"/>
    <w:rsid w:val="00602053"/>
    <w:rsid w:val="00602445"/>
    <w:rsid w:val="00602495"/>
    <w:rsid w:val="00602DFF"/>
    <w:rsid w:val="00603630"/>
    <w:rsid w:val="00603B0E"/>
    <w:rsid w:val="00603BD5"/>
    <w:rsid w:val="00603BE1"/>
    <w:rsid w:val="00603CC4"/>
    <w:rsid w:val="00603DA3"/>
    <w:rsid w:val="00604441"/>
    <w:rsid w:val="006046D4"/>
    <w:rsid w:val="0060478A"/>
    <w:rsid w:val="00604A65"/>
    <w:rsid w:val="00605A86"/>
    <w:rsid w:val="00606104"/>
    <w:rsid w:val="006061E0"/>
    <w:rsid w:val="006066F4"/>
    <w:rsid w:val="00606ADF"/>
    <w:rsid w:val="00606D7D"/>
    <w:rsid w:val="00606F1E"/>
    <w:rsid w:val="0060757A"/>
    <w:rsid w:val="0060799F"/>
    <w:rsid w:val="006079FB"/>
    <w:rsid w:val="00607E8B"/>
    <w:rsid w:val="006102E5"/>
    <w:rsid w:val="006105F6"/>
    <w:rsid w:val="0061078A"/>
    <w:rsid w:val="0061097C"/>
    <w:rsid w:val="00610FC5"/>
    <w:rsid w:val="00611089"/>
    <w:rsid w:val="006111E6"/>
    <w:rsid w:val="00612666"/>
    <w:rsid w:val="00613099"/>
    <w:rsid w:val="00613219"/>
    <w:rsid w:val="006136F8"/>
    <w:rsid w:val="0061471D"/>
    <w:rsid w:val="00614808"/>
    <w:rsid w:val="00614CE4"/>
    <w:rsid w:val="00615144"/>
    <w:rsid w:val="006153CF"/>
    <w:rsid w:val="006153E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6A8"/>
    <w:rsid w:val="00621A6D"/>
    <w:rsid w:val="00621D2B"/>
    <w:rsid w:val="0062230E"/>
    <w:rsid w:val="006225A4"/>
    <w:rsid w:val="0062299C"/>
    <w:rsid w:val="00622F7A"/>
    <w:rsid w:val="00623775"/>
    <w:rsid w:val="006242C1"/>
    <w:rsid w:val="00624CDD"/>
    <w:rsid w:val="00624F3B"/>
    <w:rsid w:val="00625007"/>
    <w:rsid w:val="0062547D"/>
    <w:rsid w:val="00626594"/>
    <w:rsid w:val="0062674A"/>
    <w:rsid w:val="00626DC5"/>
    <w:rsid w:val="00627CBF"/>
    <w:rsid w:val="006309D3"/>
    <w:rsid w:val="00630A2B"/>
    <w:rsid w:val="00630ED3"/>
    <w:rsid w:val="006312AF"/>
    <w:rsid w:val="00631600"/>
    <w:rsid w:val="00631C85"/>
    <w:rsid w:val="00631F77"/>
    <w:rsid w:val="00632ACA"/>
    <w:rsid w:val="00632B7F"/>
    <w:rsid w:val="00632DDC"/>
    <w:rsid w:val="006330C1"/>
    <w:rsid w:val="00633D2F"/>
    <w:rsid w:val="00633D70"/>
    <w:rsid w:val="00634E04"/>
    <w:rsid w:val="00635097"/>
    <w:rsid w:val="006357A2"/>
    <w:rsid w:val="00636248"/>
    <w:rsid w:val="006365C2"/>
    <w:rsid w:val="0063686C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32F"/>
    <w:rsid w:val="00642DCA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CCE"/>
    <w:rsid w:val="00645DDA"/>
    <w:rsid w:val="006467BC"/>
    <w:rsid w:val="00646F62"/>
    <w:rsid w:val="006476EA"/>
    <w:rsid w:val="00647A33"/>
    <w:rsid w:val="00647C03"/>
    <w:rsid w:val="00647FB5"/>
    <w:rsid w:val="006500A4"/>
    <w:rsid w:val="00650986"/>
    <w:rsid w:val="00651275"/>
    <w:rsid w:val="00651BE5"/>
    <w:rsid w:val="00652243"/>
    <w:rsid w:val="00652254"/>
    <w:rsid w:val="006526FA"/>
    <w:rsid w:val="00653983"/>
    <w:rsid w:val="00653C75"/>
    <w:rsid w:val="0065403B"/>
    <w:rsid w:val="00654CE6"/>
    <w:rsid w:val="00655000"/>
    <w:rsid w:val="0065516B"/>
    <w:rsid w:val="00655A7B"/>
    <w:rsid w:val="00655AC5"/>
    <w:rsid w:val="00656928"/>
    <w:rsid w:val="00656B26"/>
    <w:rsid w:val="00656B55"/>
    <w:rsid w:val="00656DB4"/>
    <w:rsid w:val="00656DCC"/>
    <w:rsid w:val="00656DCE"/>
    <w:rsid w:val="00657356"/>
    <w:rsid w:val="0065750B"/>
    <w:rsid w:val="0065773E"/>
    <w:rsid w:val="0065775C"/>
    <w:rsid w:val="00660574"/>
    <w:rsid w:val="006608A4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CC1"/>
    <w:rsid w:val="00663F22"/>
    <w:rsid w:val="006640FC"/>
    <w:rsid w:val="006647AB"/>
    <w:rsid w:val="00664BD1"/>
    <w:rsid w:val="00665332"/>
    <w:rsid w:val="00665850"/>
    <w:rsid w:val="006659D0"/>
    <w:rsid w:val="00666311"/>
    <w:rsid w:val="0066674B"/>
    <w:rsid w:val="006669A8"/>
    <w:rsid w:val="00666BAB"/>
    <w:rsid w:val="00666E5C"/>
    <w:rsid w:val="00666F78"/>
    <w:rsid w:val="0066735E"/>
    <w:rsid w:val="0066782C"/>
    <w:rsid w:val="00667859"/>
    <w:rsid w:val="00667C62"/>
    <w:rsid w:val="00667D40"/>
    <w:rsid w:val="00670BF1"/>
    <w:rsid w:val="00670F8E"/>
    <w:rsid w:val="00671673"/>
    <w:rsid w:val="006719AA"/>
    <w:rsid w:val="00671C87"/>
    <w:rsid w:val="00671CCD"/>
    <w:rsid w:val="0067257D"/>
    <w:rsid w:val="006726A8"/>
    <w:rsid w:val="006726DF"/>
    <w:rsid w:val="0067371A"/>
    <w:rsid w:val="00674101"/>
    <w:rsid w:val="00674BE3"/>
    <w:rsid w:val="0067563C"/>
    <w:rsid w:val="00675D98"/>
    <w:rsid w:val="00676930"/>
    <w:rsid w:val="00676C9D"/>
    <w:rsid w:val="006770BE"/>
    <w:rsid w:val="006775BD"/>
    <w:rsid w:val="006775F6"/>
    <w:rsid w:val="006777F2"/>
    <w:rsid w:val="0068027E"/>
    <w:rsid w:val="006806A9"/>
    <w:rsid w:val="006812B9"/>
    <w:rsid w:val="006812FB"/>
    <w:rsid w:val="00681F0D"/>
    <w:rsid w:val="00682567"/>
    <w:rsid w:val="006826FC"/>
    <w:rsid w:val="00682EC2"/>
    <w:rsid w:val="006830A2"/>
    <w:rsid w:val="00684181"/>
    <w:rsid w:val="006844C9"/>
    <w:rsid w:val="00684A5A"/>
    <w:rsid w:val="00684ED0"/>
    <w:rsid w:val="0068542B"/>
    <w:rsid w:val="00685ECE"/>
    <w:rsid w:val="006863EC"/>
    <w:rsid w:val="00686E0E"/>
    <w:rsid w:val="00686EC4"/>
    <w:rsid w:val="00686EF8"/>
    <w:rsid w:val="0068773E"/>
    <w:rsid w:val="00687EA1"/>
    <w:rsid w:val="00687EF0"/>
    <w:rsid w:val="00690AA3"/>
    <w:rsid w:val="00690CF1"/>
    <w:rsid w:val="00690F89"/>
    <w:rsid w:val="00690FA1"/>
    <w:rsid w:val="0069131D"/>
    <w:rsid w:val="00691D15"/>
    <w:rsid w:val="00691F24"/>
    <w:rsid w:val="0069237A"/>
    <w:rsid w:val="0069257A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1D6"/>
    <w:rsid w:val="0069641E"/>
    <w:rsid w:val="0069656D"/>
    <w:rsid w:val="0069657A"/>
    <w:rsid w:val="006968D0"/>
    <w:rsid w:val="00696927"/>
    <w:rsid w:val="00696EB6"/>
    <w:rsid w:val="006974DE"/>
    <w:rsid w:val="00697C40"/>
    <w:rsid w:val="00697D2B"/>
    <w:rsid w:val="00697D5F"/>
    <w:rsid w:val="00697D9A"/>
    <w:rsid w:val="006A020E"/>
    <w:rsid w:val="006A081F"/>
    <w:rsid w:val="006A120C"/>
    <w:rsid w:val="006A1605"/>
    <w:rsid w:val="006A1FD1"/>
    <w:rsid w:val="006A2137"/>
    <w:rsid w:val="006A21C1"/>
    <w:rsid w:val="006A30A8"/>
    <w:rsid w:val="006A357F"/>
    <w:rsid w:val="006A3F59"/>
    <w:rsid w:val="006A43B9"/>
    <w:rsid w:val="006A45AE"/>
    <w:rsid w:val="006A4D10"/>
    <w:rsid w:val="006A5345"/>
    <w:rsid w:val="006A60F9"/>
    <w:rsid w:val="006A6186"/>
    <w:rsid w:val="006A6294"/>
    <w:rsid w:val="006A63F0"/>
    <w:rsid w:val="006A661F"/>
    <w:rsid w:val="006A6C09"/>
    <w:rsid w:val="006A6C2C"/>
    <w:rsid w:val="006A7783"/>
    <w:rsid w:val="006A78F6"/>
    <w:rsid w:val="006B0090"/>
    <w:rsid w:val="006B0224"/>
    <w:rsid w:val="006B06DC"/>
    <w:rsid w:val="006B082A"/>
    <w:rsid w:val="006B0AC7"/>
    <w:rsid w:val="006B100E"/>
    <w:rsid w:val="006B177C"/>
    <w:rsid w:val="006B1FDB"/>
    <w:rsid w:val="006B22C0"/>
    <w:rsid w:val="006B2874"/>
    <w:rsid w:val="006B2A3E"/>
    <w:rsid w:val="006B2A9F"/>
    <w:rsid w:val="006B2B15"/>
    <w:rsid w:val="006B2B3E"/>
    <w:rsid w:val="006B404D"/>
    <w:rsid w:val="006B4656"/>
    <w:rsid w:val="006B4B0B"/>
    <w:rsid w:val="006B535D"/>
    <w:rsid w:val="006B5C4E"/>
    <w:rsid w:val="006B5E11"/>
    <w:rsid w:val="006B5E72"/>
    <w:rsid w:val="006B5FBC"/>
    <w:rsid w:val="006B68EB"/>
    <w:rsid w:val="006B7101"/>
    <w:rsid w:val="006B7435"/>
    <w:rsid w:val="006B7664"/>
    <w:rsid w:val="006B7DEA"/>
    <w:rsid w:val="006C0621"/>
    <w:rsid w:val="006C1282"/>
    <w:rsid w:val="006C146D"/>
    <w:rsid w:val="006C1640"/>
    <w:rsid w:val="006C2092"/>
    <w:rsid w:val="006C22CB"/>
    <w:rsid w:val="006C23A5"/>
    <w:rsid w:val="006C2827"/>
    <w:rsid w:val="006C2AA6"/>
    <w:rsid w:val="006C3EA4"/>
    <w:rsid w:val="006C516A"/>
    <w:rsid w:val="006C59B9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D22"/>
    <w:rsid w:val="006D3039"/>
    <w:rsid w:val="006D3216"/>
    <w:rsid w:val="006D3248"/>
    <w:rsid w:val="006D388B"/>
    <w:rsid w:val="006D3921"/>
    <w:rsid w:val="006D39F2"/>
    <w:rsid w:val="006D3BF1"/>
    <w:rsid w:val="006D4366"/>
    <w:rsid w:val="006D4494"/>
    <w:rsid w:val="006D4759"/>
    <w:rsid w:val="006D4BD9"/>
    <w:rsid w:val="006D4C17"/>
    <w:rsid w:val="006D4CDE"/>
    <w:rsid w:val="006D4EDA"/>
    <w:rsid w:val="006D4FA0"/>
    <w:rsid w:val="006D5064"/>
    <w:rsid w:val="006D55BA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6EAA"/>
    <w:rsid w:val="006D709F"/>
    <w:rsid w:val="006D7312"/>
    <w:rsid w:val="006D78FB"/>
    <w:rsid w:val="006E060A"/>
    <w:rsid w:val="006E14CC"/>
    <w:rsid w:val="006E1537"/>
    <w:rsid w:val="006E1D17"/>
    <w:rsid w:val="006E28DD"/>
    <w:rsid w:val="006E29CF"/>
    <w:rsid w:val="006E29E9"/>
    <w:rsid w:val="006E3199"/>
    <w:rsid w:val="006E323D"/>
    <w:rsid w:val="006E3589"/>
    <w:rsid w:val="006E371E"/>
    <w:rsid w:val="006E3C5E"/>
    <w:rsid w:val="006E3C9B"/>
    <w:rsid w:val="006E3D85"/>
    <w:rsid w:val="006E3FCC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A6D"/>
    <w:rsid w:val="006E7D81"/>
    <w:rsid w:val="006E7FD0"/>
    <w:rsid w:val="006F005D"/>
    <w:rsid w:val="006F01A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57C"/>
    <w:rsid w:val="006F2E12"/>
    <w:rsid w:val="006F32A7"/>
    <w:rsid w:val="006F3440"/>
    <w:rsid w:val="006F34C5"/>
    <w:rsid w:val="006F3695"/>
    <w:rsid w:val="006F3D23"/>
    <w:rsid w:val="006F3EE2"/>
    <w:rsid w:val="006F40C7"/>
    <w:rsid w:val="006F425F"/>
    <w:rsid w:val="006F45C0"/>
    <w:rsid w:val="006F4982"/>
    <w:rsid w:val="006F4C3E"/>
    <w:rsid w:val="006F4C56"/>
    <w:rsid w:val="006F4D56"/>
    <w:rsid w:val="006F51D6"/>
    <w:rsid w:val="006F55A1"/>
    <w:rsid w:val="006F585C"/>
    <w:rsid w:val="006F5CC5"/>
    <w:rsid w:val="006F6CEB"/>
    <w:rsid w:val="006F6FAD"/>
    <w:rsid w:val="006F7640"/>
    <w:rsid w:val="006F7BEB"/>
    <w:rsid w:val="006F7D5E"/>
    <w:rsid w:val="006F7E82"/>
    <w:rsid w:val="00700078"/>
    <w:rsid w:val="00700242"/>
    <w:rsid w:val="00700895"/>
    <w:rsid w:val="00700CD6"/>
    <w:rsid w:val="0070124D"/>
    <w:rsid w:val="0070126A"/>
    <w:rsid w:val="007012BF"/>
    <w:rsid w:val="00701313"/>
    <w:rsid w:val="007015B1"/>
    <w:rsid w:val="007026C3"/>
    <w:rsid w:val="0070285C"/>
    <w:rsid w:val="007032F2"/>
    <w:rsid w:val="007037FE"/>
    <w:rsid w:val="00703CE0"/>
    <w:rsid w:val="0070401E"/>
    <w:rsid w:val="00704049"/>
    <w:rsid w:val="007042B3"/>
    <w:rsid w:val="0070463E"/>
    <w:rsid w:val="0070532F"/>
    <w:rsid w:val="00705724"/>
    <w:rsid w:val="00705AEF"/>
    <w:rsid w:val="00705FFC"/>
    <w:rsid w:val="0070627B"/>
    <w:rsid w:val="007064BB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641"/>
    <w:rsid w:val="00711EE2"/>
    <w:rsid w:val="007122F8"/>
    <w:rsid w:val="007125AD"/>
    <w:rsid w:val="0071263D"/>
    <w:rsid w:val="00713261"/>
    <w:rsid w:val="007133A7"/>
    <w:rsid w:val="00713482"/>
    <w:rsid w:val="00713E38"/>
    <w:rsid w:val="007147D5"/>
    <w:rsid w:val="00714BB4"/>
    <w:rsid w:val="00714D48"/>
    <w:rsid w:val="00714E7B"/>
    <w:rsid w:val="00714EC9"/>
    <w:rsid w:val="00714F0A"/>
    <w:rsid w:val="0071531B"/>
    <w:rsid w:val="00715668"/>
    <w:rsid w:val="007159ED"/>
    <w:rsid w:val="00715E2F"/>
    <w:rsid w:val="0071630D"/>
    <w:rsid w:val="00716DB1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DCD"/>
    <w:rsid w:val="007234BF"/>
    <w:rsid w:val="007237F4"/>
    <w:rsid w:val="00723C45"/>
    <w:rsid w:val="00723FF3"/>
    <w:rsid w:val="007241A4"/>
    <w:rsid w:val="00724496"/>
    <w:rsid w:val="007244B9"/>
    <w:rsid w:val="00724A9F"/>
    <w:rsid w:val="00725C53"/>
    <w:rsid w:val="00725C7D"/>
    <w:rsid w:val="00725CDC"/>
    <w:rsid w:val="00726115"/>
    <w:rsid w:val="00726173"/>
    <w:rsid w:val="007261D6"/>
    <w:rsid w:val="00726E8F"/>
    <w:rsid w:val="00727101"/>
    <w:rsid w:val="00727102"/>
    <w:rsid w:val="00727163"/>
    <w:rsid w:val="00727347"/>
    <w:rsid w:val="00727597"/>
    <w:rsid w:val="00727813"/>
    <w:rsid w:val="00727E86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4092"/>
    <w:rsid w:val="0073497A"/>
    <w:rsid w:val="00734AE9"/>
    <w:rsid w:val="00734E36"/>
    <w:rsid w:val="00734F4A"/>
    <w:rsid w:val="00735001"/>
    <w:rsid w:val="007351B4"/>
    <w:rsid w:val="00735209"/>
    <w:rsid w:val="007356A6"/>
    <w:rsid w:val="00735A94"/>
    <w:rsid w:val="00735F3C"/>
    <w:rsid w:val="00735FAF"/>
    <w:rsid w:val="007363A8"/>
    <w:rsid w:val="007365F5"/>
    <w:rsid w:val="007367D3"/>
    <w:rsid w:val="007369AC"/>
    <w:rsid w:val="007369C3"/>
    <w:rsid w:val="00736AC6"/>
    <w:rsid w:val="007379FE"/>
    <w:rsid w:val="00737A58"/>
    <w:rsid w:val="00737B4A"/>
    <w:rsid w:val="00737B6C"/>
    <w:rsid w:val="0074046A"/>
    <w:rsid w:val="007405C5"/>
    <w:rsid w:val="00740EDC"/>
    <w:rsid w:val="007412A1"/>
    <w:rsid w:val="00741C70"/>
    <w:rsid w:val="00741E03"/>
    <w:rsid w:val="007422C5"/>
    <w:rsid w:val="007427BF"/>
    <w:rsid w:val="007430E5"/>
    <w:rsid w:val="007431CD"/>
    <w:rsid w:val="0074321B"/>
    <w:rsid w:val="00743976"/>
    <w:rsid w:val="00744096"/>
    <w:rsid w:val="007449D9"/>
    <w:rsid w:val="007450B8"/>
    <w:rsid w:val="00745D5D"/>
    <w:rsid w:val="00745F00"/>
    <w:rsid w:val="007461BF"/>
    <w:rsid w:val="0074695F"/>
    <w:rsid w:val="00746BCB"/>
    <w:rsid w:val="007473D1"/>
    <w:rsid w:val="007476D5"/>
    <w:rsid w:val="00747856"/>
    <w:rsid w:val="00747AC6"/>
    <w:rsid w:val="00747CC9"/>
    <w:rsid w:val="007503BD"/>
    <w:rsid w:val="0075116F"/>
    <w:rsid w:val="00751587"/>
    <w:rsid w:val="00751AFC"/>
    <w:rsid w:val="00751EC5"/>
    <w:rsid w:val="00752061"/>
    <w:rsid w:val="007528DB"/>
    <w:rsid w:val="007533BB"/>
    <w:rsid w:val="0075347A"/>
    <w:rsid w:val="00753F8F"/>
    <w:rsid w:val="007548AD"/>
    <w:rsid w:val="0075504E"/>
    <w:rsid w:val="007550DD"/>
    <w:rsid w:val="0075511C"/>
    <w:rsid w:val="00755CF9"/>
    <w:rsid w:val="00755F50"/>
    <w:rsid w:val="00756329"/>
    <w:rsid w:val="007565F5"/>
    <w:rsid w:val="00756CCA"/>
    <w:rsid w:val="00756D09"/>
    <w:rsid w:val="00756F6B"/>
    <w:rsid w:val="00757163"/>
    <w:rsid w:val="00760149"/>
    <w:rsid w:val="007604FA"/>
    <w:rsid w:val="00760570"/>
    <w:rsid w:val="007606CE"/>
    <w:rsid w:val="00760CC5"/>
    <w:rsid w:val="00760F48"/>
    <w:rsid w:val="00761051"/>
    <w:rsid w:val="00761671"/>
    <w:rsid w:val="007618E8"/>
    <w:rsid w:val="00761EBE"/>
    <w:rsid w:val="00763127"/>
    <w:rsid w:val="0076367F"/>
    <w:rsid w:val="007645D0"/>
    <w:rsid w:val="00764DF0"/>
    <w:rsid w:val="00764E3C"/>
    <w:rsid w:val="00766BF5"/>
    <w:rsid w:val="00766C1A"/>
    <w:rsid w:val="007714FA"/>
    <w:rsid w:val="007719BB"/>
    <w:rsid w:val="00772391"/>
    <w:rsid w:val="007723C5"/>
    <w:rsid w:val="007724C0"/>
    <w:rsid w:val="00773B6F"/>
    <w:rsid w:val="00773BC4"/>
    <w:rsid w:val="00773D19"/>
    <w:rsid w:val="007740E4"/>
    <w:rsid w:val="007748F8"/>
    <w:rsid w:val="0077551C"/>
    <w:rsid w:val="007759EB"/>
    <w:rsid w:val="00775F7D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4C"/>
    <w:rsid w:val="0078259D"/>
    <w:rsid w:val="00782FA0"/>
    <w:rsid w:val="00783127"/>
    <w:rsid w:val="00783152"/>
    <w:rsid w:val="007833BB"/>
    <w:rsid w:val="0078343C"/>
    <w:rsid w:val="007836F0"/>
    <w:rsid w:val="00783B38"/>
    <w:rsid w:val="00784590"/>
    <w:rsid w:val="0078476E"/>
    <w:rsid w:val="00784C16"/>
    <w:rsid w:val="00784E4F"/>
    <w:rsid w:val="007858F2"/>
    <w:rsid w:val="00785AC1"/>
    <w:rsid w:val="00785C0A"/>
    <w:rsid w:val="0078646E"/>
    <w:rsid w:val="00786655"/>
    <w:rsid w:val="007868C8"/>
    <w:rsid w:val="00787D02"/>
    <w:rsid w:val="00787E51"/>
    <w:rsid w:val="0079007C"/>
    <w:rsid w:val="00790A00"/>
    <w:rsid w:val="00791099"/>
    <w:rsid w:val="00791744"/>
    <w:rsid w:val="007919E2"/>
    <w:rsid w:val="00791CB2"/>
    <w:rsid w:val="00791E3A"/>
    <w:rsid w:val="0079267C"/>
    <w:rsid w:val="00792E87"/>
    <w:rsid w:val="00792EA5"/>
    <w:rsid w:val="00792EAB"/>
    <w:rsid w:val="00793727"/>
    <w:rsid w:val="0079372C"/>
    <w:rsid w:val="00793C3C"/>
    <w:rsid w:val="0079562B"/>
    <w:rsid w:val="00795961"/>
    <w:rsid w:val="00795D70"/>
    <w:rsid w:val="00795EEC"/>
    <w:rsid w:val="00795FFF"/>
    <w:rsid w:val="007962AA"/>
    <w:rsid w:val="00796B82"/>
    <w:rsid w:val="00796F68"/>
    <w:rsid w:val="0079753E"/>
    <w:rsid w:val="00797B09"/>
    <w:rsid w:val="00797C1B"/>
    <w:rsid w:val="00797FA6"/>
    <w:rsid w:val="007A00DF"/>
    <w:rsid w:val="007A0AA3"/>
    <w:rsid w:val="007A0FB5"/>
    <w:rsid w:val="007A125B"/>
    <w:rsid w:val="007A1882"/>
    <w:rsid w:val="007A1C19"/>
    <w:rsid w:val="007A202C"/>
    <w:rsid w:val="007A21B2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45F"/>
    <w:rsid w:val="007A757C"/>
    <w:rsid w:val="007A7938"/>
    <w:rsid w:val="007B0868"/>
    <w:rsid w:val="007B08E9"/>
    <w:rsid w:val="007B103D"/>
    <w:rsid w:val="007B1D8E"/>
    <w:rsid w:val="007B1DFB"/>
    <w:rsid w:val="007B231F"/>
    <w:rsid w:val="007B2929"/>
    <w:rsid w:val="007B2CCA"/>
    <w:rsid w:val="007B3030"/>
    <w:rsid w:val="007B36F1"/>
    <w:rsid w:val="007B46D6"/>
    <w:rsid w:val="007B4C2A"/>
    <w:rsid w:val="007B4CCD"/>
    <w:rsid w:val="007B549C"/>
    <w:rsid w:val="007B64A0"/>
    <w:rsid w:val="007B6580"/>
    <w:rsid w:val="007B6948"/>
    <w:rsid w:val="007B6963"/>
    <w:rsid w:val="007B6E98"/>
    <w:rsid w:val="007B72B3"/>
    <w:rsid w:val="007B784F"/>
    <w:rsid w:val="007B7ACC"/>
    <w:rsid w:val="007B7B93"/>
    <w:rsid w:val="007C0267"/>
    <w:rsid w:val="007C0774"/>
    <w:rsid w:val="007C09DC"/>
    <w:rsid w:val="007C0B41"/>
    <w:rsid w:val="007C2116"/>
    <w:rsid w:val="007C3480"/>
    <w:rsid w:val="007C3534"/>
    <w:rsid w:val="007C37D5"/>
    <w:rsid w:val="007C4027"/>
    <w:rsid w:val="007C5060"/>
    <w:rsid w:val="007C51A4"/>
    <w:rsid w:val="007C5584"/>
    <w:rsid w:val="007C5BBB"/>
    <w:rsid w:val="007C6683"/>
    <w:rsid w:val="007C704D"/>
    <w:rsid w:val="007C7156"/>
    <w:rsid w:val="007C74F9"/>
    <w:rsid w:val="007C77D4"/>
    <w:rsid w:val="007C7FF8"/>
    <w:rsid w:val="007D0827"/>
    <w:rsid w:val="007D0AC5"/>
    <w:rsid w:val="007D0BC1"/>
    <w:rsid w:val="007D0CE9"/>
    <w:rsid w:val="007D1B5D"/>
    <w:rsid w:val="007D1E42"/>
    <w:rsid w:val="007D1F6A"/>
    <w:rsid w:val="007D26A9"/>
    <w:rsid w:val="007D2925"/>
    <w:rsid w:val="007D2B4C"/>
    <w:rsid w:val="007D2C42"/>
    <w:rsid w:val="007D2CE5"/>
    <w:rsid w:val="007D2FC0"/>
    <w:rsid w:val="007D3201"/>
    <w:rsid w:val="007D3427"/>
    <w:rsid w:val="007D3AE9"/>
    <w:rsid w:val="007D40BE"/>
    <w:rsid w:val="007D48F3"/>
    <w:rsid w:val="007D499B"/>
    <w:rsid w:val="007D4A16"/>
    <w:rsid w:val="007D4B36"/>
    <w:rsid w:val="007D4CA7"/>
    <w:rsid w:val="007D5204"/>
    <w:rsid w:val="007D62FC"/>
    <w:rsid w:val="007D7429"/>
    <w:rsid w:val="007D76E7"/>
    <w:rsid w:val="007D7B99"/>
    <w:rsid w:val="007D7CD4"/>
    <w:rsid w:val="007D7D7A"/>
    <w:rsid w:val="007D7E95"/>
    <w:rsid w:val="007E02AB"/>
    <w:rsid w:val="007E0663"/>
    <w:rsid w:val="007E06C7"/>
    <w:rsid w:val="007E0F91"/>
    <w:rsid w:val="007E2322"/>
    <w:rsid w:val="007E4866"/>
    <w:rsid w:val="007E4E7C"/>
    <w:rsid w:val="007E4ED8"/>
    <w:rsid w:val="007E5346"/>
    <w:rsid w:val="007E5494"/>
    <w:rsid w:val="007E581C"/>
    <w:rsid w:val="007E650B"/>
    <w:rsid w:val="007E6711"/>
    <w:rsid w:val="007E6D34"/>
    <w:rsid w:val="007E7A4A"/>
    <w:rsid w:val="007E7F32"/>
    <w:rsid w:val="007F0663"/>
    <w:rsid w:val="007F07E3"/>
    <w:rsid w:val="007F118B"/>
    <w:rsid w:val="007F148A"/>
    <w:rsid w:val="007F16AD"/>
    <w:rsid w:val="007F17FC"/>
    <w:rsid w:val="007F1CB7"/>
    <w:rsid w:val="007F1CCA"/>
    <w:rsid w:val="007F22C9"/>
    <w:rsid w:val="007F23BF"/>
    <w:rsid w:val="007F25C2"/>
    <w:rsid w:val="007F2979"/>
    <w:rsid w:val="007F2E37"/>
    <w:rsid w:val="007F3080"/>
    <w:rsid w:val="007F37E0"/>
    <w:rsid w:val="007F46A6"/>
    <w:rsid w:val="007F4DB5"/>
    <w:rsid w:val="007F4F44"/>
    <w:rsid w:val="007F5114"/>
    <w:rsid w:val="007F53BB"/>
    <w:rsid w:val="007F5467"/>
    <w:rsid w:val="007F5531"/>
    <w:rsid w:val="007F57E2"/>
    <w:rsid w:val="007F580A"/>
    <w:rsid w:val="007F6E58"/>
    <w:rsid w:val="007F706F"/>
    <w:rsid w:val="007F796D"/>
    <w:rsid w:val="007F7CAE"/>
    <w:rsid w:val="007F7E96"/>
    <w:rsid w:val="00800F16"/>
    <w:rsid w:val="00800FA1"/>
    <w:rsid w:val="00801A86"/>
    <w:rsid w:val="00801EFF"/>
    <w:rsid w:val="008020F2"/>
    <w:rsid w:val="00802D0F"/>
    <w:rsid w:val="00802E30"/>
    <w:rsid w:val="008038B0"/>
    <w:rsid w:val="00803DFC"/>
    <w:rsid w:val="00805128"/>
    <w:rsid w:val="008051A6"/>
    <w:rsid w:val="008053CD"/>
    <w:rsid w:val="00805714"/>
    <w:rsid w:val="00805A31"/>
    <w:rsid w:val="00805DAC"/>
    <w:rsid w:val="00805F89"/>
    <w:rsid w:val="00806557"/>
    <w:rsid w:val="00806D4B"/>
    <w:rsid w:val="008076AD"/>
    <w:rsid w:val="00807CBA"/>
    <w:rsid w:val="0081014A"/>
    <w:rsid w:val="00811574"/>
    <w:rsid w:val="00811610"/>
    <w:rsid w:val="00811642"/>
    <w:rsid w:val="00811C2B"/>
    <w:rsid w:val="008122D6"/>
    <w:rsid w:val="008128DE"/>
    <w:rsid w:val="00812FE3"/>
    <w:rsid w:val="00813273"/>
    <w:rsid w:val="0081338C"/>
    <w:rsid w:val="0081376F"/>
    <w:rsid w:val="00813872"/>
    <w:rsid w:val="0081395B"/>
    <w:rsid w:val="00813C70"/>
    <w:rsid w:val="00813CF9"/>
    <w:rsid w:val="00813E8D"/>
    <w:rsid w:val="00814CB5"/>
    <w:rsid w:val="00814EB3"/>
    <w:rsid w:val="008161DC"/>
    <w:rsid w:val="008167B0"/>
    <w:rsid w:val="008169DE"/>
    <w:rsid w:val="00816A6D"/>
    <w:rsid w:val="00816CD4"/>
    <w:rsid w:val="00817184"/>
    <w:rsid w:val="0081726D"/>
    <w:rsid w:val="00817A1D"/>
    <w:rsid w:val="00817B1F"/>
    <w:rsid w:val="00817B25"/>
    <w:rsid w:val="00817CA9"/>
    <w:rsid w:val="00817DE5"/>
    <w:rsid w:val="00817DF2"/>
    <w:rsid w:val="00817EC7"/>
    <w:rsid w:val="008204DE"/>
    <w:rsid w:val="008207ED"/>
    <w:rsid w:val="008209CC"/>
    <w:rsid w:val="0082101A"/>
    <w:rsid w:val="008217F2"/>
    <w:rsid w:val="00821A89"/>
    <w:rsid w:val="00821E81"/>
    <w:rsid w:val="00822C8A"/>
    <w:rsid w:val="0082302A"/>
    <w:rsid w:val="0082399A"/>
    <w:rsid w:val="00823C44"/>
    <w:rsid w:val="008245A2"/>
    <w:rsid w:val="008248B8"/>
    <w:rsid w:val="00824C84"/>
    <w:rsid w:val="00824D0A"/>
    <w:rsid w:val="008266B3"/>
    <w:rsid w:val="00826868"/>
    <w:rsid w:val="00826BDF"/>
    <w:rsid w:val="00826FF6"/>
    <w:rsid w:val="008302BC"/>
    <w:rsid w:val="00830464"/>
    <w:rsid w:val="008308C3"/>
    <w:rsid w:val="00830B79"/>
    <w:rsid w:val="0083110C"/>
    <w:rsid w:val="008316FE"/>
    <w:rsid w:val="00831E4C"/>
    <w:rsid w:val="008320EA"/>
    <w:rsid w:val="00832175"/>
    <w:rsid w:val="00832B91"/>
    <w:rsid w:val="00832C56"/>
    <w:rsid w:val="00832E45"/>
    <w:rsid w:val="00833D9D"/>
    <w:rsid w:val="008341D8"/>
    <w:rsid w:val="00834565"/>
    <w:rsid w:val="0083467C"/>
    <w:rsid w:val="00834923"/>
    <w:rsid w:val="00834939"/>
    <w:rsid w:val="008358D6"/>
    <w:rsid w:val="00835B75"/>
    <w:rsid w:val="0083626C"/>
    <w:rsid w:val="008366C9"/>
    <w:rsid w:val="0083687D"/>
    <w:rsid w:val="00836B52"/>
    <w:rsid w:val="00836D73"/>
    <w:rsid w:val="008372AA"/>
    <w:rsid w:val="008379D6"/>
    <w:rsid w:val="00837AF8"/>
    <w:rsid w:val="008401F3"/>
    <w:rsid w:val="00840A75"/>
    <w:rsid w:val="00840BE3"/>
    <w:rsid w:val="0084156C"/>
    <w:rsid w:val="00841E36"/>
    <w:rsid w:val="00841EC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E1"/>
    <w:rsid w:val="00846173"/>
    <w:rsid w:val="008461F7"/>
    <w:rsid w:val="008466C5"/>
    <w:rsid w:val="008469CF"/>
    <w:rsid w:val="008475B7"/>
    <w:rsid w:val="00847D79"/>
    <w:rsid w:val="00850398"/>
    <w:rsid w:val="00850CB0"/>
    <w:rsid w:val="00851065"/>
    <w:rsid w:val="00851BEC"/>
    <w:rsid w:val="00851D09"/>
    <w:rsid w:val="00851F60"/>
    <w:rsid w:val="008522AD"/>
    <w:rsid w:val="00852C2C"/>
    <w:rsid w:val="00853538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87E"/>
    <w:rsid w:val="00855C4E"/>
    <w:rsid w:val="00855EF4"/>
    <w:rsid w:val="008562E3"/>
    <w:rsid w:val="0085639C"/>
    <w:rsid w:val="008569B9"/>
    <w:rsid w:val="008571DF"/>
    <w:rsid w:val="008577CE"/>
    <w:rsid w:val="008601ED"/>
    <w:rsid w:val="0086064A"/>
    <w:rsid w:val="0086064B"/>
    <w:rsid w:val="00860686"/>
    <w:rsid w:val="00860B20"/>
    <w:rsid w:val="00860D93"/>
    <w:rsid w:val="00861C5F"/>
    <w:rsid w:val="00861F8C"/>
    <w:rsid w:val="0086232D"/>
    <w:rsid w:val="0086297B"/>
    <w:rsid w:val="00862DBA"/>
    <w:rsid w:val="0086379F"/>
    <w:rsid w:val="00864374"/>
    <w:rsid w:val="008645A5"/>
    <w:rsid w:val="0086466E"/>
    <w:rsid w:val="00865317"/>
    <w:rsid w:val="0086562F"/>
    <w:rsid w:val="008657FD"/>
    <w:rsid w:val="008659E6"/>
    <w:rsid w:val="00865D92"/>
    <w:rsid w:val="008665EC"/>
    <w:rsid w:val="00866BBA"/>
    <w:rsid w:val="00866CF1"/>
    <w:rsid w:val="0086760D"/>
    <w:rsid w:val="0087042F"/>
    <w:rsid w:val="00870EA2"/>
    <w:rsid w:val="00871075"/>
    <w:rsid w:val="008723C3"/>
    <w:rsid w:val="0087248F"/>
    <w:rsid w:val="00872746"/>
    <w:rsid w:val="0087317D"/>
    <w:rsid w:val="008733A9"/>
    <w:rsid w:val="00873742"/>
    <w:rsid w:val="00873C51"/>
    <w:rsid w:val="0087402E"/>
    <w:rsid w:val="00874092"/>
    <w:rsid w:val="008742EA"/>
    <w:rsid w:val="00874925"/>
    <w:rsid w:val="0087496E"/>
    <w:rsid w:val="0087571E"/>
    <w:rsid w:val="00875AC5"/>
    <w:rsid w:val="00875EE5"/>
    <w:rsid w:val="00876026"/>
    <w:rsid w:val="00876692"/>
    <w:rsid w:val="0087680D"/>
    <w:rsid w:val="00877228"/>
    <w:rsid w:val="00877B3D"/>
    <w:rsid w:val="00877C68"/>
    <w:rsid w:val="00877D23"/>
    <w:rsid w:val="008807BA"/>
    <w:rsid w:val="00880DDC"/>
    <w:rsid w:val="008818B9"/>
    <w:rsid w:val="00881ED7"/>
    <w:rsid w:val="00882436"/>
    <w:rsid w:val="00882F78"/>
    <w:rsid w:val="00883020"/>
    <w:rsid w:val="0088325F"/>
    <w:rsid w:val="008832FE"/>
    <w:rsid w:val="008833E5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661"/>
    <w:rsid w:val="00886A24"/>
    <w:rsid w:val="00886A32"/>
    <w:rsid w:val="0088703B"/>
    <w:rsid w:val="0088714E"/>
    <w:rsid w:val="00890365"/>
    <w:rsid w:val="00890C20"/>
    <w:rsid w:val="00890C8A"/>
    <w:rsid w:val="00890CAF"/>
    <w:rsid w:val="008929E5"/>
    <w:rsid w:val="00892E4B"/>
    <w:rsid w:val="0089405B"/>
    <w:rsid w:val="008940B4"/>
    <w:rsid w:val="00894B41"/>
    <w:rsid w:val="00894D71"/>
    <w:rsid w:val="0089556E"/>
    <w:rsid w:val="00896AF8"/>
    <w:rsid w:val="00896E2A"/>
    <w:rsid w:val="00896F06"/>
    <w:rsid w:val="00897214"/>
    <w:rsid w:val="00897F48"/>
    <w:rsid w:val="008A0491"/>
    <w:rsid w:val="008A07BC"/>
    <w:rsid w:val="008A0DDA"/>
    <w:rsid w:val="008A0F42"/>
    <w:rsid w:val="008A153D"/>
    <w:rsid w:val="008A25E2"/>
    <w:rsid w:val="008A2761"/>
    <w:rsid w:val="008A28CE"/>
    <w:rsid w:val="008A293F"/>
    <w:rsid w:val="008A31F0"/>
    <w:rsid w:val="008A3421"/>
    <w:rsid w:val="008A3619"/>
    <w:rsid w:val="008A3843"/>
    <w:rsid w:val="008A3E44"/>
    <w:rsid w:val="008A3EA6"/>
    <w:rsid w:val="008A43EA"/>
    <w:rsid w:val="008A46E7"/>
    <w:rsid w:val="008A50A6"/>
    <w:rsid w:val="008A50F0"/>
    <w:rsid w:val="008A5215"/>
    <w:rsid w:val="008A5901"/>
    <w:rsid w:val="008A6898"/>
    <w:rsid w:val="008A7232"/>
    <w:rsid w:val="008A7467"/>
    <w:rsid w:val="008A7A57"/>
    <w:rsid w:val="008A7F00"/>
    <w:rsid w:val="008B15B9"/>
    <w:rsid w:val="008B1871"/>
    <w:rsid w:val="008B1B0B"/>
    <w:rsid w:val="008B3B3B"/>
    <w:rsid w:val="008B4679"/>
    <w:rsid w:val="008B4BE8"/>
    <w:rsid w:val="008B559B"/>
    <w:rsid w:val="008B6848"/>
    <w:rsid w:val="008B6A48"/>
    <w:rsid w:val="008B6E6E"/>
    <w:rsid w:val="008B6F83"/>
    <w:rsid w:val="008B70AB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273E"/>
    <w:rsid w:val="008C2CE4"/>
    <w:rsid w:val="008C326B"/>
    <w:rsid w:val="008C3426"/>
    <w:rsid w:val="008C36F0"/>
    <w:rsid w:val="008C3F6C"/>
    <w:rsid w:val="008C4053"/>
    <w:rsid w:val="008C423E"/>
    <w:rsid w:val="008C53C0"/>
    <w:rsid w:val="008C573B"/>
    <w:rsid w:val="008C5E46"/>
    <w:rsid w:val="008C6306"/>
    <w:rsid w:val="008C664B"/>
    <w:rsid w:val="008C6D47"/>
    <w:rsid w:val="008C6D61"/>
    <w:rsid w:val="008C70B8"/>
    <w:rsid w:val="008C754E"/>
    <w:rsid w:val="008C754F"/>
    <w:rsid w:val="008C7901"/>
    <w:rsid w:val="008C7BFF"/>
    <w:rsid w:val="008C7DC1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540"/>
    <w:rsid w:val="008D2D3A"/>
    <w:rsid w:val="008D34F3"/>
    <w:rsid w:val="008D39E1"/>
    <w:rsid w:val="008D3AA6"/>
    <w:rsid w:val="008D3CDB"/>
    <w:rsid w:val="008D42F6"/>
    <w:rsid w:val="008D4385"/>
    <w:rsid w:val="008D4836"/>
    <w:rsid w:val="008D4D0E"/>
    <w:rsid w:val="008D53E8"/>
    <w:rsid w:val="008D5569"/>
    <w:rsid w:val="008D6019"/>
    <w:rsid w:val="008D62D9"/>
    <w:rsid w:val="008D65C1"/>
    <w:rsid w:val="008D6F24"/>
    <w:rsid w:val="008D7489"/>
    <w:rsid w:val="008D7866"/>
    <w:rsid w:val="008D78BB"/>
    <w:rsid w:val="008D7B74"/>
    <w:rsid w:val="008E007F"/>
    <w:rsid w:val="008E04E3"/>
    <w:rsid w:val="008E109F"/>
    <w:rsid w:val="008E1E49"/>
    <w:rsid w:val="008E2377"/>
    <w:rsid w:val="008E23EA"/>
    <w:rsid w:val="008E245E"/>
    <w:rsid w:val="008E29BA"/>
    <w:rsid w:val="008E3202"/>
    <w:rsid w:val="008E4099"/>
    <w:rsid w:val="008E40C8"/>
    <w:rsid w:val="008E42FF"/>
    <w:rsid w:val="008E481F"/>
    <w:rsid w:val="008E4889"/>
    <w:rsid w:val="008E4967"/>
    <w:rsid w:val="008E4E12"/>
    <w:rsid w:val="008E53AB"/>
    <w:rsid w:val="008E5CC1"/>
    <w:rsid w:val="008E5D8E"/>
    <w:rsid w:val="008E5FEB"/>
    <w:rsid w:val="008E628A"/>
    <w:rsid w:val="008E6B91"/>
    <w:rsid w:val="008E7741"/>
    <w:rsid w:val="008E7D8A"/>
    <w:rsid w:val="008F0072"/>
    <w:rsid w:val="008F0139"/>
    <w:rsid w:val="008F06D1"/>
    <w:rsid w:val="008F0803"/>
    <w:rsid w:val="008F09A1"/>
    <w:rsid w:val="008F17BC"/>
    <w:rsid w:val="008F1D90"/>
    <w:rsid w:val="008F1F0B"/>
    <w:rsid w:val="008F1F4C"/>
    <w:rsid w:val="008F252F"/>
    <w:rsid w:val="008F30BB"/>
    <w:rsid w:val="008F3466"/>
    <w:rsid w:val="008F3EB7"/>
    <w:rsid w:val="008F41B5"/>
    <w:rsid w:val="008F4AC0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852"/>
    <w:rsid w:val="00900A57"/>
    <w:rsid w:val="00900EDC"/>
    <w:rsid w:val="00901442"/>
    <w:rsid w:val="009016AD"/>
    <w:rsid w:val="00901705"/>
    <w:rsid w:val="00901AFA"/>
    <w:rsid w:val="00901EE4"/>
    <w:rsid w:val="00902488"/>
    <w:rsid w:val="0090275D"/>
    <w:rsid w:val="00903179"/>
    <w:rsid w:val="00903EBD"/>
    <w:rsid w:val="00903F05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1DD3"/>
    <w:rsid w:val="00912007"/>
    <w:rsid w:val="009124C0"/>
    <w:rsid w:val="00912740"/>
    <w:rsid w:val="009129DD"/>
    <w:rsid w:val="0091302D"/>
    <w:rsid w:val="009135ED"/>
    <w:rsid w:val="0091370A"/>
    <w:rsid w:val="00913894"/>
    <w:rsid w:val="00913908"/>
    <w:rsid w:val="00913FAE"/>
    <w:rsid w:val="00915546"/>
    <w:rsid w:val="00915A0A"/>
    <w:rsid w:val="00915B75"/>
    <w:rsid w:val="0091663A"/>
    <w:rsid w:val="009172E1"/>
    <w:rsid w:val="00917E1B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223A"/>
    <w:rsid w:val="00922827"/>
    <w:rsid w:val="00922C48"/>
    <w:rsid w:val="00922FBE"/>
    <w:rsid w:val="00923CD9"/>
    <w:rsid w:val="0092413C"/>
    <w:rsid w:val="009242E2"/>
    <w:rsid w:val="00924B26"/>
    <w:rsid w:val="009252E7"/>
    <w:rsid w:val="0092562E"/>
    <w:rsid w:val="00925DF4"/>
    <w:rsid w:val="009263C3"/>
    <w:rsid w:val="00926535"/>
    <w:rsid w:val="0092740F"/>
    <w:rsid w:val="00927740"/>
    <w:rsid w:val="009279E6"/>
    <w:rsid w:val="00927C6F"/>
    <w:rsid w:val="009307AE"/>
    <w:rsid w:val="00930996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346"/>
    <w:rsid w:val="00932CA4"/>
    <w:rsid w:val="009331C6"/>
    <w:rsid w:val="0093323E"/>
    <w:rsid w:val="009339D6"/>
    <w:rsid w:val="00933A5F"/>
    <w:rsid w:val="00933A9F"/>
    <w:rsid w:val="009347CA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866"/>
    <w:rsid w:val="0093794F"/>
    <w:rsid w:val="00937B6A"/>
    <w:rsid w:val="009403DB"/>
    <w:rsid w:val="00940F20"/>
    <w:rsid w:val="00940FAD"/>
    <w:rsid w:val="009416FF"/>
    <w:rsid w:val="009419C5"/>
    <w:rsid w:val="00941CC2"/>
    <w:rsid w:val="009422E8"/>
    <w:rsid w:val="009425D0"/>
    <w:rsid w:val="00942614"/>
    <w:rsid w:val="00943037"/>
    <w:rsid w:val="00944215"/>
    <w:rsid w:val="0094466D"/>
    <w:rsid w:val="009447C1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0DD8"/>
    <w:rsid w:val="00951A75"/>
    <w:rsid w:val="00952A10"/>
    <w:rsid w:val="009532B5"/>
    <w:rsid w:val="00954126"/>
    <w:rsid w:val="00954749"/>
    <w:rsid w:val="00954930"/>
    <w:rsid w:val="0095493D"/>
    <w:rsid w:val="00954A51"/>
    <w:rsid w:val="00954C2A"/>
    <w:rsid w:val="00954F57"/>
    <w:rsid w:val="009558E1"/>
    <w:rsid w:val="00955D6B"/>
    <w:rsid w:val="00955F24"/>
    <w:rsid w:val="009573A7"/>
    <w:rsid w:val="0095791E"/>
    <w:rsid w:val="00960C14"/>
    <w:rsid w:val="00960D10"/>
    <w:rsid w:val="00960DA6"/>
    <w:rsid w:val="00961106"/>
    <w:rsid w:val="009611E7"/>
    <w:rsid w:val="0096199C"/>
    <w:rsid w:val="00962358"/>
    <w:rsid w:val="009627BF"/>
    <w:rsid w:val="0096293A"/>
    <w:rsid w:val="009634DA"/>
    <w:rsid w:val="00963520"/>
    <w:rsid w:val="00963606"/>
    <w:rsid w:val="00963705"/>
    <w:rsid w:val="009638A5"/>
    <w:rsid w:val="00963AEC"/>
    <w:rsid w:val="00963E38"/>
    <w:rsid w:val="00964221"/>
    <w:rsid w:val="00964E46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10E3"/>
    <w:rsid w:val="00971688"/>
    <w:rsid w:val="009718D8"/>
    <w:rsid w:val="0097225C"/>
    <w:rsid w:val="0097231D"/>
    <w:rsid w:val="009724DE"/>
    <w:rsid w:val="0097309C"/>
    <w:rsid w:val="00973683"/>
    <w:rsid w:val="00973780"/>
    <w:rsid w:val="0097402A"/>
    <w:rsid w:val="00974811"/>
    <w:rsid w:val="00975231"/>
    <w:rsid w:val="00975468"/>
    <w:rsid w:val="0097556F"/>
    <w:rsid w:val="009757F1"/>
    <w:rsid w:val="00975C6D"/>
    <w:rsid w:val="0097600F"/>
    <w:rsid w:val="0097619A"/>
    <w:rsid w:val="009761CB"/>
    <w:rsid w:val="009768F0"/>
    <w:rsid w:val="00976AD6"/>
    <w:rsid w:val="00976CEB"/>
    <w:rsid w:val="0098050B"/>
    <w:rsid w:val="00980AEA"/>
    <w:rsid w:val="00980D8D"/>
    <w:rsid w:val="00981B3E"/>
    <w:rsid w:val="009820BC"/>
    <w:rsid w:val="00982845"/>
    <w:rsid w:val="00982D3A"/>
    <w:rsid w:val="009833C3"/>
    <w:rsid w:val="00983643"/>
    <w:rsid w:val="00983757"/>
    <w:rsid w:val="0098397D"/>
    <w:rsid w:val="00983D9F"/>
    <w:rsid w:val="00983FB1"/>
    <w:rsid w:val="009845F5"/>
    <w:rsid w:val="009847EA"/>
    <w:rsid w:val="00984E57"/>
    <w:rsid w:val="00984F91"/>
    <w:rsid w:val="00985F84"/>
    <w:rsid w:val="00986102"/>
    <w:rsid w:val="0098644E"/>
    <w:rsid w:val="00986A66"/>
    <w:rsid w:val="00986C5F"/>
    <w:rsid w:val="00990619"/>
    <w:rsid w:val="00990D91"/>
    <w:rsid w:val="00990FA3"/>
    <w:rsid w:val="009911C8"/>
    <w:rsid w:val="0099177E"/>
    <w:rsid w:val="00991B86"/>
    <w:rsid w:val="00991E36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F6"/>
    <w:rsid w:val="009966A5"/>
    <w:rsid w:val="00996890"/>
    <w:rsid w:val="009970A9"/>
    <w:rsid w:val="00997973"/>
    <w:rsid w:val="00997FDB"/>
    <w:rsid w:val="009A03FF"/>
    <w:rsid w:val="009A09E4"/>
    <w:rsid w:val="009A0D6A"/>
    <w:rsid w:val="009A10BA"/>
    <w:rsid w:val="009A15F0"/>
    <w:rsid w:val="009A15F1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2FDD"/>
    <w:rsid w:val="009A3222"/>
    <w:rsid w:val="009A3889"/>
    <w:rsid w:val="009A3A6A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6B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921"/>
    <w:rsid w:val="009B2931"/>
    <w:rsid w:val="009B2ADB"/>
    <w:rsid w:val="009B38DD"/>
    <w:rsid w:val="009B4670"/>
    <w:rsid w:val="009B4C2A"/>
    <w:rsid w:val="009B520F"/>
    <w:rsid w:val="009B56B9"/>
    <w:rsid w:val="009B57FD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0CB"/>
    <w:rsid w:val="009C08CC"/>
    <w:rsid w:val="009C0DB5"/>
    <w:rsid w:val="009C16A0"/>
    <w:rsid w:val="009C1B07"/>
    <w:rsid w:val="009C20D2"/>
    <w:rsid w:val="009C2155"/>
    <w:rsid w:val="009C277F"/>
    <w:rsid w:val="009C2AEE"/>
    <w:rsid w:val="009C3690"/>
    <w:rsid w:val="009C3A7A"/>
    <w:rsid w:val="009C3F74"/>
    <w:rsid w:val="009C529A"/>
    <w:rsid w:val="009C5300"/>
    <w:rsid w:val="009C5412"/>
    <w:rsid w:val="009C626A"/>
    <w:rsid w:val="009C7BBF"/>
    <w:rsid w:val="009C7E11"/>
    <w:rsid w:val="009D03FA"/>
    <w:rsid w:val="009D0916"/>
    <w:rsid w:val="009D0B6D"/>
    <w:rsid w:val="009D0E80"/>
    <w:rsid w:val="009D1555"/>
    <w:rsid w:val="009D20C5"/>
    <w:rsid w:val="009D2317"/>
    <w:rsid w:val="009D25D4"/>
    <w:rsid w:val="009D2BEC"/>
    <w:rsid w:val="009D2D95"/>
    <w:rsid w:val="009D575B"/>
    <w:rsid w:val="009D5AAF"/>
    <w:rsid w:val="009D6266"/>
    <w:rsid w:val="009D638C"/>
    <w:rsid w:val="009D664D"/>
    <w:rsid w:val="009D6C68"/>
    <w:rsid w:val="009D6F12"/>
    <w:rsid w:val="009D70E8"/>
    <w:rsid w:val="009D7567"/>
    <w:rsid w:val="009E0231"/>
    <w:rsid w:val="009E08DE"/>
    <w:rsid w:val="009E1B39"/>
    <w:rsid w:val="009E1C39"/>
    <w:rsid w:val="009E2131"/>
    <w:rsid w:val="009E2BA7"/>
    <w:rsid w:val="009E374D"/>
    <w:rsid w:val="009E3AAC"/>
    <w:rsid w:val="009E3BF0"/>
    <w:rsid w:val="009E3EF0"/>
    <w:rsid w:val="009E3F6E"/>
    <w:rsid w:val="009E408B"/>
    <w:rsid w:val="009E43C4"/>
    <w:rsid w:val="009E43C8"/>
    <w:rsid w:val="009E551D"/>
    <w:rsid w:val="009E563F"/>
    <w:rsid w:val="009E5B43"/>
    <w:rsid w:val="009E5FCD"/>
    <w:rsid w:val="009E5FCF"/>
    <w:rsid w:val="009E635E"/>
    <w:rsid w:val="009E6E53"/>
    <w:rsid w:val="009E700B"/>
    <w:rsid w:val="009E74C8"/>
    <w:rsid w:val="009E7806"/>
    <w:rsid w:val="009E7823"/>
    <w:rsid w:val="009E7AE3"/>
    <w:rsid w:val="009E7E94"/>
    <w:rsid w:val="009F0009"/>
    <w:rsid w:val="009F02E7"/>
    <w:rsid w:val="009F044D"/>
    <w:rsid w:val="009F0682"/>
    <w:rsid w:val="009F06B2"/>
    <w:rsid w:val="009F08D0"/>
    <w:rsid w:val="009F08FB"/>
    <w:rsid w:val="009F1290"/>
    <w:rsid w:val="009F1828"/>
    <w:rsid w:val="009F1B07"/>
    <w:rsid w:val="009F1CF1"/>
    <w:rsid w:val="009F223E"/>
    <w:rsid w:val="009F3FE1"/>
    <w:rsid w:val="009F435F"/>
    <w:rsid w:val="009F4413"/>
    <w:rsid w:val="009F5F9E"/>
    <w:rsid w:val="009F6239"/>
    <w:rsid w:val="009F6288"/>
    <w:rsid w:val="009F68CC"/>
    <w:rsid w:val="009F6EE9"/>
    <w:rsid w:val="009F7FD9"/>
    <w:rsid w:val="00A0008B"/>
    <w:rsid w:val="00A00347"/>
    <w:rsid w:val="00A01C57"/>
    <w:rsid w:val="00A02248"/>
    <w:rsid w:val="00A02355"/>
    <w:rsid w:val="00A027E2"/>
    <w:rsid w:val="00A02CDF"/>
    <w:rsid w:val="00A0372A"/>
    <w:rsid w:val="00A040F1"/>
    <w:rsid w:val="00A04C5D"/>
    <w:rsid w:val="00A04DBE"/>
    <w:rsid w:val="00A05037"/>
    <w:rsid w:val="00A05B2D"/>
    <w:rsid w:val="00A06567"/>
    <w:rsid w:val="00A069E5"/>
    <w:rsid w:val="00A07A5D"/>
    <w:rsid w:val="00A10264"/>
    <w:rsid w:val="00A105CD"/>
    <w:rsid w:val="00A1077C"/>
    <w:rsid w:val="00A10CAF"/>
    <w:rsid w:val="00A10EAA"/>
    <w:rsid w:val="00A10FC0"/>
    <w:rsid w:val="00A11483"/>
    <w:rsid w:val="00A11900"/>
    <w:rsid w:val="00A1268A"/>
    <w:rsid w:val="00A126B9"/>
    <w:rsid w:val="00A129DB"/>
    <w:rsid w:val="00A1315A"/>
    <w:rsid w:val="00A133E8"/>
    <w:rsid w:val="00A133F2"/>
    <w:rsid w:val="00A13547"/>
    <w:rsid w:val="00A135CE"/>
    <w:rsid w:val="00A13721"/>
    <w:rsid w:val="00A13774"/>
    <w:rsid w:val="00A1397F"/>
    <w:rsid w:val="00A13B24"/>
    <w:rsid w:val="00A13F38"/>
    <w:rsid w:val="00A14928"/>
    <w:rsid w:val="00A14A74"/>
    <w:rsid w:val="00A150FD"/>
    <w:rsid w:val="00A157BF"/>
    <w:rsid w:val="00A16F9A"/>
    <w:rsid w:val="00A16FB5"/>
    <w:rsid w:val="00A1723A"/>
    <w:rsid w:val="00A17648"/>
    <w:rsid w:val="00A176F6"/>
    <w:rsid w:val="00A179A9"/>
    <w:rsid w:val="00A179EB"/>
    <w:rsid w:val="00A17A4C"/>
    <w:rsid w:val="00A202BC"/>
    <w:rsid w:val="00A20434"/>
    <w:rsid w:val="00A21163"/>
    <w:rsid w:val="00A21806"/>
    <w:rsid w:val="00A21BE5"/>
    <w:rsid w:val="00A222D8"/>
    <w:rsid w:val="00A22515"/>
    <w:rsid w:val="00A22E2D"/>
    <w:rsid w:val="00A22EE4"/>
    <w:rsid w:val="00A2399A"/>
    <w:rsid w:val="00A23D5F"/>
    <w:rsid w:val="00A24031"/>
    <w:rsid w:val="00A24AFE"/>
    <w:rsid w:val="00A24BA5"/>
    <w:rsid w:val="00A24CA5"/>
    <w:rsid w:val="00A2510E"/>
    <w:rsid w:val="00A254F1"/>
    <w:rsid w:val="00A25586"/>
    <w:rsid w:val="00A25C9A"/>
    <w:rsid w:val="00A25E40"/>
    <w:rsid w:val="00A262E7"/>
    <w:rsid w:val="00A26AAF"/>
    <w:rsid w:val="00A26BE4"/>
    <w:rsid w:val="00A26FD5"/>
    <w:rsid w:val="00A274BD"/>
    <w:rsid w:val="00A2789E"/>
    <w:rsid w:val="00A27D12"/>
    <w:rsid w:val="00A27F42"/>
    <w:rsid w:val="00A27F6D"/>
    <w:rsid w:val="00A30AA7"/>
    <w:rsid w:val="00A30BCC"/>
    <w:rsid w:val="00A30CBE"/>
    <w:rsid w:val="00A310FA"/>
    <w:rsid w:val="00A311ED"/>
    <w:rsid w:val="00A313EC"/>
    <w:rsid w:val="00A31792"/>
    <w:rsid w:val="00A31C3D"/>
    <w:rsid w:val="00A31D12"/>
    <w:rsid w:val="00A31F9B"/>
    <w:rsid w:val="00A320A5"/>
    <w:rsid w:val="00A3399E"/>
    <w:rsid w:val="00A33A7A"/>
    <w:rsid w:val="00A34751"/>
    <w:rsid w:val="00A34A96"/>
    <w:rsid w:val="00A35620"/>
    <w:rsid w:val="00A356F8"/>
    <w:rsid w:val="00A36089"/>
    <w:rsid w:val="00A361DF"/>
    <w:rsid w:val="00A36398"/>
    <w:rsid w:val="00A366FF"/>
    <w:rsid w:val="00A36800"/>
    <w:rsid w:val="00A3723C"/>
    <w:rsid w:val="00A374C4"/>
    <w:rsid w:val="00A37F99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30EF"/>
    <w:rsid w:val="00A434B3"/>
    <w:rsid w:val="00A436B0"/>
    <w:rsid w:val="00A43B5C"/>
    <w:rsid w:val="00A43D2B"/>
    <w:rsid w:val="00A44469"/>
    <w:rsid w:val="00A44559"/>
    <w:rsid w:val="00A446B0"/>
    <w:rsid w:val="00A455D4"/>
    <w:rsid w:val="00A46ED0"/>
    <w:rsid w:val="00A47896"/>
    <w:rsid w:val="00A47E3A"/>
    <w:rsid w:val="00A47EB7"/>
    <w:rsid w:val="00A5087F"/>
    <w:rsid w:val="00A51212"/>
    <w:rsid w:val="00A5161F"/>
    <w:rsid w:val="00A51949"/>
    <w:rsid w:val="00A519C4"/>
    <w:rsid w:val="00A522D8"/>
    <w:rsid w:val="00A524B8"/>
    <w:rsid w:val="00A5256A"/>
    <w:rsid w:val="00A52C9D"/>
    <w:rsid w:val="00A52F5E"/>
    <w:rsid w:val="00A54DAE"/>
    <w:rsid w:val="00A55081"/>
    <w:rsid w:val="00A551D0"/>
    <w:rsid w:val="00A557BD"/>
    <w:rsid w:val="00A5582F"/>
    <w:rsid w:val="00A56019"/>
    <w:rsid w:val="00A5617C"/>
    <w:rsid w:val="00A5634E"/>
    <w:rsid w:val="00A56574"/>
    <w:rsid w:val="00A56EDF"/>
    <w:rsid w:val="00A57098"/>
    <w:rsid w:val="00A572D3"/>
    <w:rsid w:val="00A6093E"/>
    <w:rsid w:val="00A61AFF"/>
    <w:rsid w:val="00A61BE1"/>
    <w:rsid w:val="00A62082"/>
    <w:rsid w:val="00A6227D"/>
    <w:rsid w:val="00A625D1"/>
    <w:rsid w:val="00A62A5E"/>
    <w:rsid w:val="00A62E10"/>
    <w:rsid w:val="00A635A4"/>
    <w:rsid w:val="00A63620"/>
    <w:rsid w:val="00A63A26"/>
    <w:rsid w:val="00A645B2"/>
    <w:rsid w:val="00A653FB"/>
    <w:rsid w:val="00A6595B"/>
    <w:rsid w:val="00A66003"/>
    <w:rsid w:val="00A664AF"/>
    <w:rsid w:val="00A66939"/>
    <w:rsid w:val="00A66BB0"/>
    <w:rsid w:val="00A66DAB"/>
    <w:rsid w:val="00A7018B"/>
    <w:rsid w:val="00A70B73"/>
    <w:rsid w:val="00A7106C"/>
    <w:rsid w:val="00A71839"/>
    <w:rsid w:val="00A71BDB"/>
    <w:rsid w:val="00A71F36"/>
    <w:rsid w:val="00A727A5"/>
    <w:rsid w:val="00A73E22"/>
    <w:rsid w:val="00A74DB2"/>
    <w:rsid w:val="00A756BF"/>
    <w:rsid w:val="00A759CB"/>
    <w:rsid w:val="00A75A86"/>
    <w:rsid w:val="00A76078"/>
    <w:rsid w:val="00A7624E"/>
    <w:rsid w:val="00A76BEB"/>
    <w:rsid w:val="00A76D3F"/>
    <w:rsid w:val="00A76E20"/>
    <w:rsid w:val="00A76F89"/>
    <w:rsid w:val="00A800B1"/>
    <w:rsid w:val="00A806E8"/>
    <w:rsid w:val="00A80803"/>
    <w:rsid w:val="00A81BB8"/>
    <w:rsid w:val="00A81E64"/>
    <w:rsid w:val="00A8262B"/>
    <w:rsid w:val="00A82AF4"/>
    <w:rsid w:val="00A82B52"/>
    <w:rsid w:val="00A82D44"/>
    <w:rsid w:val="00A836D5"/>
    <w:rsid w:val="00A83AD8"/>
    <w:rsid w:val="00A840EC"/>
    <w:rsid w:val="00A8420D"/>
    <w:rsid w:val="00A84273"/>
    <w:rsid w:val="00A846A7"/>
    <w:rsid w:val="00A84986"/>
    <w:rsid w:val="00A84F43"/>
    <w:rsid w:val="00A85146"/>
    <w:rsid w:val="00A855D1"/>
    <w:rsid w:val="00A8575F"/>
    <w:rsid w:val="00A85F38"/>
    <w:rsid w:val="00A8605A"/>
    <w:rsid w:val="00A8610A"/>
    <w:rsid w:val="00A868C3"/>
    <w:rsid w:val="00A86AB3"/>
    <w:rsid w:val="00A87249"/>
    <w:rsid w:val="00A874E7"/>
    <w:rsid w:val="00A87756"/>
    <w:rsid w:val="00A90287"/>
    <w:rsid w:val="00A90358"/>
    <w:rsid w:val="00A91450"/>
    <w:rsid w:val="00A91C0C"/>
    <w:rsid w:val="00A9219F"/>
    <w:rsid w:val="00A92851"/>
    <w:rsid w:val="00A9374E"/>
    <w:rsid w:val="00A937AD"/>
    <w:rsid w:val="00A93AB8"/>
    <w:rsid w:val="00A943A5"/>
    <w:rsid w:val="00A946F2"/>
    <w:rsid w:val="00A94DE6"/>
    <w:rsid w:val="00A94E15"/>
    <w:rsid w:val="00A94E7F"/>
    <w:rsid w:val="00A95626"/>
    <w:rsid w:val="00A95753"/>
    <w:rsid w:val="00A95E1C"/>
    <w:rsid w:val="00A95E74"/>
    <w:rsid w:val="00A95EB0"/>
    <w:rsid w:val="00A960F5"/>
    <w:rsid w:val="00A9647C"/>
    <w:rsid w:val="00A966CA"/>
    <w:rsid w:val="00A966FB"/>
    <w:rsid w:val="00A96D35"/>
    <w:rsid w:val="00A971AA"/>
    <w:rsid w:val="00A97549"/>
    <w:rsid w:val="00A9781C"/>
    <w:rsid w:val="00A97BE0"/>
    <w:rsid w:val="00A97F7E"/>
    <w:rsid w:val="00AA0044"/>
    <w:rsid w:val="00AA04BB"/>
    <w:rsid w:val="00AA05D8"/>
    <w:rsid w:val="00AA07B6"/>
    <w:rsid w:val="00AA1232"/>
    <w:rsid w:val="00AA16A8"/>
    <w:rsid w:val="00AA1FB3"/>
    <w:rsid w:val="00AA295C"/>
    <w:rsid w:val="00AA2ABD"/>
    <w:rsid w:val="00AA2CD0"/>
    <w:rsid w:val="00AA2D55"/>
    <w:rsid w:val="00AA2E1B"/>
    <w:rsid w:val="00AA2F32"/>
    <w:rsid w:val="00AA3276"/>
    <w:rsid w:val="00AA32E9"/>
    <w:rsid w:val="00AA3761"/>
    <w:rsid w:val="00AA3AF8"/>
    <w:rsid w:val="00AA3D75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D1F"/>
    <w:rsid w:val="00AA72A1"/>
    <w:rsid w:val="00AA768E"/>
    <w:rsid w:val="00AB00EA"/>
    <w:rsid w:val="00AB0306"/>
    <w:rsid w:val="00AB0644"/>
    <w:rsid w:val="00AB07B9"/>
    <w:rsid w:val="00AB0B28"/>
    <w:rsid w:val="00AB0B8E"/>
    <w:rsid w:val="00AB165F"/>
    <w:rsid w:val="00AB19B3"/>
    <w:rsid w:val="00AB1C74"/>
    <w:rsid w:val="00AB1DB2"/>
    <w:rsid w:val="00AB2560"/>
    <w:rsid w:val="00AB2813"/>
    <w:rsid w:val="00AB293E"/>
    <w:rsid w:val="00AB2B88"/>
    <w:rsid w:val="00AB2BAA"/>
    <w:rsid w:val="00AB38D2"/>
    <w:rsid w:val="00AB486D"/>
    <w:rsid w:val="00AB4BC3"/>
    <w:rsid w:val="00AB575D"/>
    <w:rsid w:val="00AB5BF4"/>
    <w:rsid w:val="00AB6065"/>
    <w:rsid w:val="00AB61D9"/>
    <w:rsid w:val="00AB6CAA"/>
    <w:rsid w:val="00AB755A"/>
    <w:rsid w:val="00AC04F5"/>
    <w:rsid w:val="00AC0DD4"/>
    <w:rsid w:val="00AC0F6B"/>
    <w:rsid w:val="00AC1A69"/>
    <w:rsid w:val="00AC1D5A"/>
    <w:rsid w:val="00AC2A7F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6569"/>
    <w:rsid w:val="00AC65B9"/>
    <w:rsid w:val="00AC7007"/>
    <w:rsid w:val="00AC7DA9"/>
    <w:rsid w:val="00AC7F57"/>
    <w:rsid w:val="00AD0138"/>
    <w:rsid w:val="00AD03EE"/>
    <w:rsid w:val="00AD09A2"/>
    <w:rsid w:val="00AD0E9F"/>
    <w:rsid w:val="00AD0EAA"/>
    <w:rsid w:val="00AD14AD"/>
    <w:rsid w:val="00AD17FD"/>
    <w:rsid w:val="00AD1A2C"/>
    <w:rsid w:val="00AD31D8"/>
    <w:rsid w:val="00AD37CE"/>
    <w:rsid w:val="00AD3C7A"/>
    <w:rsid w:val="00AD4165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2E91"/>
    <w:rsid w:val="00AE321E"/>
    <w:rsid w:val="00AE346B"/>
    <w:rsid w:val="00AE36F5"/>
    <w:rsid w:val="00AE380C"/>
    <w:rsid w:val="00AE39AC"/>
    <w:rsid w:val="00AE3C72"/>
    <w:rsid w:val="00AE3DD9"/>
    <w:rsid w:val="00AE3E04"/>
    <w:rsid w:val="00AE46CF"/>
    <w:rsid w:val="00AE4B0D"/>
    <w:rsid w:val="00AE51B1"/>
    <w:rsid w:val="00AE56C9"/>
    <w:rsid w:val="00AE586B"/>
    <w:rsid w:val="00AE5FD7"/>
    <w:rsid w:val="00AE65BF"/>
    <w:rsid w:val="00AE6A05"/>
    <w:rsid w:val="00AE6DCF"/>
    <w:rsid w:val="00AE72EC"/>
    <w:rsid w:val="00AE7AF0"/>
    <w:rsid w:val="00AE7F15"/>
    <w:rsid w:val="00AF0B3A"/>
    <w:rsid w:val="00AF1658"/>
    <w:rsid w:val="00AF1930"/>
    <w:rsid w:val="00AF1AED"/>
    <w:rsid w:val="00AF2634"/>
    <w:rsid w:val="00AF30AD"/>
    <w:rsid w:val="00AF32C4"/>
    <w:rsid w:val="00AF4030"/>
    <w:rsid w:val="00AF5ECE"/>
    <w:rsid w:val="00AF6012"/>
    <w:rsid w:val="00AF6220"/>
    <w:rsid w:val="00AF65AE"/>
    <w:rsid w:val="00AF6610"/>
    <w:rsid w:val="00AF669D"/>
    <w:rsid w:val="00AF7131"/>
    <w:rsid w:val="00AF77A0"/>
    <w:rsid w:val="00AF7CF7"/>
    <w:rsid w:val="00AF7E79"/>
    <w:rsid w:val="00B008CB"/>
    <w:rsid w:val="00B00A15"/>
    <w:rsid w:val="00B00A4C"/>
    <w:rsid w:val="00B0109C"/>
    <w:rsid w:val="00B01969"/>
    <w:rsid w:val="00B01F5D"/>
    <w:rsid w:val="00B022F4"/>
    <w:rsid w:val="00B024B5"/>
    <w:rsid w:val="00B02C5E"/>
    <w:rsid w:val="00B03036"/>
    <w:rsid w:val="00B03DDF"/>
    <w:rsid w:val="00B03E16"/>
    <w:rsid w:val="00B04DE3"/>
    <w:rsid w:val="00B05019"/>
    <w:rsid w:val="00B05171"/>
    <w:rsid w:val="00B052D4"/>
    <w:rsid w:val="00B0533E"/>
    <w:rsid w:val="00B053D1"/>
    <w:rsid w:val="00B0579D"/>
    <w:rsid w:val="00B061BA"/>
    <w:rsid w:val="00B06864"/>
    <w:rsid w:val="00B06A3A"/>
    <w:rsid w:val="00B06F0C"/>
    <w:rsid w:val="00B073A4"/>
    <w:rsid w:val="00B07500"/>
    <w:rsid w:val="00B10198"/>
    <w:rsid w:val="00B10565"/>
    <w:rsid w:val="00B1063D"/>
    <w:rsid w:val="00B10988"/>
    <w:rsid w:val="00B117F4"/>
    <w:rsid w:val="00B11866"/>
    <w:rsid w:val="00B118D9"/>
    <w:rsid w:val="00B11D86"/>
    <w:rsid w:val="00B11E19"/>
    <w:rsid w:val="00B12744"/>
    <w:rsid w:val="00B12960"/>
    <w:rsid w:val="00B13294"/>
    <w:rsid w:val="00B13775"/>
    <w:rsid w:val="00B138DF"/>
    <w:rsid w:val="00B14026"/>
    <w:rsid w:val="00B140FD"/>
    <w:rsid w:val="00B15040"/>
    <w:rsid w:val="00B156D5"/>
    <w:rsid w:val="00B16113"/>
    <w:rsid w:val="00B1672F"/>
    <w:rsid w:val="00B169CF"/>
    <w:rsid w:val="00B17B10"/>
    <w:rsid w:val="00B17BD4"/>
    <w:rsid w:val="00B201E0"/>
    <w:rsid w:val="00B20E5D"/>
    <w:rsid w:val="00B21151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505C"/>
    <w:rsid w:val="00B251A5"/>
    <w:rsid w:val="00B25279"/>
    <w:rsid w:val="00B25527"/>
    <w:rsid w:val="00B257E9"/>
    <w:rsid w:val="00B257FF"/>
    <w:rsid w:val="00B25BD3"/>
    <w:rsid w:val="00B2636F"/>
    <w:rsid w:val="00B263D6"/>
    <w:rsid w:val="00B266A9"/>
    <w:rsid w:val="00B26F27"/>
    <w:rsid w:val="00B26FF6"/>
    <w:rsid w:val="00B27404"/>
    <w:rsid w:val="00B275F7"/>
    <w:rsid w:val="00B2786B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C81"/>
    <w:rsid w:val="00B30CBD"/>
    <w:rsid w:val="00B3121B"/>
    <w:rsid w:val="00B3162C"/>
    <w:rsid w:val="00B32401"/>
    <w:rsid w:val="00B32841"/>
    <w:rsid w:val="00B32CDC"/>
    <w:rsid w:val="00B32E3E"/>
    <w:rsid w:val="00B33C0F"/>
    <w:rsid w:val="00B33C39"/>
    <w:rsid w:val="00B33CED"/>
    <w:rsid w:val="00B33D24"/>
    <w:rsid w:val="00B33FCD"/>
    <w:rsid w:val="00B3475E"/>
    <w:rsid w:val="00B3521E"/>
    <w:rsid w:val="00B36B4D"/>
    <w:rsid w:val="00B36BD7"/>
    <w:rsid w:val="00B36D15"/>
    <w:rsid w:val="00B36D62"/>
    <w:rsid w:val="00B37645"/>
    <w:rsid w:val="00B403C1"/>
    <w:rsid w:val="00B40488"/>
    <w:rsid w:val="00B40A5E"/>
    <w:rsid w:val="00B40A9B"/>
    <w:rsid w:val="00B41181"/>
    <w:rsid w:val="00B41424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3B76"/>
    <w:rsid w:val="00B44BE3"/>
    <w:rsid w:val="00B451C1"/>
    <w:rsid w:val="00B458A0"/>
    <w:rsid w:val="00B46C98"/>
    <w:rsid w:val="00B4790D"/>
    <w:rsid w:val="00B47C94"/>
    <w:rsid w:val="00B505D5"/>
    <w:rsid w:val="00B50AC8"/>
    <w:rsid w:val="00B5206B"/>
    <w:rsid w:val="00B527A0"/>
    <w:rsid w:val="00B5286A"/>
    <w:rsid w:val="00B528CC"/>
    <w:rsid w:val="00B52924"/>
    <w:rsid w:val="00B52DF1"/>
    <w:rsid w:val="00B53549"/>
    <w:rsid w:val="00B53B51"/>
    <w:rsid w:val="00B54B28"/>
    <w:rsid w:val="00B54C3D"/>
    <w:rsid w:val="00B54F82"/>
    <w:rsid w:val="00B555F4"/>
    <w:rsid w:val="00B55CFC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F3B"/>
    <w:rsid w:val="00B60F5A"/>
    <w:rsid w:val="00B61299"/>
    <w:rsid w:val="00B61399"/>
    <w:rsid w:val="00B613B2"/>
    <w:rsid w:val="00B61808"/>
    <w:rsid w:val="00B61A42"/>
    <w:rsid w:val="00B61BFD"/>
    <w:rsid w:val="00B61D29"/>
    <w:rsid w:val="00B61F1C"/>
    <w:rsid w:val="00B6235B"/>
    <w:rsid w:val="00B62A43"/>
    <w:rsid w:val="00B62E83"/>
    <w:rsid w:val="00B62F5F"/>
    <w:rsid w:val="00B63915"/>
    <w:rsid w:val="00B63979"/>
    <w:rsid w:val="00B63A28"/>
    <w:rsid w:val="00B63DCC"/>
    <w:rsid w:val="00B64A57"/>
    <w:rsid w:val="00B6538B"/>
    <w:rsid w:val="00B655C5"/>
    <w:rsid w:val="00B66084"/>
    <w:rsid w:val="00B66258"/>
    <w:rsid w:val="00B664CB"/>
    <w:rsid w:val="00B67062"/>
    <w:rsid w:val="00B6788C"/>
    <w:rsid w:val="00B67BE6"/>
    <w:rsid w:val="00B67F59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3CD3"/>
    <w:rsid w:val="00B74099"/>
    <w:rsid w:val="00B7439D"/>
    <w:rsid w:val="00B74494"/>
    <w:rsid w:val="00B749E5"/>
    <w:rsid w:val="00B74F08"/>
    <w:rsid w:val="00B7510E"/>
    <w:rsid w:val="00B75255"/>
    <w:rsid w:val="00B753BF"/>
    <w:rsid w:val="00B75FC3"/>
    <w:rsid w:val="00B763E8"/>
    <w:rsid w:val="00B76D72"/>
    <w:rsid w:val="00B76E70"/>
    <w:rsid w:val="00B7707F"/>
    <w:rsid w:val="00B77352"/>
    <w:rsid w:val="00B77422"/>
    <w:rsid w:val="00B77D0E"/>
    <w:rsid w:val="00B77EB6"/>
    <w:rsid w:val="00B8016A"/>
    <w:rsid w:val="00B8085C"/>
    <w:rsid w:val="00B8088D"/>
    <w:rsid w:val="00B80987"/>
    <w:rsid w:val="00B812C9"/>
    <w:rsid w:val="00B81610"/>
    <w:rsid w:val="00B81620"/>
    <w:rsid w:val="00B820C3"/>
    <w:rsid w:val="00B82173"/>
    <w:rsid w:val="00B823F7"/>
    <w:rsid w:val="00B828ED"/>
    <w:rsid w:val="00B82AC3"/>
    <w:rsid w:val="00B82C0B"/>
    <w:rsid w:val="00B8315E"/>
    <w:rsid w:val="00B83281"/>
    <w:rsid w:val="00B84766"/>
    <w:rsid w:val="00B849F8"/>
    <w:rsid w:val="00B84DBC"/>
    <w:rsid w:val="00B84F5C"/>
    <w:rsid w:val="00B85362"/>
    <w:rsid w:val="00B854C1"/>
    <w:rsid w:val="00B85771"/>
    <w:rsid w:val="00B8669B"/>
    <w:rsid w:val="00B87438"/>
    <w:rsid w:val="00B90135"/>
    <w:rsid w:val="00B902D9"/>
    <w:rsid w:val="00B9064F"/>
    <w:rsid w:val="00B91006"/>
    <w:rsid w:val="00B91D77"/>
    <w:rsid w:val="00B91E99"/>
    <w:rsid w:val="00B91F4E"/>
    <w:rsid w:val="00B92101"/>
    <w:rsid w:val="00B9218B"/>
    <w:rsid w:val="00B923A1"/>
    <w:rsid w:val="00B92CF6"/>
    <w:rsid w:val="00B92F8A"/>
    <w:rsid w:val="00B931AB"/>
    <w:rsid w:val="00B93292"/>
    <w:rsid w:val="00B9372E"/>
    <w:rsid w:val="00B93FB2"/>
    <w:rsid w:val="00B93FB8"/>
    <w:rsid w:val="00B94003"/>
    <w:rsid w:val="00B94626"/>
    <w:rsid w:val="00B94A0E"/>
    <w:rsid w:val="00B94CD0"/>
    <w:rsid w:val="00B94F5F"/>
    <w:rsid w:val="00B9558F"/>
    <w:rsid w:val="00B959B0"/>
    <w:rsid w:val="00B95A15"/>
    <w:rsid w:val="00B95A31"/>
    <w:rsid w:val="00B968EF"/>
    <w:rsid w:val="00B96E2D"/>
    <w:rsid w:val="00B96F1A"/>
    <w:rsid w:val="00B970BE"/>
    <w:rsid w:val="00B974D5"/>
    <w:rsid w:val="00BA02F1"/>
    <w:rsid w:val="00BA0B24"/>
    <w:rsid w:val="00BA0B4E"/>
    <w:rsid w:val="00BA1076"/>
    <w:rsid w:val="00BA10CF"/>
    <w:rsid w:val="00BA1453"/>
    <w:rsid w:val="00BA1A4C"/>
    <w:rsid w:val="00BA1D9F"/>
    <w:rsid w:val="00BA21F5"/>
    <w:rsid w:val="00BA26A9"/>
    <w:rsid w:val="00BA27C1"/>
    <w:rsid w:val="00BA2A77"/>
    <w:rsid w:val="00BA3355"/>
    <w:rsid w:val="00BA35C8"/>
    <w:rsid w:val="00BA390A"/>
    <w:rsid w:val="00BA3C29"/>
    <w:rsid w:val="00BA4692"/>
    <w:rsid w:val="00BA4C16"/>
    <w:rsid w:val="00BA5264"/>
    <w:rsid w:val="00BA535D"/>
    <w:rsid w:val="00BA5A62"/>
    <w:rsid w:val="00BA5B7C"/>
    <w:rsid w:val="00BA6570"/>
    <w:rsid w:val="00BA6DBE"/>
    <w:rsid w:val="00BA7180"/>
    <w:rsid w:val="00BA726F"/>
    <w:rsid w:val="00BA75F4"/>
    <w:rsid w:val="00BA7AA9"/>
    <w:rsid w:val="00BB0601"/>
    <w:rsid w:val="00BB097F"/>
    <w:rsid w:val="00BB0BA2"/>
    <w:rsid w:val="00BB0C23"/>
    <w:rsid w:val="00BB0E3C"/>
    <w:rsid w:val="00BB18FE"/>
    <w:rsid w:val="00BB22AC"/>
    <w:rsid w:val="00BB24BB"/>
    <w:rsid w:val="00BB27C2"/>
    <w:rsid w:val="00BB27DC"/>
    <w:rsid w:val="00BB31E9"/>
    <w:rsid w:val="00BB383E"/>
    <w:rsid w:val="00BB3931"/>
    <w:rsid w:val="00BB3B59"/>
    <w:rsid w:val="00BB3B9A"/>
    <w:rsid w:val="00BB433C"/>
    <w:rsid w:val="00BB52A5"/>
    <w:rsid w:val="00BB5319"/>
    <w:rsid w:val="00BB542D"/>
    <w:rsid w:val="00BB5667"/>
    <w:rsid w:val="00BB5A44"/>
    <w:rsid w:val="00BB5AC1"/>
    <w:rsid w:val="00BB5B99"/>
    <w:rsid w:val="00BB70C1"/>
    <w:rsid w:val="00BB7774"/>
    <w:rsid w:val="00BC1786"/>
    <w:rsid w:val="00BC199A"/>
    <w:rsid w:val="00BC1E0C"/>
    <w:rsid w:val="00BC1EF1"/>
    <w:rsid w:val="00BC3548"/>
    <w:rsid w:val="00BC367E"/>
    <w:rsid w:val="00BC3761"/>
    <w:rsid w:val="00BC4711"/>
    <w:rsid w:val="00BC53D5"/>
    <w:rsid w:val="00BC5C6D"/>
    <w:rsid w:val="00BC5F22"/>
    <w:rsid w:val="00BC5F78"/>
    <w:rsid w:val="00BC71FF"/>
    <w:rsid w:val="00BC7814"/>
    <w:rsid w:val="00BC7B5A"/>
    <w:rsid w:val="00BC7C48"/>
    <w:rsid w:val="00BD00AF"/>
    <w:rsid w:val="00BD026B"/>
    <w:rsid w:val="00BD0378"/>
    <w:rsid w:val="00BD0AE8"/>
    <w:rsid w:val="00BD121D"/>
    <w:rsid w:val="00BD2C70"/>
    <w:rsid w:val="00BD2D84"/>
    <w:rsid w:val="00BD319E"/>
    <w:rsid w:val="00BD3342"/>
    <w:rsid w:val="00BD33C1"/>
    <w:rsid w:val="00BD34B7"/>
    <w:rsid w:val="00BD3526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71F"/>
    <w:rsid w:val="00BD7817"/>
    <w:rsid w:val="00BD7A20"/>
    <w:rsid w:val="00BD7CBD"/>
    <w:rsid w:val="00BD7E70"/>
    <w:rsid w:val="00BE041E"/>
    <w:rsid w:val="00BE0B93"/>
    <w:rsid w:val="00BE1247"/>
    <w:rsid w:val="00BE1583"/>
    <w:rsid w:val="00BE1726"/>
    <w:rsid w:val="00BE22E8"/>
    <w:rsid w:val="00BE2335"/>
    <w:rsid w:val="00BE284D"/>
    <w:rsid w:val="00BE2B2E"/>
    <w:rsid w:val="00BE2E3D"/>
    <w:rsid w:val="00BE32B5"/>
    <w:rsid w:val="00BE3E0E"/>
    <w:rsid w:val="00BE3EC6"/>
    <w:rsid w:val="00BE470F"/>
    <w:rsid w:val="00BE4C5C"/>
    <w:rsid w:val="00BE52EB"/>
    <w:rsid w:val="00BE5B47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D12"/>
    <w:rsid w:val="00BF1291"/>
    <w:rsid w:val="00BF149F"/>
    <w:rsid w:val="00BF24E5"/>
    <w:rsid w:val="00BF2C99"/>
    <w:rsid w:val="00BF31D1"/>
    <w:rsid w:val="00BF4040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70D"/>
    <w:rsid w:val="00C00DC3"/>
    <w:rsid w:val="00C01075"/>
    <w:rsid w:val="00C013DE"/>
    <w:rsid w:val="00C01784"/>
    <w:rsid w:val="00C01A77"/>
    <w:rsid w:val="00C01B32"/>
    <w:rsid w:val="00C02253"/>
    <w:rsid w:val="00C025F5"/>
    <w:rsid w:val="00C032F1"/>
    <w:rsid w:val="00C03B39"/>
    <w:rsid w:val="00C03F1D"/>
    <w:rsid w:val="00C0449E"/>
    <w:rsid w:val="00C0464C"/>
    <w:rsid w:val="00C049FD"/>
    <w:rsid w:val="00C05BD2"/>
    <w:rsid w:val="00C06206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CCA"/>
    <w:rsid w:val="00C11FE7"/>
    <w:rsid w:val="00C120B2"/>
    <w:rsid w:val="00C12547"/>
    <w:rsid w:val="00C128A0"/>
    <w:rsid w:val="00C12A93"/>
    <w:rsid w:val="00C12EC2"/>
    <w:rsid w:val="00C1351D"/>
    <w:rsid w:val="00C13A93"/>
    <w:rsid w:val="00C143C0"/>
    <w:rsid w:val="00C143EC"/>
    <w:rsid w:val="00C14C40"/>
    <w:rsid w:val="00C14C58"/>
    <w:rsid w:val="00C14CD8"/>
    <w:rsid w:val="00C14CF6"/>
    <w:rsid w:val="00C15313"/>
    <w:rsid w:val="00C15370"/>
    <w:rsid w:val="00C15684"/>
    <w:rsid w:val="00C160AE"/>
    <w:rsid w:val="00C160F4"/>
    <w:rsid w:val="00C1624F"/>
    <w:rsid w:val="00C16410"/>
    <w:rsid w:val="00C16786"/>
    <w:rsid w:val="00C1681E"/>
    <w:rsid w:val="00C16A9D"/>
    <w:rsid w:val="00C17B05"/>
    <w:rsid w:val="00C17E8D"/>
    <w:rsid w:val="00C17F43"/>
    <w:rsid w:val="00C200C3"/>
    <w:rsid w:val="00C20218"/>
    <w:rsid w:val="00C20289"/>
    <w:rsid w:val="00C202BB"/>
    <w:rsid w:val="00C20385"/>
    <w:rsid w:val="00C208B5"/>
    <w:rsid w:val="00C20A7D"/>
    <w:rsid w:val="00C2177A"/>
    <w:rsid w:val="00C219FE"/>
    <w:rsid w:val="00C21AF5"/>
    <w:rsid w:val="00C21E57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923"/>
    <w:rsid w:val="00C23940"/>
    <w:rsid w:val="00C2424E"/>
    <w:rsid w:val="00C2457E"/>
    <w:rsid w:val="00C24FC3"/>
    <w:rsid w:val="00C25288"/>
    <w:rsid w:val="00C25AFB"/>
    <w:rsid w:val="00C25EED"/>
    <w:rsid w:val="00C25FC8"/>
    <w:rsid w:val="00C2610F"/>
    <w:rsid w:val="00C26741"/>
    <w:rsid w:val="00C26D7C"/>
    <w:rsid w:val="00C26E07"/>
    <w:rsid w:val="00C26E76"/>
    <w:rsid w:val="00C276FA"/>
    <w:rsid w:val="00C300B4"/>
    <w:rsid w:val="00C306DF"/>
    <w:rsid w:val="00C307D3"/>
    <w:rsid w:val="00C308C4"/>
    <w:rsid w:val="00C309C6"/>
    <w:rsid w:val="00C30AE0"/>
    <w:rsid w:val="00C3181D"/>
    <w:rsid w:val="00C31A7A"/>
    <w:rsid w:val="00C32AFF"/>
    <w:rsid w:val="00C33097"/>
    <w:rsid w:val="00C3316B"/>
    <w:rsid w:val="00C339A4"/>
    <w:rsid w:val="00C339FA"/>
    <w:rsid w:val="00C343CE"/>
    <w:rsid w:val="00C34BB4"/>
    <w:rsid w:val="00C34BF9"/>
    <w:rsid w:val="00C35082"/>
    <w:rsid w:val="00C35DDE"/>
    <w:rsid w:val="00C367E3"/>
    <w:rsid w:val="00C3746F"/>
    <w:rsid w:val="00C37BE1"/>
    <w:rsid w:val="00C37DD4"/>
    <w:rsid w:val="00C40706"/>
    <w:rsid w:val="00C4113D"/>
    <w:rsid w:val="00C4163F"/>
    <w:rsid w:val="00C41AB0"/>
    <w:rsid w:val="00C41D4B"/>
    <w:rsid w:val="00C420A2"/>
    <w:rsid w:val="00C4258D"/>
    <w:rsid w:val="00C42628"/>
    <w:rsid w:val="00C433CE"/>
    <w:rsid w:val="00C43894"/>
    <w:rsid w:val="00C439F6"/>
    <w:rsid w:val="00C43A16"/>
    <w:rsid w:val="00C43D88"/>
    <w:rsid w:val="00C44297"/>
    <w:rsid w:val="00C442F1"/>
    <w:rsid w:val="00C44A68"/>
    <w:rsid w:val="00C44D0F"/>
    <w:rsid w:val="00C44F11"/>
    <w:rsid w:val="00C45EFB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E3"/>
    <w:rsid w:val="00C521D7"/>
    <w:rsid w:val="00C5259B"/>
    <w:rsid w:val="00C526A1"/>
    <w:rsid w:val="00C52AD5"/>
    <w:rsid w:val="00C52C6A"/>
    <w:rsid w:val="00C5318A"/>
    <w:rsid w:val="00C533C7"/>
    <w:rsid w:val="00C537A9"/>
    <w:rsid w:val="00C539CC"/>
    <w:rsid w:val="00C53F56"/>
    <w:rsid w:val="00C54733"/>
    <w:rsid w:val="00C5475B"/>
    <w:rsid w:val="00C5482F"/>
    <w:rsid w:val="00C55354"/>
    <w:rsid w:val="00C5562C"/>
    <w:rsid w:val="00C556F3"/>
    <w:rsid w:val="00C55ECA"/>
    <w:rsid w:val="00C55F49"/>
    <w:rsid w:val="00C56465"/>
    <w:rsid w:val="00C565D7"/>
    <w:rsid w:val="00C56636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63A"/>
    <w:rsid w:val="00C629C6"/>
    <w:rsid w:val="00C62B7E"/>
    <w:rsid w:val="00C62E09"/>
    <w:rsid w:val="00C62EBD"/>
    <w:rsid w:val="00C6333D"/>
    <w:rsid w:val="00C63544"/>
    <w:rsid w:val="00C637E7"/>
    <w:rsid w:val="00C63DEF"/>
    <w:rsid w:val="00C64216"/>
    <w:rsid w:val="00C648EC"/>
    <w:rsid w:val="00C6495E"/>
    <w:rsid w:val="00C64D65"/>
    <w:rsid w:val="00C658E2"/>
    <w:rsid w:val="00C66705"/>
    <w:rsid w:val="00C66CEA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2A2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CB"/>
    <w:rsid w:val="00C741F6"/>
    <w:rsid w:val="00C74265"/>
    <w:rsid w:val="00C744C0"/>
    <w:rsid w:val="00C74A36"/>
    <w:rsid w:val="00C74A72"/>
    <w:rsid w:val="00C74F3E"/>
    <w:rsid w:val="00C750CB"/>
    <w:rsid w:val="00C75587"/>
    <w:rsid w:val="00C75887"/>
    <w:rsid w:val="00C75A99"/>
    <w:rsid w:val="00C763F0"/>
    <w:rsid w:val="00C7696B"/>
    <w:rsid w:val="00C76E2F"/>
    <w:rsid w:val="00C77D52"/>
    <w:rsid w:val="00C80313"/>
    <w:rsid w:val="00C80747"/>
    <w:rsid w:val="00C80A7B"/>
    <w:rsid w:val="00C80D93"/>
    <w:rsid w:val="00C80E89"/>
    <w:rsid w:val="00C80F1D"/>
    <w:rsid w:val="00C8190B"/>
    <w:rsid w:val="00C819AD"/>
    <w:rsid w:val="00C81E84"/>
    <w:rsid w:val="00C82456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D72"/>
    <w:rsid w:val="00C8778E"/>
    <w:rsid w:val="00C87B31"/>
    <w:rsid w:val="00C87B62"/>
    <w:rsid w:val="00C87ED3"/>
    <w:rsid w:val="00C9012A"/>
    <w:rsid w:val="00C90175"/>
    <w:rsid w:val="00C91024"/>
    <w:rsid w:val="00C91155"/>
    <w:rsid w:val="00C91D1F"/>
    <w:rsid w:val="00C91E96"/>
    <w:rsid w:val="00C92655"/>
    <w:rsid w:val="00C92A4A"/>
    <w:rsid w:val="00C92EA5"/>
    <w:rsid w:val="00C930E0"/>
    <w:rsid w:val="00C93307"/>
    <w:rsid w:val="00C94391"/>
    <w:rsid w:val="00C94BB2"/>
    <w:rsid w:val="00C94EED"/>
    <w:rsid w:val="00C9547F"/>
    <w:rsid w:val="00C96961"/>
    <w:rsid w:val="00C97D49"/>
    <w:rsid w:val="00C97DFB"/>
    <w:rsid w:val="00C97E11"/>
    <w:rsid w:val="00CA0AF3"/>
    <w:rsid w:val="00CA0E7F"/>
    <w:rsid w:val="00CA1387"/>
    <w:rsid w:val="00CA13C7"/>
    <w:rsid w:val="00CA1936"/>
    <w:rsid w:val="00CA1E4C"/>
    <w:rsid w:val="00CA24C3"/>
    <w:rsid w:val="00CA26D2"/>
    <w:rsid w:val="00CA3132"/>
    <w:rsid w:val="00CA3509"/>
    <w:rsid w:val="00CA4424"/>
    <w:rsid w:val="00CA601D"/>
    <w:rsid w:val="00CA6020"/>
    <w:rsid w:val="00CA626B"/>
    <w:rsid w:val="00CA629F"/>
    <w:rsid w:val="00CA630E"/>
    <w:rsid w:val="00CA6321"/>
    <w:rsid w:val="00CA767D"/>
    <w:rsid w:val="00CA79FA"/>
    <w:rsid w:val="00CB0018"/>
    <w:rsid w:val="00CB0380"/>
    <w:rsid w:val="00CB06B2"/>
    <w:rsid w:val="00CB0C07"/>
    <w:rsid w:val="00CB1072"/>
    <w:rsid w:val="00CB1125"/>
    <w:rsid w:val="00CB1365"/>
    <w:rsid w:val="00CB1BE9"/>
    <w:rsid w:val="00CB3998"/>
    <w:rsid w:val="00CB4025"/>
    <w:rsid w:val="00CB58C1"/>
    <w:rsid w:val="00CB5C0B"/>
    <w:rsid w:val="00CB5F03"/>
    <w:rsid w:val="00CB5F87"/>
    <w:rsid w:val="00CB6863"/>
    <w:rsid w:val="00CB6A64"/>
    <w:rsid w:val="00CB6AE1"/>
    <w:rsid w:val="00CB6C14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3D0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AB0"/>
    <w:rsid w:val="00CD0B21"/>
    <w:rsid w:val="00CD0ED1"/>
    <w:rsid w:val="00CD1499"/>
    <w:rsid w:val="00CD1546"/>
    <w:rsid w:val="00CD1DD2"/>
    <w:rsid w:val="00CD27A2"/>
    <w:rsid w:val="00CD2E24"/>
    <w:rsid w:val="00CD3218"/>
    <w:rsid w:val="00CD3590"/>
    <w:rsid w:val="00CD362E"/>
    <w:rsid w:val="00CD37CF"/>
    <w:rsid w:val="00CD3EAA"/>
    <w:rsid w:val="00CD4062"/>
    <w:rsid w:val="00CD40AE"/>
    <w:rsid w:val="00CD4323"/>
    <w:rsid w:val="00CD456B"/>
    <w:rsid w:val="00CD46DE"/>
    <w:rsid w:val="00CD498F"/>
    <w:rsid w:val="00CD49C4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77F2"/>
    <w:rsid w:val="00CD7A27"/>
    <w:rsid w:val="00CD7BE2"/>
    <w:rsid w:val="00CD7CDB"/>
    <w:rsid w:val="00CE1140"/>
    <w:rsid w:val="00CE1203"/>
    <w:rsid w:val="00CE17B4"/>
    <w:rsid w:val="00CE17DD"/>
    <w:rsid w:val="00CE1A7F"/>
    <w:rsid w:val="00CE1C27"/>
    <w:rsid w:val="00CE1DD7"/>
    <w:rsid w:val="00CE2269"/>
    <w:rsid w:val="00CE245A"/>
    <w:rsid w:val="00CE24DC"/>
    <w:rsid w:val="00CE2BC4"/>
    <w:rsid w:val="00CE345B"/>
    <w:rsid w:val="00CE383A"/>
    <w:rsid w:val="00CE6185"/>
    <w:rsid w:val="00CE6488"/>
    <w:rsid w:val="00CE6C00"/>
    <w:rsid w:val="00CF0AAF"/>
    <w:rsid w:val="00CF0E1A"/>
    <w:rsid w:val="00CF0FFD"/>
    <w:rsid w:val="00CF1312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518F"/>
    <w:rsid w:val="00CF5457"/>
    <w:rsid w:val="00CF590B"/>
    <w:rsid w:val="00CF5C92"/>
    <w:rsid w:val="00CF5DC0"/>
    <w:rsid w:val="00CF6345"/>
    <w:rsid w:val="00CF6475"/>
    <w:rsid w:val="00CF65CD"/>
    <w:rsid w:val="00CF6BCF"/>
    <w:rsid w:val="00CF7342"/>
    <w:rsid w:val="00CF779D"/>
    <w:rsid w:val="00CF79A8"/>
    <w:rsid w:val="00D0122A"/>
    <w:rsid w:val="00D01B31"/>
    <w:rsid w:val="00D0258C"/>
    <w:rsid w:val="00D02896"/>
    <w:rsid w:val="00D02C54"/>
    <w:rsid w:val="00D02CBC"/>
    <w:rsid w:val="00D02D87"/>
    <w:rsid w:val="00D033C5"/>
    <w:rsid w:val="00D033D3"/>
    <w:rsid w:val="00D0348E"/>
    <w:rsid w:val="00D03813"/>
    <w:rsid w:val="00D03CD0"/>
    <w:rsid w:val="00D0422B"/>
    <w:rsid w:val="00D04305"/>
    <w:rsid w:val="00D043C5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1346"/>
    <w:rsid w:val="00D11E57"/>
    <w:rsid w:val="00D12031"/>
    <w:rsid w:val="00D12079"/>
    <w:rsid w:val="00D122CF"/>
    <w:rsid w:val="00D125B8"/>
    <w:rsid w:val="00D127B9"/>
    <w:rsid w:val="00D1289E"/>
    <w:rsid w:val="00D13134"/>
    <w:rsid w:val="00D1349C"/>
    <w:rsid w:val="00D13713"/>
    <w:rsid w:val="00D13CC3"/>
    <w:rsid w:val="00D15544"/>
    <w:rsid w:val="00D1573A"/>
    <w:rsid w:val="00D15754"/>
    <w:rsid w:val="00D1633C"/>
    <w:rsid w:val="00D1639B"/>
    <w:rsid w:val="00D16B03"/>
    <w:rsid w:val="00D16B31"/>
    <w:rsid w:val="00D16E24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3B0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F37"/>
    <w:rsid w:val="00D24EFE"/>
    <w:rsid w:val="00D24FB3"/>
    <w:rsid w:val="00D2561A"/>
    <w:rsid w:val="00D260DD"/>
    <w:rsid w:val="00D264A9"/>
    <w:rsid w:val="00D26E30"/>
    <w:rsid w:val="00D27B0F"/>
    <w:rsid w:val="00D3046A"/>
    <w:rsid w:val="00D30817"/>
    <w:rsid w:val="00D30B51"/>
    <w:rsid w:val="00D30C12"/>
    <w:rsid w:val="00D30EB0"/>
    <w:rsid w:val="00D312D1"/>
    <w:rsid w:val="00D31878"/>
    <w:rsid w:val="00D319B9"/>
    <w:rsid w:val="00D319FE"/>
    <w:rsid w:val="00D321C2"/>
    <w:rsid w:val="00D3245F"/>
    <w:rsid w:val="00D32EC8"/>
    <w:rsid w:val="00D32ED4"/>
    <w:rsid w:val="00D33778"/>
    <w:rsid w:val="00D33890"/>
    <w:rsid w:val="00D33892"/>
    <w:rsid w:val="00D33F96"/>
    <w:rsid w:val="00D33FDE"/>
    <w:rsid w:val="00D340A2"/>
    <w:rsid w:val="00D34457"/>
    <w:rsid w:val="00D344D5"/>
    <w:rsid w:val="00D3469A"/>
    <w:rsid w:val="00D34722"/>
    <w:rsid w:val="00D347CB"/>
    <w:rsid w:val="00D34A22"/>
    <w:rsid w:val="00D34CA3"/>
    <w:rsid w:val="00D34D05"/>
    <w:rsid w:val="00D34EF0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4E8"/>
    <w:rsid w:val="00D42CA9"/>
    <w:rsid w:val="00D4307E"/>
    <w:rsid w:val="00D4324D"/>
    <w:rsid w:val="00D4330C"/>
    <w:rsid w:val="00D43D8D"/>
    <w:rsid w:val="00D43F3A"/>
    <w:rsid w:val="00D444C4"/>
    <w:rsid w:val="00D447A1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63B4"/>
    <w:rsid w:val="00D46681"/>
    <w:rsid w:val="00D47200"/>
    <w:rsid w:val="00D478EC"/>
    <w:rsid w:val="00D47A2B"/>
    <w:rsid w:val="00D504C7"/>
    <w:rsid w:val="00D51A19"/>
    <w:rsid w:val="00D51B32"/>
    <w:rsid w:val="00D51BF3"/>
    <w:rsid w:val="00D52216"/>
    <w:rsid w:val="00D5227C"/>
    <w:rsid w:val="00D522D9"/>
    <w:rsid w:val="00D52B51"/>
    <w:rsid w:val="00D535A6"/>
    <w:rsid w:val="00D53F21"/>
    <w:rsid w:val="00D54660"/>
    <w:rsid w:val="00D54B61"/>
    <w:rsid w:val="00D54F1A"/>
    <w:rsid w:val="00D55830"/>
    <w:rsid w:val="00D55D93"/>
    <w:rsid w:val="00D5613D"/>
    <w:rsid w:val="00D56256"/>
    <w:rsid w:val="00D56530"/>
    <w:rsid w:val="00D567F1"/>
    <w:rsid w:val="00D56DB4"/>
    <w:rsid w:val="00D573C3"/>
    <w:rsid w:val="00D57938"/>
    <w:rsid w:val="00D6122F"/>
    <w:rsid w:val="00D615BF"/>
    <w:rsid w:val="00D61629"/>
    <w:rsid w:val="00D618F1"/>
    <w:rsid w:val="00D623DB"/>
    <w:rsid w:val="00D62D1B"/>
    <w:rsid w:val="00D63347"/>
    <w:rsid w:val="00D63F7E"/>
    <w:rsid w:val="00D643EE"/>
    <w:rsid w:val="00D64934"/>
    <w:rsid w:val="00D649C1"/>
    <w:rsid w:val="00D64D0A"/>
    <w:rsid w:val="00D6523E"/>
    <w:rsid w:val="00D669C5"/>
    <w:rsid w:val="00D66A74"/>
    <w:rsid w:val="00D6778F"/>
    <w:rsid w:val="00D679C3"/>
    <w:rsid w:val="00D67D57"/>
    <w:rsid w:val="00D67E55"/>
    <w:rsid w:val="00D67E6D"/>
    <w:rsid w:val="00D702F3"/>
    <w:rsid w:val="00D71526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190"/>
    <w:rsid w:val="00D74239"/>
    <w:rsid w:val="00D74437"/>
    <w:rsid w:val="00D74D94"/>
    <w:rsid w:val="00D755A6"/>
    <w:rsid w:val="00D75721"/>
    <w:rsid w:val="00D75B93"/>
    <w:rsid w:val="00D75C5A"/>
    <w:rsid w:val="00D75D97"/>
    <w:rsid w:val="00D7620F"/>
    <w:rsid w:val="00D76623"/>
    <w:rsid w:val="00D767EA"/>
    <w:rsid w:val="00D768C1"/>
    <w:rsid w:val="00D77137"/>
    <w:rsid w:val="00D80263"/>
    <w:rsid w:val="00D80606"/>
    <w:rsid w:val="00D8077B"/>
    <w:rsid w:val="00D807B5"/>
    <w:rsid w:val="00D807C8"/>
    <w:rsid w:val="00D80DBF"/>
    <w:rsid w:val="00D8146A"/>
    <w:rsid w:val="00D81699"/>
    <w:rsid w:val="00D81B9B"/>
    <w:rsid w:val="00D81F26"/>
    <w:rsid w:val="00D8207E"/>
    <w:rsid w:val="00D82988"/>
    <w:rsid w:val="00D82EA7"/>
    <w:rsid w:val="00D83175"/>
    <w:rsid w:val="00D83595"/>
    <w:rsid w:val="00D839B7"/>
    <w:rsid w:val="00D83CAD"/>
    <w:rsid w:val="00D83E48"/>
    <w:rsid w:val="00D8429C"/>
    <w:rsid w:val="00D8455A"/>
    <w:rsid w:val="00D8478D"/>
    <w:rsid w:val="00D84840"/>
    <w:rsid w:val="00D84A3A"/>
    <w:rsid w:val="00D84FF9"/>
    <w:rsid w:val="00D856F6"/>
    <w:rsid w:val="00D859E2"/>
    <w:rsid w:val="00D859EF"/>
    <w:rsid w:val="00D85E4F"/>
    <w:rsid w:val="00D866A8"/>
    <w:rsid w:val="00D8678E"/>
    <w:rsid w:val="00D86933"/>
    <w:rsid w:val="00D8701B"/>
    <w:rsid w:val="00D8709C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924"/>
    <w:rsid w:val="00D92A9F"/>
    <w:rsid w:val="00D933AC"/>
    <w:rsid w:val="00D93FE6"/>
    <w:rsid w:val="00D94052"/>
    <w:rsid w:val="00D947C7"/>
    <w:rsid w:val="00D94AAE"/>
    <w:rsid w:val="00D94FDE"/>
    <w:rsid w:val="00D95527"/>
    <w:rsid w:val="00D95F7B"/>
    <w:rsid w:val="00D966B1"/>
    <w:rsid w:val="00D96CD9"/>
    <w:rsid w:val="00D96DB8"/>
    <w:rsid w:val="00D97241"/>
    <w:rsid w:val="00D9783F"/>
    <w:rsid w:val="00D97A36"/>
    <w:rsid w:val="00D97AAD"/>
    <w:rsid w:val="00D97B9E"/>
    <w:rsid w:val="00DA01D7"/>
    <w:rsid w:val="00DA078C"/>
    <w:rsid w:val="00DA0C27"/>
    <w:rsid w:val="00DA10D2"/>
    <w:rsid w:val="00DA12E7"/>
    <w:rsid w:val="00DA1560"/>
    <w:rsid w:val="00DA1801"/>
    <w:rsid w:val="00DA2892"/>
    <w:rsid w:val="00DA2A3C"/>
    <w:rsid w:val="00DA2C74"/>
    <w:rsid w:val="00DA30C4"/>
    <w:rsid w:val="00DA326F"/>
    <w:rsid w:val="00DA33FB"/>
    <w:rsid w:val="00DA3BEA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5C8"/>
    <w:rsid w:val="00DB0052"/>
    <w:rsid w:val="00DB0990"/>
    <w:rsid w:val="00DB1498"/>
    <w:rsid w:val="00DB1C3A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D63"/>
    <w:rsid w:val="00DB4E38"/>
    <w:rsid w:val="00DB5812"/>
    <w:rsid w:val="00DB59DE"/>
    <w:rsid w:val="00DB5E0D"/>
    <w:rsid w:val="00DB63C8"/>
    <w:rsid w:val="00DB677D"/>
    <w:rsid w:val="00DB6F60"/>
    <w:rsid w:val="00DB7111"/>
    <w:rsid w:val="00DB7C69"/>
    <w:rsid w:val="00DC00DB"/>
    <w:rsid w:val="00DC0451"/>
    <w:rsid w:val="00DC12A6"/>
    <w:rsid w:val="00DC19CB"/>
    <w:rsid w:val="00DC1AD3"/>
    <w:rsid w:val="00DC23F5"/>
    <w:rsid w:val="00DC2A57"/>
    <w:rsid w:val="00DC2BC9"/>
    <w:rsid w:val="00DC30A2"/>
    <w:rsid w:val="00DC3141"/>
    <w:rsid w:val="00DC44FF"/>
    <w:rsid w:val="00DC49BC"/>
    <w:rsid w:val="00DC4B21"/>
    <w:rsid w:val="00DC4D24"/>
    <w:rsid w:val="00DC508E"/>
    <w:rsid w:val="00DC55EF"/>
    <w:rsid w:val="00DC5E57"/>
    <w:rsid w:val="00DC6155"/>
    <w:rsid w:val="00DC646A"/>
    <w:rsid w:val="00DC6FA5"/>
    <w:rsid w:val="00DC7871"/>
    <w:rsid w:val="00DC7E6F"/>
    <w:rsid w:val="00DD04E4"/>
    <w:rsid w:val="00DD0877"/>
    <w:rsid w:val="00DD0AC3"/>
    <w:rsid w:val="00DD0C6F"/>
    <w:rsid w:val="00DD114A"/>
    <w:rsid w:val="00DD13A4"/>
    <w:rsid w:val="00DD182C"/>
    <w:rsid w:val="00DD18A8"/>
    <w:rsid w:val="00DD2810"/>
    <w:rsid w:val="00DD2871"/>
    <w:rsid w:val="00DD2A17"/>
    <w:rsid w:val="00DD2AAD"/>
    <w:rsid w:val="00DD3987"/>
    <w:rsid w:val="00DD4381"/>
    <w:rsid w:val="00DD43B7"/>
    <w:rsid w:val="00DD46FA"/>
    <w:rsid w:val="00DD5002"/>
    <w:rsid w:val="00DD513B"/>
    <w:rsid w:val="00DD530B"/>
    <w:rsid w:val="00DD590C"/>
    <w:rsid w:val="00DD5C5E"/>
    <w:rsid w:val="00DD5ECF"/>
    <w:rsid w:val="00DD62E0"/>
    <w:rsid w:val="00DD641A"/>
    <w:rsid w:val="00DD6CF3"/>
    <w:rsid w:val="00DD730C"/>
    <w:rsid w:val="00DD76BA"/>
    <w:rsid w:val="00DD7817"/>
    <w:rsid w:val="00DD7A56"/>
    <w:rsid w:val="00DD7AB1"/>
    <w:rsid w:val="00DD7D13"/>
    <w:rsid w:val="00DE0133"/>
    <w:rsid w:val="00DE0299"/>
    <w:rsid w:val="00DE036D"/>
    <w:rsid w:val="00DE0477"/>
    <w:rsid w:val="00DE0A56"/>
    <w:rsid w:val="00DE1152"/>
    <w:rsid w:val="00DE1A48"/>
    <w:rsid w:val="00DE1BDC"/>
    <w:rsid w:val="00DE241A"/>
    <w:rsid w:val="00DE47CE"/>
    <w:rsid w:val="00DE4807"/>
    <w:rsid w:val="00DE498B"/>
    <w:rsid w:val="00DE4AFA"/>
    <w:rsid w:val="00DE5432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E55"/>
    <w:rsid w:val="00DF1F3C"/>
    <w:rsid w:val="00DF207D"/>
    <w:rsid w:val="00DF2E26"/>
    <w:rsid w:val="00DF326E"/>
    <w:rsid w:val="00DF339D"/>
    <w:rsid w:val="00DF3ACA"/>
    <w:rsid w:val="00DF4294"/>
    <w:rsid w:val="00DF443B"/>
    <w:rsid w:val="00DF46CE"/>
    <w:rsid w:val="00DF4AC8"/>
    <w:rsid w:val="00DF51FC"/>
    <w:rsid w:val="00DF5236"/>
    <w:rsid w:val="00DF54BE"/>
    <w:rsid w:val="00DF54D0"/>
    <w:rsid w:val="00DF5571"/>
    <w:rsid w:val="00DF57BF"/>
    <w:rsid w:val="00DF60F3"/>
    <w:rsid w:val="00DF6445"/>
    <w:rsid w:val="00DF64EA"/>
    <w:rsid w:val="00DF65D7"/>
    <w:rsid w:val="00DF6A62"/>
    <w:rsid w:val="00DF6DBC"/>
    <w:rsid w:val="00DF7602"/>
    <w:rsid w:val="00DF7731"/>
    <w:rsid w:val="00DF77FC"/>
    <w:rsid w:val="00E00173"/>
    <w:rsid w:val="00E002F0"/>
    <w:rsid w:val="00E0033B"/>
    <w:rsid w:val="00E0034D"/>
    <w:rsid w:val="00E007BE"/>
    <w:rsid w:val="00E0083B"/>
    <w:rsid w:val="00E01217"/>
    <w:rsid w:val="00E01DC3"/>
    <w:rsid w:val="00E0233E"/>
    <w:rsid w:val="00E02510"/>
    <w:rsid w:val="00E02A92"/>
    <w:rsid w:val="00E02B27"/>
    <w:rsid w:val="00E02C1D"/>
    <w:rsid w:val="00E03BCE"/>
    <w:rsid w:val="00E03CFA"/>
    <w:rsid w:val="00E046F5"/>
    <w:rsid w:val="00E05052"/>
    <w:rsid w:val="00E0577F"/>
    <w:rsid w:val="00E05D07"/>
    <w:rsid w:val="00E06648"/>
    <w:rsid w:val="00E073FD"/>
    <w:rsid w:val="00E0766A"/>
    <w:rsid w:val="00E07B64"/>
    <w:rsid w:val="00E07D84"/>
    <w:rsid w:val="00E104D5"/>
    <w:rsid w:val="00E1127E"/>
    <w:rsid w:val="00E11DEB"/>
    <w:rsid w:val="00E12490"/>
    <w:rsid w:val="00E127BD"/>
    <w:rsid w:val="00E1287F"/>
    <w:rsid w:val="00E139CD"/>
    <w:rsid w:val="00E13D4F"/>
    <w:rsid w:val="00E1426E"/>
    <w:rsid w:val="00E1474E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20B98"/>
    <w:rsid w:val="00E20C14"/>
    <w:rsid w:val="00E20C63"/>
    <w:rsid w:val="00E2235B"/>
    <w:rsid w:val="00E227D4"/>
    <w:rsid w:val="00E23485"/>
    <w:rsid w:val="00E235B8"/>
    <w:rsid w:val="00E23DAE"/>
    <w:rsid w:val="00E23EC8"/>
    <w:rsid w:val="00E246EE"/>
    <w:rsid w:val="00E2483A"/>
    <w:rsid w:val="00E24F3F"/>
    <w:rsid w:val="00E253A6"/>
    <w:rsid w:val="00E262B3"/>
    <w:rsid w:val="00E27091"/>
    <w:rsid w:val="00E277D7"/>
    <w:rsid w:val="00E27809"/>
    <w:rsid w:val="00E279FD"/>
    <w:rsid w:val="00E3013D"/>
    <w:rsid w:val="00E301D5"/>
    <w:rsid w:val="00E30604"/>
    <w:rsid w:val="00E3084A"/>
    <w:rsid w:val="00E30B70"/>
    <w:rsid w:val="00E30D84"/>
    <w:rsid w:val="00E310AB"/>
    <w:rsid w:val="00E315D4"/>
    <w:rsid w:val="00E31B7A"/>
    <w:rsid w:val="00E32893"/>
    <w:rsid w:val="00E3289E"/>
    <w:rsid w:val="00E32B34"/>
    <w:rsid w:val="00E33042"/>
    <w:rsid w:val="00E3365F"/>
    <w:rsid w:val="00E3387D"/>
    <w:rsid w:val="00E33955"/>
    <w:rsid w:val="00E3397D"/>
    <w:rsid w:val="00E33F89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5A7"/>
    <w:rsid w:val="00E36C42"/>
    <w:rsid w:val="00E36D78"/>
    <w:rsid w:val="00E37298"/>
    <w:rsid w:val="00E3764E"/>
    <w:rsid w:val="00E40097"/>
    <w:rsid w:val="00E40BB5"/>
    <w:rsid w:val="00E40CD3"/>
    <w:rsid w:val="00E41145"/>
    <w:rsid w:val="00E418F9"/>
    <w:rsid w:val="00E4222A"/>
    <w:rsid w:val="00E423DF"/>
    <w:rsid w:val="00E4248A"/>
    <w:rsid w:val="00E428B0"/>
    <w:rsid w:val="00E42A43"/>
    <w:rsid w:val="00E430B6"/>
    <w:rsid w:val="00E432A6"/>
    <w:rsid w:val="00E43EB2"/>
    <w:rsid w:val="00E45175"/>
    <w:rsid w:val="00E451C7"/>
    <w:rsid w:val="00E458C4"/>
    <w:rsid w:val="00E45951"/>
    <w:rsid w:val="00E45C8B"/>
    <w:rsid w:val="00E45ECF"/>
    <w:rsid w:val="00E4600D"/>
    <w:rsid w:val="00E4634D"/>
    <w:rsid w:val="00E46B3D"/>
    <w:rsid w:val="00E479C3"/>
    <w:rsid w:val="00E47BB2"/>
    <w:rsid w:val="00E47BF0"/>
    <w:rsid w:val="00E50348"/>
    <w:rsid w:val="00E50423"/>
    <w:rsid w:val="00E504DD"/>
    <w:rsid w:val="00E50B52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967"/>
    <w:rsid w:val="00E549CD"/>
    <w:rsid w:val="00E549D3"/>
    <w:rsid w:val="00E54A95"/>
    <w:rsid w:val="00E54DD6"/>
    <w:rsid w:val="00E5569B"/>
    <w:rsid w:val="00E55D11"/>
    <w:rsid w:val="00E561B4"/>
    <w:rsid w:val="00E5623B"/>
    <w:rsid w:val="00E56357"/>
    <w:rsid w:val="00E56C78"/>
    <w:rsid w:val="00E5709A"/>
    <w:rsid w:val="00E5761B"/>
    <w:rsid w:val="00E5765C"/>
    <w:rsid w:val="00E57C36"/>
    <w:rsid w:val="00E57D31"/>
    <w:rsid w:val="00E57D6C"/>
    <w:rsid w:val="00E60E99"/>
    <w:rsid w:val="00E61510"/>
    <w:rsid w:val="00E61B20"/>
    <w:rsid w:val="00E61F58"/>
    <w:rsid w:val="00E6206C"/>
    <w:rsid w:val="00E621B3"/>
    <w:rsid w:val="00E62362"/>
    <w:rsid w:val="00E63336"/>
    <w:rsid w:val="00E63A34"/>
    <w:rsid w:val="00E63DF5"/>
    <w:rsid w:val="00E63EA1"/>
    <w:rsid w:val="00E64774"/>
    <w:rsid w:val="00E65376"/>
    <w:rsid w:val="00E65FBC"/>
    <w:rsid w:val="00E66285"/>
    <w:rsid w:val="00E67790"/>
    <w:rsid w:val="00E67EF0"/>
    <w:rsid w:val="00E71937"/>
    <w:rsid w:val="00E72619"/>
    <w:rsid w:val="00E72824"/>
    <w:rsid w:val="00E72C93"/>
    <w:rsid w:val="00E73226"/>
    <w:rsid w:val="00E733EC"/>
    <w:rsid w:val="00E748A0"/>
    <w:rsid w:val="00E74CD4"/>
    <w:rsid w:val="00E750A8"/>
    <w:rsid w:val="00E750AF"/>
    <w:rsid w:val="00E754AE"/>
    <w:rsid w:val="00E75820"/>
    <w:rsid w:val="00E75C26"/>
    <w:rsid w:val="00E75C67"/>
    <w:rsid w:val="00E76299"/>
    <w:rsid w:val="00E76CB6"/>
    <w:rsid w:val="00E76F4F"/>
    <w:rsid w:val="00E7763E"/>
    <w:rsid w:val="00E77D5E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255"/>
    <w:rsid w:val="00E835E6"/>
    <w:rsid w:val="00E8496D"/>
    <w:rsid w:val="00E84A49"/>
    <w:rsid w:val="00E8507B"/>
    <w:rsid w:val="00E8530C"/>
    <w:rsid w:val="00E86055"/>
    <w:rsid w:val="00E86107"/>
    <w:rsid w:val="00E86C97"/>
    <w:rsid w:val="00E86D10"/>
    <w:rsid w:val="00E87308"/>
    <w:rsid w:val="00E87469"/>
    <w:rsid w:val="00E874FF"/>
    <w:rsid w:val="00E8756C"/>
    <w:rsid w:val="00E87595"/>
    <w:rsid w:val="00E87BB6"/>
    <w:rsid w:val="00E87FE1"/>
    <w:rsid w:val="00E91239"/>
    <w:rsid w:val="00E91AF2"/>
    <w:rsid w:val="00E91DB7"/>
    <w:rsid w:val="00E928DC"/>
    <w:rsid w:val="00E92B5B"/>
    <w:rsid w:val="00E9387E"/>
    <w:rsid w:val="00E94454"/>
    <w:rsid w:val="00E9541B"/>
    <w:rsid w:val="00E95465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1D85"/>
    <w:rsid w:val="00EA1DD3"/>
    <w:rsid w:val="00EA2318"/>
    <w:rsid w:val="00EA2570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5DAD"/>
    <w:rsid w:val="00EA66BC"/>
    <w:rsid w:val="00EA6732"/>
    <w:rsid w:val="00EA6852"/>
    <w:rsid w:val="00EA6BBC"/>
    <w:rsid w:val="00EA6F7C"/>
    <w:rsid w:val="00EA7915"/>
    <w:rsid w:val="00EA7B88"/>
    <w:rsid w:val="00EB0149"/>
    <w:rsid w:val="00EB02F1"/>
    <w:rsid w:val="00EB05AB"/>
    <w:rsid w:val="00EB05F9"/>
    <w:rsid w:val="00EB0E8D"/>
    <w:rsid w:val="00EB136B"/>
    <w:rsid w:val="00EB15D1"/>
    <w:rsid w:val="00EB1965"/>
    <w:rsid w:val="00EB1C16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76A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C00BC"/>
    <w:rsid w:val="00EC016F"/>
    <w:rsid w:val="00EC0430"/>
    <w:rsid w:val="00EC0869"/>
    <w:rsid w:val="00EC09E1"/>
    <w:rsid w:val="00EC0EEC"/>
    <w:rsid w:val="00EC1A98"/>
    <w:rsid w:val="00EC1B76"/>
    <w:rsid w:val="00EC203F"/>
    <w:rsid w:val="00EC2283"/>
    <w:rsid w:val="00EC2D82"/>
    <w:rsid w:val="00EC3619"/>
    <w:rsid w:val="00EC36C9"/>
    <w:rsid w:val="00EC3F08"/>
    <w:rsid w:val="00EC42E5"/>
    <w:rsid w:val="00EC433C"/>
    <w:rsid w:val="00EC4AFF"/>
    <w:rsid w:val="00EC4C99"/>
    <w:rsid w:val="00EC4E1F"/>
    <w:rsid w:val="00EC518D"/>
    <w:rsid w:val="00EC554A"/>
    <w:rsid w:val="00EC5575"/>
    <w:rsid w:val="00EC5FC2"/>
    <w:rsid w:val="00EC5FD1"/>
    <w:rsid w:val="00EC6081"/>
    <w:rsid w:val="00EC6295"/>
    <w:rsid w:val="00EC6544"/>
    <w:rsid w:val="00EC6D75"/>
    <w:rsid w:val="00EC79D1"/>
    <w:rsid w:val="00EC7A0E"/>
    <w:rsid w:val="00EC7DC4"/>
    <w:rsid w:val="00EC7F7C"/>
    <w:rsid w:val="00ED0439"/>
    <w:rsid w:val="00ED08EF"/>
    <w:rsid w:val="00ED0B6D"/>
    <w:rsid w:val="00ED1406"/>
    <w:rsid w:val="00ED1C16"/>
    <w:rsid w:val="00ED1CDE"/>
    <w:rsid w:val="00ED201F"/>
    <w:rsid w:val="00ED21DC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709E"/>
    <w:rsid w:val="00EE097D"/>
    <w:rsid w:val="00EE0F33"/>
    <w:rsid w:val="00EE124F"/>
    <w:rsid w:val="00EE12C4"/>
    <w:rsid w:val="00EE14D2"/>
    <w:rsid w:val="00EE16A0"/>
    <w:rsid w:val="00EE1CC9"/>
    <w:rsid w:val="00EE2518"/>
    <w:rsid w:val="00EE28D9"/>
    <w:rsid w:val="00EE2A4A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754"/>
    <w:rsid w:val="00EE66D4"/>
    <w:rsid w:val="00EE6C5C"/>
    <w:rsid w:val="00EE6C7C"/>
    <w:rsid w:val="00EE71AE"/>
    <w:rsid w:val="00EE7C49"/>
    <w:rsid w:val="00EE7F4B"/>
    <w:rsid w:val="00EF0ED3"/>
    <w:rsid w:val="00EF1041"/>
    <w:rsid w:val="00EF1B7E"/>
    <w:rsid w:val="00EF20C7"/>
    <w:rsid w:val="00EF2462"/>
    <w:rsid w:val="00EF2576"/>
    <w:rsid w:val="00EF25E8"/>
    <w:rsid w:val="00EF29F1"/>
    <w:rsid w:val="00EF2B8C"/>
    <w:rsid w:val="00EF2DC1"/>
    <w:rsid w:val="00EF35D3"/>
    <w:rsid w:val="00EF3748"/>
    <w:rsid w:val="00EF37E8"/>
    <w:rsid w:val="00EF38C9"/>
    <w:rsid w:val="00EF3BB7"/>
    <w:rsid w:val="00EF3BEB"/>
    <w:rsid w:val="00EF41F3"/>
    <w:rsid w:val="00EF43A4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F00C26"/>
    <w:rsid w:val="00F01647"/>
    <w:rsid w:val="00F0187C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4BEB"/>
    <w:rsid w:val="00F05282"/>
    <w:rsid w:val="00F05C8F"/>
    <w:rsid w:val="00F0701B"/>
    <w:rsid w:val="00F07124"/>
    <w:rsid w:val="00F07804"/>
    <w:rsid w:val="00F07E81"/>
    <w:rsid w:val="00F10041"/>
    <w:rsid w:val="00F10A2A"/>
    <w:rsid w:val="00F10FD3"/>
    <w:rsid w:val="00F1112C"/>
    <w:rsid w:val="00F11969"/>
    <w:rsid w:val="00F123F9"/>
    <w:rsid w:val="00F12580"/>
    <w:rsid w:val="00F13B25"/>
    <w:rsid w:val="00F13F1F"/>
    <w:rsid w:val="00F14247"/>
    <w:rsid w:val="00F148FB"/>
    <w:rsid w:val="00F1546D"/>
    <w:rsid w:val="00F15B2E"/>
    <w:rsid w:val="00F1604D"/>
    <w:rsid w:val="00F160A3"/>
    <w:rsid w:val="00F16370"/>
    <w:rsid w:val="00F165F4"/>
    <w:rsid w:val="00F1689B"/>
    <w:rsid w:val="00F17222"/>
    <w:rsid w:val="00F17494"/>
    <w:rsid w:val="00F17AF1"/>
    <w:rsid w:val="00F17D87"/>
    <w:rsid w:val="00F2053F"/>
    <w:rsid w:val="00F20CF4"/>
    <w:rsid w:val="00F211C4"/>
    <w:rsid w:val="00F2153E"/>
    <w:rsid w:val="00F219A8"/>
    <w:rsid w:val="00F21D69"/>
    <w:rsid w:val="00F21FFF"/>
    <w:rsid w:val="00F222EC"/>
    <w:rsid w:val="00F224CB"/>
    <w:rsid w:val="00F229F0"/>
    <w:rsid w:val="00F22ED9"/>
    <w:rsid w:val="00F22FE5"/>
    <w:rsid w:val="00F23317"/>
    <w:rsid w:val="00F241C1"/>
    <w:rsid w:val="00F24964"/>
    <w:rsid w:val="00F24C7F"/>
    <w:rsid w:val="00F2524E"/>
    <w:rsid w:val="00F252E2"/>
    <w:rsid w:val="00F253AE"/>
    <w:rsid w:val="00F25773"/>
    <w:rsid w:val="00F25CC9"/>
    <w:rsid w:val="00F2608C"/>
    <w:rsid w:val="00F265C6"/>
    <w:rsid w:val="00F272A9"/>
    <w:rsid w:val="00F278A1"/>
    <w:rsid w:val="00F27AAB"/>
    <w:rsid w:val="00F27F80"/>
    <w:rsid w:val="00F30092"/>
    <w:rsid w:val="00F30B60"/>
    <w:rsid w:val="00F30CD9"/>
    <w:rsid w:val="00F310C1"/>
    <w:rsid w:val="00F320CA"/>
    <w:rsid w:val="00F32A82"/>
    <w:rsid w:val="00F32EC5"/>
    <w:rsid w:val="00F33244"/>
    <w:rsid w:val="00F33763"/>
    <w:rsid w:val="00F33A3F"/>
    <w:rsid w:val="00F33AB4"/>
    <w:rsid w:val="00F33BFF"/>
    <w:rsid w:val="00F33E57"/>
    <w:rsid w:val="00F33E91"/>
    <w:rsid w:val="00F34240"/>
    <w:rsid w:val="00F34A0A"/>
    <w:rsid w:val="00F353B5"/>
    <w:rsid w:val="00F35638"/>
    <w:rsid w:val="00F35802"/>
    <w:rsid w:val="00F35A00"/>
    <w:rsid w:val="00F35A4B"/>
    <w:rsid w:val="00F36552"/>
    <w:rsid w:val="00F36721"/>
    <w:rsid w:val="00F36B0F"/>
    <w:rsid w:val="00F37032"/>
    <w:rsid w:val="00F378FE"/>
    <w:rsid w:val="00F37A73"/>
    <w:rsid w:val="00F40A4A"/>
    <w:rsid w:val="00F4113F"/>
    <w:rsid w:val="00F412F9"/>
    <w:rsid w:val="00F419E8"/>
    <w:rsid w:val="00F41A3D"/>
    <w:rsid w:val="00F426E9"/>
    <w:rsid w:val="00F42A5C"/>
    <w:rsid w:val="00F42D47"/>
    <w:rsid w:val="00F430C0"/>
    <w:rsid w:val="00F431AF"/>
    <w:rsid w:val="00F432ED"/>
    <w:rsid w:val="00F43AAA"/>
    <w:rsid w:val="00F43C68"/>
    <w:rsid w:val="00F44581"/>
    <w:rsid w:val="00F44D98"/>
    <w:rsid w:val="00F45077"/>
    <w:rsid w:val="00F45170"/>
    <w:rsid w:val="00F4594B"/>
    <w:rsid w:val="00F45C16"/>
    <w:rsid w:val="00F45F42"/>
    <w:rsid w:val="00F46049"/>
    <w:rsid w:val="00F46DB2"/>
    <w:rsid w:val="00F4738F"/>
    <w:rsid w:val="00F478E7"/>
    <w:rsid w:val="00F50A71"/>
    <w:rsid w:val="00F51ABE"/>
    <w:rsid w:val="00F51CE5"/>
    <w:rsid w:val="00F51F09"/>
    <w:rsid w:val="00F5255D"/>
    <w:rsid w:val="00F52C80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AE5"/>
    <w:rsid w:val="00F56D2A"/>
    <w:rsid w:val="00F57111"/>
    <w:rsid w:val="00F57129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3D39"/>
    <w:rsid w:val="00F641E2"/>
    <w:rsid w:val="00F654FD"/>
    <w:rsid w:val="00F65797"/>
    <w:rsid w:val="00F65830"/>
    <w:rsid w:val="00F65EAA"/>
    <w:rsid w:val="00F66031"/>
    <w:rsid w:val="00F661E7"/>
    <w:rsid w:val="00F66340"/>
    <w:rsid w:val="00F6695C"/>
    <w:rsid w:val="00F66F65"/>
    <w:rsid w:val="00F6747B"/>
    <w:rsid w:val="00F675DB"/>
    <w:rsid w:val="00F67BCF"/>
    <w:rsid w:val="00F67D2D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5F7E"/>
    <w:rsid w:val="00F76C8E"/>
    <w:rsid w:val="00F76D03"/>
    <w:rsid w:val="00F76F49"/>
    <w:rsid w:val="00F76FBC"/>
    <w:rsid w:val="00F774BC"/>
    <w:rsid w:val="00F77A41"/>
    <w:rsid w:val="00F77D30"/>
    <w:rsid w:val="00F77E34"/>
    <w:rsid w:val="00F80BE2"/>
    <w:rsid w:val="00F80E72"/>
    <w:rsid w:val="00F81168"/>
    <w:rsid w:val="00F814CD"/>
    <w:rsid w:val="00F8156B"/>
    <w:rsid w:val="00F820E0"/>
    <w:rsid w:val="00F82663"/>
    <w:rsid w:val="00F8285C"/>
    <w:rsid w:val="00F83319"/>
    <w:rsid w:val="00F83646"/>
    <w:rsid w:val="00F8375B"/>
    <w:rsid w:val="00F838F7"/>
    <w:rsid w:val="00F83E32"/>
    <w:rsid w:val="00F841D0"/>
    <w:rsid w:val="00F8493A"/>
    <w:rsid w:val="00F84A9A"/>
    <w:rsid w:val="00F84BA1"/>
    <w:rsid w:val="00F85707"/>
    <w:rsid w:val="00F8626C"/>
    <w:rsid w:val="00F867E4"/>
    <w:rsid w:val="00F86814"/>
    <w:rsid w:val="00F86EB3"/>
    <w:rsid w:val="00F8720A"/>
    <w:rsid w:val="00F8720B"/>
    <w:rsid w:val="00F872EF"/>
    <w:rsid w:val="00F87AB5"/>
    <w:rsid w:val="00F87B02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251"/>
    <w:rsid w:val="00F95A6D"/>
    <w:rsid w:val="00F95B73"/>
    <w:rsid w:val="00F95EDE"/>
    <w:rsid w:val="00F95FB7"/>
    <w:rsid w:val="00F961AB"/>
    <w:rsid w:val="00F96FD3"/>
    <w:rsid w:val="00F975FE"/>
    <w:rsid w:val="00F97843"/>
    <w:rsid w:val="00F97993"/>
    <w:rsid w:val="00F97CF6"/>
    <w:rsid w:val="00FA01F7"/>
    <w:rsid w:val="00FA029C"/>
    <w:rsid w:val="00FA04FB"/>
    <w:rsid w:val="00FA052D"/>
    <w:rsid w:val="00FA065E"/>
    <w:rsid w:val="00FA0833"/>
    <w:rsid w:val="00FA0A84"/>
    <w:rsid w:val="00FA0B45"/>
    <w:rsid w:val="00FA0DCF"/>
    <w:rsid w:val="00FA1180"/>
    <w:rsid w:val="00FA1D33"/>
    <w:rsid w:val="00FA2131"/>
    <w:rsid w:val="00FA283F"/>
    <w:rsid w:val="00FA302D"/>
    <w:rsid w:val="00FA3063"/>
    <w:rsid w:val="00FA3E72"/>
    <w:rsid w:val="00FA40E6"/>
    <w:rsid w:val="00FA428A"/>
    <w:rsid w:val="00FA436F"/>
    <w:rsid w:val="00FA4523"/>
    <w:rsid w:val="00FA4C3C"/>
    <w:rsid w:val="00FA4C44"/>
    <w:rsid w:val="00FA52F6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947"/>
    <w:rsid w:val="00FA7B36"/>
    <w:rsid w:val="00FA7C1B"/>
    <w:rsid w:val="00FA7DAB"/>
    <w:rsid w:val="00FA7F18"/>
    <w:rsid w:val="00FB05EB"/>
    <w:rsid w:val="00FB0EF6"/>
    <w:rsid w:val="00FB1394"/>
    <w:rsid w:val="00FB1778"/>
    <w:rsid w:val="00FB1855"/>
    <w:rsid w:val="00FB250C"/>
    <w:rsid w:val="00FB2723"/>
    <w:rsid w:val="00FB2CFD"/>
    <w:rsid w:val="00FB3154"/>
    <w:rsid w:val="00FB3CEC"/>
    <w:rsid w:val="00FB3D2F"/>
    <w:rsid w:val="00FB4336"/>
    <w:rsid w:val="00FB44D8"/>
    <w:rsid w:val="00FB47D3"/>
    <w:rsid w:val="00FB4F76"/>
    <w:rsid w:val="00FB52CD"/>
    <w:rsid w:val="00FB5C56"/>
    <w:rsid w:val="00FB5C63"/>
    <w:rsid w:val="00FB5D30"/>
    <w:rsid w:val="00FB5EDC"/>
    <w:rsid w:val="00FB62D3"/>
    <w:rsid w:val="00FB6432"/>
    <w:rsid w:val="00FB6518"/>
    <w:rsid w:val="00FB66BB"/>
    <w:rsid w:val="00FB683C"/>
    <w:rsid w:val="00FB6D49"/>
    <w:rsid w:val="00FB6F2B"/>
    <w:rsid w:val="00FB7284"/>
    <w:rsid w:val="00FC0681"/>
    <w:rsid w:val="00FC09C1"/>
    <w:rsid w:val="00FC1234"/>
    <w:rsid w:val="00FC186A"/>
    <w:rsid w:val="00FC259D"/>
    <w:rsid w:val="00FC2BB4"/>
    <w:rsid w:val="00FC302B"/>
    <w:rsid w:val="00FC3231"/>
    <w:rsid w:val="00FC351A"/>
    <w:rsid w:val="00FC3C2E"/>
    <w:rsid w:val="00FC507D"/>
    <w:rsid w:val="00FC50A9"/>
    <w:rsid w:val="00FC5262"/>
    <w:rsid w:val="00FC5385"/>
    <w:rsid w:val="00FC6222"/>
    <w:rsid w:val="00FC6759"/>
    <w:rsid w:val="00FC6823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5EB"/>
    <w:rsid w:val="00FD28F6"/>
    <w:rsid w:val="00FD2E2C"/>
    <w:rsid w:val="00FD346E"/>
    <w:rsid w:val="00FD46E4"/>
    <w:rsid w:val="00FD4B2B"/>
    <w:rsid w:val="00FD530C"/>
    <w:rsid w:val="00FD573F"/>
    <w:rsid w:val="00FD59DB"/>
    <w:rsid w:val="00FD5D73"/>
    <w:rsid w:val="00FD5DC4"/>
    <w:rsid w:val="00FD5E84"/>
    <w:rsid w:val="00FD62C7"/>
    <w:rsid w:val="00FD62F4"/>
    <w:rsid w:val="00FD65D3"/>
    <w:rsid w:val="00FD69D1"/>
    <w:rsid w:val="00FD6AFF"/>
    <w:rsid w:val="00FD6FF5"/>
    <w:rsid w:val="00FD702B"/>
    <w:rsid w:val="00FD793C"/>
    <w:rsid w:val="00FD7ED5"/>
    <w:rsid w:val="00FE00A8"/>
    <w:rsid w:val="00FE047A"/>
    <w:rsid w:val="00FE052E"/>
    <w:rsid w:val="00FE0ABC"/>
    <w:rsid w:val="00FE0AE6"/>
    <w:rsid w:val="00FE2B00"/>
    <w:rsid w:val="00FE2F1E"/>
    <w:rsid w:val="00FE2FAE"/>
    <w:rsid w:val="00FE30D1"/>
    <w:rsid w:val="00FE3DF9"/>
    <w:rsid w:val="00FE3EE3"/>
    <w:rsid w:val="00FE46E4"/>
    <w:rsid w:val="00FE530F"/>
    <w:rsid w:val="00FE59BF"/>
    <w:rsid w:val="00FE5E2D"/>
    <w:rsid w:val="00FE60AA"/>
    <w:rsid w:val="00FE64E5"/>
    <w:rsid w:val="00FE67C2"/>
    <w:rsid w:val="00FE6D92"/>
    <w:rsid w:val="00FE6DF7"/>
    <w:rsid w:val="00FE70ED"/>
    <w:rsid w:val="00FE7682"/>
    <w:rsid w:val="00FE7B72"/>
    <w:rsid w:val="00FE7C2A"/>
    <w:rsid w:val="00FF04CE"/>
    <w:rsid w:val="00FF08AE"/>
    <w:rsid w:val="00FF16BA"/>
    <w:rsid w:val="00FF1A05"/>
    <w:rsid w:val="00FF2467"/>
    <w:rsid w:val="00FF3146"/>
    <w:rsid w:val="00FF3A54"/>
    <w:rsid w:val="00FF4428"/>
    <w:rsid w:val="00FF4AAD"/>
    <w:rsid w:val="00FF4C8A"/>
    <w:rsid w:val="00FF50BA"/>
    <w:rsid w:val="00FF5390"/>
    <w:rsid w:val="00FF53C4"/>
    <w:rsid w:val="00FF5A50"/>
    <w:rsid w:val="00FF5BE8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</o:shapedefaults>
    <o:shapelayout v:ext="edit">
      <o:idmap v:ext="edit" data="1"/>
    </o:shapelayout>
  </w:shapeDefaults>
  <w:decimalSymbol w:val="."/>
  <w:listSeparator w:val=","/>
  <w14:docId w14:val="383D3D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9B19E-6D3C-407A-A272-FAEFDA2AB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2431</TotalTime>
  <Pages>51</Pages>
  <Words>9997</Words>
  <Characters>56983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66847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Kanita team</cp:lastModifiedBy>
  <cp:revision>509</cp:revision>
  <cp:lastPrinted>2022-02-25T06:11:00Z</cp:lastPrinted>
  <dcterms:created xsi:type="dcterms:W3CDTF">2021-09-23T07:30:00Z</dcterms:created>
  <dcterms:modified xsi:type="dcterms:W3CDTF">2022-02-25T06:43:00Z</dcterms:modified>
</cp:coreProperties>
</file>