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7659D0" w14:paraId="7B00FCCB" w14:textId="77777777" w:rsidTr="0013093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7659D0" w:rsidRDefault="000041D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bookmarkStart w:id="0" w:name="_GoBack"/>
            <w:bookmarkEnd w:id="0"/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7659D0" w:rsidRDefault="000041D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7659D0" w:rsidRDefault="008311F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7659D0" w14:paraId="64AEB6CA" w14:textId="77777777" w:rsidTr="0013093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7659D0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7659D0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7659D0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7659D0" w14:paraId="2A7DB6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949750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7659D0" w14:paraId="77FEDB0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C2AB3" w14:textId="3CFF0CC8" w:rsidR="004A3147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75ABD" w:rsidRPr="007659D0" w14:paraId="1368F8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5905EE04" w:rsidR="00F75ABD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421144" w14:textId="77777777" w:rsidR="00F75ABD" w:rsidRPr="007659D0" w:rsidRDefault="00F75AB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9D2A34" w14:textId="2FE9FF49" w:rsidR="00F75ABD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B54B7" w:rsidRPr="007659D0" w14:paraId="2670BEF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3D257" w14:textId="5388F5E1" w:rsidR="006B54B7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E92AF9" w14:textId="77777777" w:rsidR="006B54B7" w:rsidRPr="007659D0" w:rsidRDefault="006B54B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22CDAAB8" w:rsidR="006B54B7" w:rsidRPr="007659D0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0023B" w:rsidRPr="007659D0" w14:paraId="7311EF5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484D9E31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252539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C11D480" w14:textId="03BAD1E4" w:rsidR="0080023B" w:rsidRPr="007659D0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023B" w:rsidRPr="007659D0" w14:paraId="3FBA80E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64BA9564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E16F46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5768ADF" w14:textId="2F9A08A4" w:rsidR="0080023B" w:rsidRPr="007659D0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0023B" w:rsidRPr="007659D0" w14:paraId="5C5F3A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65020421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FD85ED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079EAD" w14:textId="434A4A54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80023B" w:rsidRPr="007659D0" w14:paraId="03FE9B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196547EC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152835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44D1A" w14:textId="14124EB0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0023B" w:rsidRPr="007659D0" w14:paraId="07AD99B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4F53DA85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38C8AD9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B77FC5" w14:textId="1D616512" w:rsidR="0080023B" w:rsidRPr="007659D0" w:rsidRDefault="0080023B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เงินลงทุนในบริษัทร่วม</w:t>
            </w:r>
          </w:p>
        </w:tc>
      </w:tr>
      <w:tr w:rsidR="0080023B" w:rsidRPr="007659D0" w14:paraId="32A72B4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5EF2F0A3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BF6B472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52207" w14:textId="3C6F20AE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514BB" w:rsidRPr="007659D0" w14:paraId="3C4022A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E0FB77" w14:textId="290692A1" w:rsidR="00E514B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D1BEC01" w14:textId="77777777" w:rsidR="00E514BB" w:rsidRPr="007659D0" w:rsidRDefault="00E514B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39D228" w14:textId="7EBC106C" w:rsidR="00E514BB" w:rsidRPr="007659D0" w:rsidRDefault="00E514B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9197F" w:rsidRPr="007659D0" w14:paraId="775CE3DA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3FA868" w14:textId="7C33F62A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52C78E6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26BE3C" w14:textId="0929D74F" w:rsidR="0099197F" w:rsidRPr="007659D0" w:rsidRDefault="00D21AF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9197F" w:rsidRPr="007659D0" w14:paraId="4DDCEB7B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707794A1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E04B0CB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FF3690" w14:textId="6E813182" w:rsidR="0099197F" w:rsidRPr="007659D0" w:rsidRDefault="00D21AF3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 w:hint="cs"/>
                <w:cs/>
                <w:lang w:val="en-US"/>
              </w:rPr>
              <w:t>ค่าความนิยม</w:t>
            </w:r>
          </w:p>
        </w:tc>
      </w:tr>
      <w:tr w:rsidR="0099197F" w:rsidRPr="007659D0" w14:paraId="3033768A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BA0443" w14:textId="368DC991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1426764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853448" w14:textId="78251F9B" w:rsidR="0099197F" w:rsidRPr="007659D0" w:rsidRDefault="00D21AF3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/>
                <w:cs/>
                <w:lang w:val="en-US"/>
              </w:rPr>
              <w:t>ลูกหนี้ค่าที่ดิน</w:t>
            </w:r>
          </w:p>
        </w:tc>
      </w:tr>
      <w:tr w:rsidR="0099197F" w:rsidRPr="007659D0" w14:paraId="489A7AAE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CFC8F2" w14:textId="787A9ADC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55CB51F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D2B7F" w14:textId="35E2F3F6" w:rsidR="0099197F" w:rsidRPr="007659D0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/>
                <w:cs/>
                <w:lang w:val="en-US"/>
              </w:rPr>
              <w:t>หนี้สินที่มีภาระดอกเบี้ย</w:t>
            </w:r>
          </w:p>
        </w:tc>
      </w:tr>
      <w:tr w:rsidR="003478D7" w:rsidRPr="007659D0" w14:paraId="62B9FDC1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47BFC0" w14:textId="1D54167B" w:rsidR="003478D7" w:rsidRPr="007659D0" w:rsidDel="009A6C0E" w:rsidRDefault="003478D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69414E0" w14:textId="77777777" w:rsidR="003478D7" w:rsidRPr="007659D0" w:rsidRDefault="003478D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F18CF9" w14:textId="126EED5E" w:rsidR="003478D7" w:rsidRPr="007659D0" w:rsidRDefault="003478D7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 w:hint="cs"/>
                <w:cs/>
                <w:lang w:val="en-US"/>
              </w:rPr>
              <w:t>ทุนเรือนหุ้น</w:t>
            </w:r>
          </w:p>
        </w:tc>
      </w:tr>
      <w:tr w:rsidR="0099197F" w:rsidRPr="007659D0" w14:paraId="45167064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61966" w14:textId="7EF244AA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0493559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06243" w14:textId="75DF5CE1" w:rsidR="0099197F" w:rsidRPr="007659D0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 w:hint="cs"/>
                <w:cs/>
                <w:lang w:val="en-US"/>
              </w:rPr>
              <w:t>สำรอง</w:t>
            </w:r>
          </w:p>
        </w:tc>
      </w:tr>
      <w:tr w:rsidR="0099197F" w:rsidRPr="007659D0" w14:paraId="2842D62D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1064A" w14:textId="2F413A8D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9DAFFDA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962629" w14:textId="1E82EEEA" w:rsidR="0099197F" w:rsidRPr="007659D0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5F17C1" w:rsidRPr="007659D0" w14:paraId="514CAF0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4877769E" w:rsidR="005F17C1" w:rsidRPr="007659D0" w:rsidRDefault="0056109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864641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23734" w14:textId="201438D6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5F17C1" w:rsidRPr="007659D0" w14:paraId="400D9D4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0B7CF" w14:textId="2A0E6863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9D85012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4B482" w14:textId="344D99FA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5F17C1" w:rsidRPr="007659D0" w14:paraId="16F0509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E0310D" w14:textId="05C7616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C6B117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849260" w14:textId="6B10BEC0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F17C1" w:rsidRPr="007659D0" w14:paraId="3E3C14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2EBA0" w14:textId="4CF0722D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6613FC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1950C3" w14:textId="006B2CA3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F17C1" w:rsidRPr="007659D0" w14:paraId="55A88CC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C2C60" w14:textId="3F59064F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8F0EC1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35DE93" w14:textId="5E5E8B11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F17C1" w:rsidRPr="007659D0" w14:paraId="793292A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5553D5FF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8C6764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75B9E" w14:textId="42D53B90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F17C1" w:rsidRPr="007659D0" w14:paraId="2997F3B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0C45748D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6B12A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788CD" w14:textId="095AEAA4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F17C1" w:rsidRPr="007659D0" w14:paraId="0B20968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C596AF" w14:textId="5F9501B0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32794B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63D649" w14:textId="77235116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การบริหารจัดการทุน</w:t>
            </w:r>
          </w:p>
        </w:tc>
      </w:tr>
      <w:tr w:rsidR="005F17C1" w:rsidRPr="007659D0" w14:paraId="65D3D18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6DAC1D" w14:textId="726EAD2D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70BF4F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680D52" w14:textId="7FE85B8F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rtl/>
                <w:cs/>
                <w:lang w:val="en-US"/>
              </w:rPr>
            </w:pPr>
            <w:r w:rsidRPr="007659D0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F17C1" w:rsidRPr="007659D0" w14:paraId="6469EFD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02A8A" w14:textId="1AF69B4D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561093"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FCBF8F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4DB01B" w14:textId="100D6FD1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</w:p>
        </w:tc>
      </w:tr>
      <w:tr w:rsidR="005F17C1" w:rsidRPr="007659D0" w14:paraId="6D8C859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45A55E" w14:textId="01B08782" w:rsidR="005F17C1" w:rsidRPr="007659D0" w:rsidRDefault="0056109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4E5F4B1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E919B8" w14:textId="4BBA3184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</w:tbl>
    <w:p w14:paraId="623114AF" w14:textId="410A71F0" w:rsidR="00002492" w:rsidRPr="007659D0" w:rsidRDefault="0020601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</w:rPr>
        <w:br w:type="page"/>
      </w:r>
      <w:r w:rsidR="00002492" w:rsidRPr="007659D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F3577E" w14:textId="77777777" w:rsidR="00002492" w:rsidRPr="007659D0" w:rsidRDefault="000024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A7E98C2" w14:textId="6FBABCDD" w:rsidR="006F21B9" w:rsidRPr="007659D0" w:rsidRDefault="000024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BB0915" w:rsidRPr="007659D0">
        <w:rPr>
          <w:rFonts w:ascii="Angsana New" w:hAnsi="Angsana New"/>
          <w:sz w:val="30"/>
          <w:szCs w:val="30"/>
        </w:rPr>
        <w:t xml:space="preserve">25 </w:t>
      </w:r>
      <w:r w:rsidR="00BB0915" w:rsidRPr="007659D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B0915" w:rsidRPr="007659D0">
        <w:rPr>
          <w:rFonts w:ascii="Angsana New" w:hAnsi="Angsana New"/>
          <w:sz w:val="30"/>
          <w:szCs w:val="30"/>
        </w:rPr>
        <w:t>2565</w:t>
      </w:r>
    </w:p>
    <w:p w14:paraId="4ECDF27E" w14:textId="77777777" w:rsidR="006F21B9" w:rsidRPr="007659D0" w:rsidRDefault="006F21B9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7659D0" w:rsidRDefault="00107752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  <w:lang w:val="en-US"/>
        </w:rPr>
        <w:t>ข้อมูล</w:t>
      </w:r>
      <w:r w:rsidR="0034567D" w:rsidRPr="007659D0">
        <w:rPr>
          <w:b/>
          <w:bCs/>
          <w:cs/>
        </w:rPr>
        <w:t>ทั่วไป</w:t>
      </w:r>
    </w:p>
    <w:p w14:paraId="4060D336" w14:textId="77777777" w:rsidR="00B25EFD" w:rsidRPr="007659D0" w:rsidRDefault="00B25EF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1CD7B" w14:textId="3191FBD3" w:rsidR="002245CD" w:rsidRPr="007659D0" w:rsidRDefault="00DE644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บริษัท</w:t>
      </w:r>
      <w:r w:rsidR="00002492" w:rsidRPr="007659D0">
        <w:rPr>
          <w:rFonts w:ascii="Angsana New" w:hAnsi="Angsana New"/>
          <w:sz w:val="30"/>
          <w:szCs w:val="30"/>
        </w:rPr>
        <w:t xml:space="preserve"> </w:t>
      </w:r>
      <w:r w:rsidR="00002492" w:rsidRPr="007659D0">
        <w:rPr>
          <w:rFonts w:ascii="Angsana New" w:hAnsi="Angsana New" w:hint="cs"/>
          <w:sz w:val="30"/>
          <w:szCs w:val="30"/>
          <w:cs/>
        </w:rPr>
        <w:t xml:space="preserve">ทาคูนิ กรุ๊ป จำกัด (มหาชน) “บริษัท” </w:t>
      </w:r>
      <w:r w:rsidR="00002492" w:rsidRPr="007659D0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002492" w:rsidRPr="007659D0">
        <w:rPr>
          <w:rFonts w:ascii="Angsana New" w:hAnsi="Angsana New"/>
          <w:sz w:val="30"/>
          <w:szCs w:val="30"/>
          <w:cs/>
        </w:rPr>
        <w:br/>
        <w:t>ตลาดหลักทรัพย์แห่งประเทศไทย</w:t>
      </w:r>
      <w:r w:rsidR="002245CD" w:rsidRPr="007659D0">
        <w:rPr>
          <w:rFonts w:ascii="Angsana New" w:hAnsi="Angsana New" w:hint="cs"/>
          <w:sz w:val="30"/>
          <w:szCs w:val="30"/>
          <w:cs/>
        </w:rPr>
        <w:t>เมื่อ</w:t>
      </w:r>
      <w:r w:rsidR="00733B8B" w:rsidRPr="007659D0">
        <w:rPr>
          <w:rFonts w:ascii="Angsana New" w:hAnsi="Angsana New" w:hint="cs"/>
          <w:sz w:val="30"/>
          <w:szCs w:val="30"/>
          <w:cs/>
        </w:rPr>
        <w:t>วันที่</w:t>
      </w:r>
      <w:r w:rsidR="002245CD" w:rsidRPr="007659D0">
        <w:rPr>
          <w:rFonts w:ascii="Angsana New" w:hAnsi="Angsana New" w:hint="cs"/>
          <w:sz w:val="30"/>
          <w:szCs w:val="30"/>
          <w:cs/>
        </w:rPr>
        <w:t xml:space="preserve"> </w:t>
      </w:r>
      <w:r w:rsidR="002245CD" w:rsidRPr="007659D0">
        <w:rPr>
          <w:rFonts w:ascii="Angsana New" w:hAnsi="Angsana New"/>
          <w:sz w:val="30"/>
          <w:szCs w:val="30"/>
        </w:rPr>
        <w:t xml:space="preserve">19 </w:t>
      </w:r>
      <w:r w:rsidR="002245CD" w:rsidRPr="007659D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245CD" w:rsidRPr="007659D0">
        <w:rPr>
          <w:rFonts w:ascii="Angsana New" w:hAnsi="Angsana New"/>
          <w:sz w:val="30"/>
          <w:szCs w:val="30"/>
        </w:rPr>
        <w:t xml:space="preserve">2557 </w:t>
      </w:r>
      <w:r w:rsidR="00002492" w:rsidRPr="007659D0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2245CD" w:rsidRPr="007659D0">
        <w:rPr>
          <w:rFonts w:ascii="Angsana New" w:hAnsi="Angsana New"/>
          <w:sz w:val="30"/>
          <w:szCs w:val="30"/>
        </w:rPr>
        <w:t>140/1</w:t>
      </w:r>
      <w:r w:rsidR="002245CD" w:rsidRPr="007659D0">
        <w:rPr>
          <w:rFonts w:ascii="Angsana New" w:hAnsi="Angsana New"/>
          <w:sz w:val="30"/>
          <w:szCs w:val="30"/>
          <w:cs/>
        </w:rPr>
        <w:t xml:space="preserve"> </w:t>
      </w:r>
      <w:r w:rsidR="002245CD" w:rsidRPr="007659D0">
        <w:rPr>
          <w:rFonts w:ascii="Angsana New" w:hAnsi="Angsana New"/>
          <w:sz w:val="30"/>
          <w:szCs w:val="30"/>
        </w:rPr>
        <w:br/>
      </w:r>
      <w:r w:rsidR="002245CD" w:rsidRPr="007659D0">
        <w:rPr>
          <w:rFonts w:ascii="Angsana New" w:hAnsi="Angsana New"/>
          <w:sz w:val="30"/>
          <w:szCs w:val="30"/>
          <w:cs/>
        </w:rPr>
        <w:t>ซอยนาวีเจริญทรัพย์ ถนนกาญจนาภิเษก แขวงบางแค เขตบางแค จังหวัดกรุงเทพมหานคร</w:t>
      </w:r>
      <w:r w:rsidR="002245CD" w:rsidRPr="007659D0">
        <w:rPr>
          <w:rFonts w:ascii="Angsana New" w:hAnsi="Angsana New"/>
          <w:sz w:val="30"/>
          <w:szCs w:val="30"/>
        </w:rPr>
        <w:t xml:space="preserve"> </w:t>
      </w:r>
    </w:p>
    <w:p w14:paraId="32A3417C" w14:textId="0AC52CCC" w:rsidR="002245CD" w:rsidRPr="007659D0" w:rsidRDefault="002245C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43752" w14:textId="32D13F41" w:rsidR="00733B8B" w:rsidRPr="007659D0" w:rsidRDefault="00733B8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59D0">
        <w:rPr>
          <w:rFonts w:ascii="Angsana New" w:hAnsi="Angsana New" w:hint="cs"/>
          <w:sz w:val="30"/>
          <w:szCs w:val="30"/>
          <w:cs/>
        </w:rPr>
        <w:t xml:space="preserve">ผู้ถือหุ้นรายใหญ่ในระหว่างปีได้แก่ ครอบครัวตรีวีรานุวัฒน์ ถือหุ้นร้อยละ </w:t>
      </w:r>
      <w:r w:rsidRPr="007659D0">
        <w:rPr>
          <w:rFonts w:ascii="Angsana New" w:hAnsi="Angsana New"/>
          <w:sz w:val="30"/>
          <w:szCs w:val="30"/>
        </w:rPr>
        <w:t>35</w:t>
      </w:r>
      <w:r w:rsidR="00BB0915" w:rsidRPr="007659D0">
        <w:rPr>
          <w:rFonts w:ascii="Angsana New" w:hAnsi="Angsana New"/>
          <w:sz w:val="30"/>
          <w:szCs w:val="30"/>
        </w:rPr>
        <w:t xml:space="preserve"> </w:t>
      </w:r>
    </w:p>
    <w:p w14:paraId="5DE347E7" w14:textId="77777777" w:rsidR="00733B8B" w:rsidRPr="007659D0" w:rsidRDefault="00733B8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B94AE" w14:textId="5E5028BB" w:rsidR="005C6715" w:rsidRPr="007659D0" w:rsidRDefault="002245C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บริษัท</w:t>
      </w:r>
      <w:r w:rsidR="00DE644B" w:rsidRPr="007659D0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="0077610F" w:rsidRPr="007659D0">
        <w:rPr>
          <w:rFonts w:ascii="Angsana New" w:hAnsi="Angsana New" w:hint="cs"/>
          <w:sz w:val="30"/>
          <w:szCs w:val="30"/>
          <w:cs/>
        </w:rPr>
        <w:t>การ</w:t>
      </w:r>
      <w:r w:rsidR="0077610F" w:rsidRPr="007659D0">
        <w:rPr>
          <w:rFonts w:ascii="Angsana New" w:hAnsi="Angsana New"/>
          <w:sz w:val="30"/>
          <w:szCs w:val="30"/>
          <w:cs/>
        </w:rPr>
        <w:t>จัดหา</w:t>
      </w:r>
      <w:r w:rsidR="0077610F" w:rsidRPr="007659D0">
        <w:rPr>
          <w:rFonts w:ascii="Angsana New" w:hAnsi="Angsana New" w:hint="cs"/>
          <w:sz w:val="30"/>
          <w:szCs w:val="30"/>
          <w:cs/>
        </w:rPr>
        <w:t>และ</w:t>
      </w:r>
      <w:r w:rsidR="00153A5C" w:rsidRPr="007659D0">
        <w:rPr>
          <w:rFonts w:ascii="Angsana New" w:hAnsi="Angsana New" w:hint="cs"/>
          <w:sz w:val="30"/>
          <w:szCs w:val="30"/>
          <w:cs/>
        </w:rPr>
        <w:t>จัด</w:t>
      </w:r>
      <w:r w:rsidR="0077610F" w:rsidRPr="007659D0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7659D0">
        <w:rPr>
          <w:rFonts w:ascii="Angsana New" w:hAnsi="Angsana New"/>
          <w:sz w:val="30"/>
          <w:szCs w:val="30"/>
          <w:cs/>
        </w:rPr>
        <w:t>ก๊าซ</w:t>
      </w:r>
      <w:r w:rsidR="00E55A13" w:rsidRPr="007659D0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7659D0">
        <w:rPr>
          <w:rFonts w:ascii="Angsana New" w:hAnsi="Angsana New"/>
          <w:sz w:val="30"/>
          <w:szCs w:val="30"/>
        </w:rPr>
        <w:t>(</w:t>
      </w:r>
      <w:bookmarkStart w:id="1" w:name="_Hlk37450652"/>
      <w:r w:rsidR="00E55A13" w:rsidRPr="007659D0">
        <w:rPr>
          <w:rFonts w:ascii="Angsana New" w:hAnsi="Angsana New"/>
          <w:sz w:val="30"/>
          <w:szCs w:val="30"/>
        </w:rPr>
        <w:t>Liquid Petroleum Gas</w:t>
      </w:r>
      <w:bookmarkEnd w:id="1"/>
      <w:r w:rsidR="00E55A13" w:rsidRPr="007659D0">
        <w:rPr>
          <w:rFonts w:ascii="Angsana New" w:hAnsi="Angsana New"/>
          <w:sz w:val="30"/>
          <w:szCs w:val="30"/>
        </w:rPr>
        <w:t>: LPG)</w:t>
      </w:r>
      <w:r w:rsidR="0077610F" w:rsidRPr="0076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7659D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7659D0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7659D0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7659D0" w:rsidRDefault="005C6715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70"/>
        <w:gridCol w:w="6300"/>
      </w:tblGrid>
      <w:tr w:rsidR="005C6715" w:rsidRPr="007659D0" w14:paraId="15082010" w14:textId="77777777" w:rsidTr="002245CD">
        <w:tc>
          <w:tcPr>
            <w:tcW w:w="2970" w:type="dxa"/>
          </w:tcPr>
          <w:p w14:paraId="567FD4D5" w14:textId="11D52828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300" w:type="dxa"/>
            <w:vAlign w:val="bottom"/>
          </w:tcPr>
          <w:p w14:paraId="0114C64D" w14:textId="5D9398FB" w:rsidR="005C6715" w:rsidRPr="007659D0" w:rsidRDefault="005C6715" w:rsidP="007D2605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5C6715" w:rsidRPr="007659D0" w14:paraId="617A8A49" w14:textId="77777777" w:rsidTr="002245CD">
        <w:tc>
          <w:tcPr>
            <w:tcW w:w="2970" w:type="dxa"/>
          </w:tcPr>
          <w:p w14:paraId="73C2C01B" w14:textId="77777777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300" w:type="dxa"/>
            <w:vAlign w:val="bottom"/>
          </w:tcPr>
          <w:p w14:paraId="1150BD4A" w14:textId="77777777" w:rsidR="005C6715" w:rsidRPr="007659D0" w:rsidRDefault="005C6715" w:rsidP="007D2605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7659D0" w14:paraId="3DBD3A72" w14:textId="77777777" w:rsidTr="002245CD">
        <w:tc>
          <w:tcPr>
            <w:tcW w:w="2970" w:type="dxa"/>
          </w:tcPr>
          <w:p w14:paraId="3517FA85" w14:textId="77777777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300" w:type="dxa"/>
            <w:vAlign w:val="bottom"/>
          </w:tcPr>
          <w:p w14:paraId="73F29EA6" w14:textId="77777777" w:rsidR="005C6715" w:rsidRPr="007659D0" w:rsidRDefault="005C6715" w:rsidP="007D2605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7659D0" w14:paraId="68A98F46" w14:textId="77777777" w:rsidTr="002245CD">
        <w:tc>
          <w:tcPr>
            <w:tcW w:w="2970" w:type="dxa"/>
          </w:tcPr>
          <w:p w14:paraId="1F77EFDF" w14:textId="77777777" w:rsidR="005C6715" w:rsidRPr="007659D0" w:rsidRDefault="005C6715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300" w:type="dxa"/>
            <w:vAlign w:val="bottom"/>
          </w:tcPr>
          <w:p w14:paraId="573A0A4A" w14:textId="77777777" w:rsidR="005C6715" w:rsidRPr="007659D0" w:rsidRDefault="005C6715" w:rsidP="007D2605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7659D0" w14:paraId="5EE237E2" w14:textId="77777777" w:rsidTr="002245CD">
        <w:tc>
          <w:tcPr>
            <w:tcW w:w="2970" w:type="dxa"/>
          </w:tcPr>
          <w:p w14:paraId="4BEA5AD4" w14:textId="2E41E07C" w:rsidR="005C6715" w:rsidRPr="007659D0" w:rsidRDefault="005C6715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7659D0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300" w:type="dxa"/>
          </w:tcPr>
          <w:p w14:paraId="78AB4E27" w14:textId="09B53C7F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7659D0" w14:paraId="1087F8FE" w14:textId="77777777" w:rsidTr="002245CD">
        <w:tc>
          <w:tcPr>
            <w:tcW w:w="2970" w:type="dxa"/>
          </w:tcPr>
          <w:p w14:paraId="2786D3E9" w14:textId="77777777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300" w:type="dxa"/>
            <w:vAlign w:val="bottom"/>
          </w:tcPr>
          <w:p w14:paraId="7A7C6051" w14:textId="27EA6E2B" w:rsidR="005C6715" w:rsidRPr="007659D0" w:rsidRDefault="005C6715" w:rsidP="007D2605">
            <w:pPr>
              <w:spacing w:line="240" w:lineRule="auto"/>
              <w:ind w:left="156" w:hanging="156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  <w:r w:rsidR="00AF7FE4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และธุรกิจ</w:t>
            </w:r>
            <w:r w:rsidR="00AF7FE4" w:rsidRPr="007659D0">
              <w:rPr>
                <w:rFonts w:asciiTheme="majorHAnsi" w:hAnsiTheme="majorHAnsi"/>
                <w:sz w:val="30"/>
                <w:szCs w:val="30"/>
                <w:cs/>
              </w:rPr>
              <w:t>จำหน่ายผลิตภัณฑ์จากพืชทางเภสัชภัณฑ์</w:t>
            </w:r>
          </w:p>
        </w:tc>
      </w:tr>
    </w:tbl>
    <w:p w14:paraId="4C6BC9F5" w14:textId="29087420" w:rsidR="005C6715" w:rsidRPr="007659D0" w:rsidRDefault="005C6715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5BB9CE" w14:textId="25CF931C" w:rsidR="002245CD" w:rsidRPr="007659D0" w:rsidRDefault="002245CD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659D0">
        <w:rPr>
          <w:rFonts w:asciiTheme="minorHAnsi" w:hAnsiTheme="minorHAnsi"/>
          <w:sz w:val="30"/>
          <w:szCs w:val="30"/>
          <w:cs/>
        </w:rPr>
        <w:t xml:space="preserve">รายละเอียดของบริษัทย่อย ณ วันที่ </w:t>
      </w:r>
      <w:r w:rsidRPr="007659D0">
        <w:rPr>
          <w:rFonts w:asciiTheme="minorHAnsi" w:hAnsiTheme="minorHAnsi"/>
          <w:sz w:val="30"/>
          <w:szCs w:val="30"/>
        </w:rPr>
        <w:t>31</w:t>
      </w:r>
      <w:r w:rsidRPr="007659D0">
        <w:rPr>
          <w:rFonts w:asciiTheme="minorHAnsi" w:hAnsiTheme="minorHAnsi"/>
          <w:sz w:val="30"/>
          <w:szCs w:val="30"/>
          <w:cs/>
        </w:rPr>
        <w:t xml:space="preserve"> ธันวาคม </w:t>
      </w:r>
      <w:r w:rsidR="00560524" w:rsidRPr="007659D0">
        <w:rPr>
          <w:rFonts w:asciiTheme="minorHAnsi" w:hAnsiTheme="minorHAnsi"/>
          <w:sz w:val="30"/>
          <w:szCs w:val="30"/>
        </w:rPr>
        <w:t>2564</w:t>
      </w:r>
      <w:r w:rsidR="00560524" w:rsidRPr="007659D0">
        <w:rPr>
          <w:rFonts w:asciiTheme="minorHAnsi" w:hAnsiTheme="minorHAnsi"/>
          <w:sz w:val="30"/>
          <w:szCs w:val="30"/>
          <w:cs/>
        </w:rPr>
        <w:t xml:space="preserve"> </w:t>
      </w:r>
      <w:r w:rsidRPr="007659D0">
        <w:rPr>
          <w:rFonts w:asciiTheme="minorHAnsi" w:hAnsiTheme="minorHAnsi"/>
          <w:sz w:val="30"/>
          <w:szCs w:val="30"/>
          <w:cs/>
        </w:rPr>
        <w:t xml:space="preserve">และ </w:t>
      </w:r>
      <w:r w:rsidR="00560524" w:rsidRPr="007659D0">
        <w:rPr>
          <w:rFonts w:asciiTheme="minorHAnsi" w:hAnsiTheme="minorHAnsi"/>
          <w:sz w:val="30"/>
          <w:szCs w:val="30"/>
        </w:rPr>
        <w:t xml:space="preserve">2563 </w:t>
      </w:r>
      <w:r w:rsidRPr="007659D0">
        <w:rPr>
          <w:rFonts w:asciiTheme="minorHAnsi" w:hAnsiTheme="minorHAnsi"/>
          <w:sz w:val="30"/>
          <w:szCs w:val="30"/>
          <w:cs/>
        </w:rPr>
        <w:t xml:space="preserve">ได้เปิดเผยไว้ในหมายเหตุข้อ </w:t>
      </w:r>
      <w:r w:rsidR="00C9709D" w:rsidRPr="007659D0">
        <w:rPr>
          <w:rFonts w:asciiTheme="minorHAnsi" w:hAnsiTheme="minorHAnsi"/>
          <w:sz w:val="30"/>
          <w:szCs w:val="30"/>
        </w:rPr>
        <w:t>10</w:t>
      </w:r>
    </w:p>
    <w:p w14:paraId="60EF2328" w14:textId="0F954561" w:rsidR="002245CD" w:rsidRDefault="002245CD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C934399" w14:textId="6895289C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D43D565" w14:textId="6E5E4CAB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2B0392D" w14:textId="2D8E5355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1FB181" w14:textId="02E9829A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343EE2A" w14:textId="77777777" w:rsidR="005C4AA4" w:rsidRPr="007659D0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36512874" w:rsidR="0034567D" w:rsidRPr="007659D0" w:rsidRDefault="00235F64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  <w:lang w:val="en-US"/>
        </w:rPr>
        <w:lastRenderedPageBreak/>
        <w:t>เกณฑ์การจัดทำงบการเงิน</w:t>
      </w:r>
    </w:p>
    <w:p w14:paraId="45BA4636" w14:textId="77777777" w:rsidR="004F7D9E" w:rsidRPr="007659D0" w:rsidRDefault="004F7D9E" w:rsidP="007D2605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0DFAA92E" w14:textId="1AF441BD" w:rsidR="002245CD" w:rsidRPr="007659D0" w:rsidRDefault="002245C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659D0">
        <w:rPr>
          <w:rFonts w:asciiTheme="majorBidi" w:hAnsiTheme="majorBidi"/>
          <w:sz w:val="30"/>
          <w:szCs w:val="30"/>
        </w:rPr>
        <w:br/>
      </w:r>
      <w:r w:rsidRPr="007659D0">
        <w:rPr>
          <w:rFonts w:asciiTheme="majorBidi" w:hAnsi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B0915" w:rsidRPr="007659D0">
        <w:rPr>
          <w:rFonts w:asciiTheme="majorBidi" w:hAnsiTheme="majorBidi" w:hint="cs"/>
          <w:sz w:val="30"/>
          <w:szCs w:val="30"/>
          <w:cs/>
        </w:rPr>
        <w:t xml:space="preserve">              </w:t>
      </w:r>
      <w:r w:rsidR="00CD5165" w:rsidRPr="007659D0">
        <w:rPr>
          <w:rFonts w:asciiTheme="majorBidi" w:hAnsiTheme="majorBidi" w:hint="cs"/>
          <w:sz w:val="30"/>
          <w:szCs w:val="30"/>
          <w:cs/>
        </w:rPr>
        <w:t xml:space="preserve"> </w:t>
      </w:r>
      <w:r w:rsidR="00DB66DE" w:rsidRPr="007659D0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11AF4ABF" w14:textId="77777777" w:rsidR="00900F92" w:rsidRPr="007659D0" w:rsidRDefault="00900F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/>
          <w:sz w:val="30"/>
          <w:szCs w:val="30"/>
        </w:rPr>
      </w:pPr>
    </w:p>
    <w:p w14:paraId="4D996DD3" w14:textId="2CAEA1FA" w:rsidR="002245CD" w:rsidRPr="007659D0" w:rsidRDefault="002245C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507E4F" w:rsidRPr="007659D0">
        <w:rPr>
          <w:rFonts w:asciiTheme="majorBidi" w:hAnsiTheme="majorBidi"/>
          <w:sz w:val="30"/>
          <w:szCs w:val="30"/>
          <w:cs/>
        </w:rPr>
        <w:t>ซึ่งเปิดเผยในหมายเหตุแต่ละข้อ</w:t>
      </w:r>
      <w:r w:rsidRPr="007659D0">
        <w:rPr>
          <w:rFonts w:asciiTheme="majorBidi" w:hAnsi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8E20533" w14:textId="77777777" w:rsidR="00507E4F" w:rsidRPr="007659D0" w:rsidRDefault="00507E4F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322EC0" w14:textId="3A7037FE" w:rsidR="0003031C" w:rsidRPr="007659D0" w:rsidRDefault="0003031C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lang w:val="en-US"/>
        </w:rPr>
      </w:pPr>
      <w:r w:rsidRPr="007659D0">
        <w:rPr>
          <w:b/>
          <w:bCs/>
          <w:cs/>
          <w:lang w:val="en-US"/>
        </w:rPr>
        <w:t>นโยบายการบัญชีที่สำคัญ</w:t>
      </w:r>
    </w:p>
    <w:p w14:paraId="664F5247" w14:textId="4440B1C5" w:rsidR="00DA2196" w:rsidRPr="007659D0" w:rsidRDefault="00DA2196" w:rsidP="007D2605">
      <w:pPr>
        <w:pStyle w:val="BodyText2"/>
        <w:ind w:left="540"/>
        <w:rPr>
          <w:cs/>
          <w:lang w:val="en-US"/>
        </w:rPr>
      </w:pPr>
    </w:p>
    <w:p w14:paraId="1F1FEECB" w14:textId="2DB3B0B4" w:rsidR="00567E61" w:rsidRPr="007659D0" w:rsidRDefault="00567E61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718929A" w14:textId="618EACAD" w:rsidR="00567E61" w:rsidRPr="007659D0" w:rsidRDefault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4BCE1E7" w14:textId="586202E9" w:rsidR="00567E61" w:rsidRPr="007659D0" w:rsidRDefault="00567E6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7659D0">
        <w:rPr>
          <w:rFonts w:asciiTheme="majorBidi" w:hAnsiTheme="majorBidi" w:cstheme="majorBidi"/>
          <w:sz w:val="30"/>
          <w:szCs w:val="30"/>
        </w:rPr>
        <w:t>“</w:t>
      </w:r>
      <w:r w:rsidRPr="007659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</w:rPr>
        <w:t>”</w:t>
      </w:r>
      <w:r w:rsidRPr="007659D0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43168B5F" w14:textId="52ED9679" w:rsidR="00700135" w:rsidRPr="007659D0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876E5" w14:textId="77777777" w:rsidR="00700135" w:rsidRPr="007659D0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7659D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7FB28D6C" w14:textId="61FD5E07" w:rsidR="00700135" w:rsidRPr="007659D0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5B910" w14:textId="2F1C171A" w:rsidR="00B46849" w:rsidRPr="007659D0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7659D0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9D0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</w:t>
      </w:r>
      <w:r w:rsidRPr="007659D0">
        <w:rPr>
          <w:rFonts w:asciiTheme="majorBidi" w:hAnsiTheme="majorBidi" w:hint="cs"/>
          <w:sz w:val="30"/>
          <w:szCs w:val="30"/>
          <w:cs/>
        </w:rPr>
        <w:t>ทุนอื่น</w:t>
      </w:r>
      <w:r w:rsidRPr="007659D0">
        <w:rPr>
          <w:rFonts w:asciiTheme="majorBidi" w:hAnsiTheme="majorBidi" w:cstheme="majorBidi"/>
          <w:sz w:val="30"/>
          <w:szCs w:val="30"/>
          <w:cs/>
        </w:rPr>
        <w:t>ในส่วนของเจ้าข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>อง</w:t>
      </w:r>
    </w:p>
    <w:p w14:paraId="63AF1078" w14:textId="70149F25" w:rsidR="00B46849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A2FC6" w14:textId="77777777" w:rsidR="005C4AA4" w:rsidRPr="007659D0" w:rsidRDefault="005C4AA4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FBC76" w14:textId="4F2B3741" w:rsidR="00B46849" w:rsidRPr="007659D0" w:rsidRDefault="00B46849" w:rsidP="007D2605">
      <w:pPr>
        <w:pStyle w:val="BodyText2"/>
        <w:ind w:left="540"/>
        <w:rPr>
          <w:rFonts w:asciiTheme="majorBidi" w:hAnsiTheme="majorBidi"/>
          <w:cs/>
        </w:rPr>
      </w:pPr>
      <w:r w:rsidRPr="007659D0">
        <w:rPr>
          <w:rFonts w:asciiTheme="majorBidi" w:hAnsi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5165" w:rsidRPr="007659D0">
        <w:rPr>
          <w:rFonts w:asciiTheme="majorBidi" w:hAnsiTheme="majorBidi" w:hint="cs"/>
          <w:cs/>
        </w:rPr>
        <w:t xml:space="preserve"> </w:t>
      </w:r>
      <w:r w:rsidRPr="007659D0">
        <w:rPr>
          <w:rFonts w:asciiTheme="majorBidi" w:hAnsiTheme="majorBidi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D9153B" w:rsidRPr="007659D0">
        <w:rPr>
          <w:rFonts w:asciiTheme="majorBidi" w:hAnsiTheme="majorBidi" w:hint="cs"/>
          <w:cs/>
        </w:rPr>
        <w:t xml:space="preserve"> </w:t>
      </w:r>
      <w:r w:rsidR="00CD5165" w:rsidRPr="007659D0">
        <w:rPr>
          <w:rFonts w:asciiTheme="majorBidi" w:hAnsiTheme="majorBidi" w:hint="cs"/>
          <w:cs/>
        </w:rPr>
        <w:t>ผล</w:t>
      </w:r>
      <w:r w:rsidRPr="007659D0">
        <w:rPr>
          <w:rFonts w:asciiTheme="majorBidi" w:hAnsiTheme="majorBidi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C26E583" w14:textId="7544E118" w:rsidR="00B46849" w:rsidRPr="007659D0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17BC8" w14:textId="77777777" w:rsidR="00CC771C" w:rsidRPr="007659D0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368EAF" w14:textId="4C8C32F2" w:rsidR="00CC771C" w:rsidRPr="007659D0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CA00C" w14:textId="04411D56" w:rsidR="00CC771C" w:rsidRPr="007659D0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Pr="007659D0">
        <w:rPr>
          <w:rFonts w:asciiTheme="majorBidi" w:hAnsiTheme="majorBidi" w:hint="cs"/>
          <w:sz w:val="30"/>
          <w:szCs w:val="30"/>
          <w:cs/>
        </w:rPr>
        <w:t>ในงบการเงินรวม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659D0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7659D0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Pr="007659D0">
        <w:rPr>
          <w:rFonts w:asciiTheme="majorBidi" w:hAnsiTheme="majorBidi"/>
          <w:spacing w:val="6"/>
          <w:sz w:val="30"/>
          <w:szCs w:val="30"/>
          <w:cs/>
        </w:rPr>
        <w:t>เงินปันผลรับ</w:t>
      </w:r>
      <w:r w:rsidRPr="007659D0">
        <w:rPr>
          <w:rFonts w:asciiTheme="majorBidi" w:hAnsiTheme="majorBidi" w:hint="cs"/>
          <w:spacing w:val="6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spacing w:val="6"/>
          <w:sz w:val="30"/>
          <w:szCs w:val="30"/>
          <w:cs/>
        </w:rPr>
        <w:t>ส่วนแบ่งกำไรหรือขาดทุนและกำไรขาดทุนเบ็ดเสร็จอื่นของ</w:t>
      </w:r>
      <w:r w:rsidRPr="007659D0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Pr="007659D0">
        <w:rPr>
          <w:rFonts w:asciiTheme="majorBidi" w:hAnsiTheme="majorBidi"/>
          <w:sz w:val="30"/>
          <w:szCs w:val="30"/>
          <w:cs/>
        </w:rPr>
        <w:t>ความมีอิทธิพลอย่างมีนัยสำคัญสิ้นสุดลง</w:t>
      </w:r>
    </w:p>
    <w:p w14:paraId="7E7D5DB8" w14:textId="2A8155AE" w:rsidR="00F96894" w:rsidRPr="007659D0" w:rsidRDefault="00F96894" w:rsidP="007D2605">
      <w:pPr>
        <w:pStyle w:val="BodyText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8B1B1C" w14:textId="77777777" w:rsidR="00CC771C" w:rsidRPr="007659D0" w:rsidRDefault="00CC771C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b/>
          <w:bCs/>
          <w:color w:val="0000FF"/>
          <w:cs/>
        </w:rPr>
      </w:pPr>
      <w:r w:rsidRPr="007659D0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659D0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  <w:r w:rsidRPr="007659D0">
        <w:rPr>
          <w:rFonts w:asciiTheme="majorBidi" w:hAnsiTheme="majorBidi"/>
          <w:b/>
          <w:bCs/>
          <w:color w:val="0000FF"/>
          <w:cs/>
        </w:rPr>
        <w:t xml:space="preserve">   </w:t>
      </w:r>
    </w:p>
    <w:p w14:paraId="34C97929" w14:textId="77777777" w:rsidR="00CF500F" w:rsidRPr="007659D0" w:rsidRDefault="00CF500F" w:rsidP="007D2605">
      <w:pPr>
        <w:pStyle w:val="BodyText2"/>
        <w:spacing w:line="240" w:lineRule="atLeast"/>
        <w:ind w:left="540" w:right="47"/>
        <w:rPr>
          <w:rFonts w:asciiTheme="majorBidi" w:hAnsiTheme="majorBidi"/>
          <w:i/>
          <w:iCs/>
          <w:cs/>
        </w:rPr>
      </w:pPr>
    </w:p>
    <w:p w14:paraId="7B7360B0" w14:textId="5848906F" w:rsidR="00567E61" w:rsidRPr="007659D0" w:rsidRDefault="00567E61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04879" w:rsidRPr="007659D0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</w:t>
      </w: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2BA1D593" w14:textId="72D9E27D" w:rsidR="00567E61" w:rsidRPr="007659D0" w:rsidRDefault="00567E61" w:rsidP="007D2605">
      <w:pPr>
        <w:pStyle w:val="BodyText2"/>
        <w:rPr>
          <w:b/>
          <w:bCs/>
          <w:cs/>
        </w:rPr>
      </w:pPr>
    </w:p>
    <w:p w14:paraId="3C0B78A4" w14:textId="771BCA7B" w:rsidR="00567E61" w:rsidRPr="007659D0" w:rsidRDefault="00567E61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  <w:r w:rsidRPr="007659D0">
        <w:rPr>
          <w:rFonts w:asciiTheme="majorBidi" w:hAnsiTheme="majorBidi" w:cstheme="majorBidi"/>
          <w:spacing w:val="-4"/>
          <w:cs/>
        </w:rPr>
        <w:t xml:space="preserve">เงินลงทุนในบริษัทย่อย </w:t>
      </w:r>
      <w:r w:rsidR="00C04879" w:rsidRPr="007659D0">
        <w:rPr>
          <w:rFonts w:asciiTheme="majorBidi" w:hAnsiTheme="majorBidi" w:cstheme="majorBidi" w:hint="cs"/>
          <w:spacing w:val="-4"/>
          <w:cs/>
        </w:rPr>
        <w:t>และ</w:t>
      </w:r>
      <w:r w:rsidRPr="007659D0">
        <w:rPr>
          <w:rFonts w:asciiTheme="majorBidi" w:hAnsiTheme="majorBidi" w:cstheme="majorBidi"/>
          <w:spacing w:val="-4"/>
          <w:cs/>
        </w:rPr>
        <w:t>บริษัทร่ว</w:t>
      </w:r>
      <w:r w:rsidR="00C04879" w:rsidRPr="007659D0">
        <w:rPr>
          <w:rFonts w:asciiTheme="majorBidi" w:hAnsiTheme="majorBidi" w:cstheme="majorBidi" w:hint="cs"/>
          <w:spacing w:val="-4"/>
          <w:cs/>
        </w:rPr>
        <w:t>ม</w:t>
      </w:r>
      <w:r w:rsidRPr="007659D0">
        <w:rPr>
          <w:rFonts w:asciiTheme="majorBidi" w:hAnsiTheme="majorBidi" w:cstheme="majorBidi"/>
          <w:spacing w:val="-4"/>
          <w:cs/>
        </w:rPr>
        <w:t>ในงบการเงินเฉพาะกิจการของบริษัทวัดมูลค่าด้วยราคาทุนหักค่าเผื่อการด้อยค่า</w:t>
      </w:r>
      <w:r w:rsidR="0004736A" w:rsidRPr="007659D0">
        <w:rPr>
          <w:rFonts w:asciiTheme="majorBidi" w:hAnsiTheme="majorBidi" w:cstheme="majorBidi" w:hint="cs"/>
          <w:spacing w:val="-4"/>
          <w:cs/>
        </w:rPr>
        <w:t xml:space="preserve"> </w:t>
      </w:r>
      <w:r w:rsidR="0004736A" w:rsidRPr="007659D0">
        <w:rPr>
          <w:rFonts w:asciiTheme="majorBidi" w:hAnsiTheme="majorBidi"/>
          <w:spacing w:val="-4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04736A" w:rsidRPr="007659D0">
        <w:rPr>
          <w:rFonts w:asciiTheme="majorBidi" w:hAnsiTheme="majorBidi" w:hint="cs"/>
          <w:spacing w:val="-4"/>
          <w:cs/>
        </w:rPr>
        <w:t xml:space="preserve"> </w:t>
      </w:r>
      <w:r w:rsidR="0004736A" w:rsidRPr="007659D0">
        <w:rPr>
          <w:rFonts w:asciiTheme="majorBidi" w:hAnsiTheme="majorBidi"/>
          <w:spacing w:val="-4"/>
          <w:cs/>
        </w:rPr>
        <w:t>กรณีที่บริษัท</w:t>
      </w:r>
      <w:r w:rsidR="0004736A" w:rsidRPr="007659D0">
        <w:rPr>
          <w:rFonts w:asciiTheme="majorBidi" w:hAnsiTheme="majorBidi" w:cstheme="majorBidi"/>
          <w:cs/>
        </w:rPr>
        <w:t xml:space="preserve">จำหน่ายเงินลงทุน </w:t>
      </w:r>
      <w:r w:rsidR="0004736A" w:rsidRPr="007659D0">
        <w:rPr>
          <w:rFonts w:asciiTheme="majorBidi" w:hAnsiTheme="majorBidi"/>
          <w:cs/>
        </w:rPr>
        <w:t>บางส่วน</w:t>
      </w:r>
      <w:r w:rsidR="0004736A" w:rsidRPr="007659D0">
        <w:rPr>
          <w:rFonts w:asciiTheme="majorBidi" w:hAnsiTheme="majorBidi" w:hint="cs"/>
          <w:cs/>
        </w:rPr>
        <w:t xml:space="preserve"> </w:t>
      </w:r>
      <w:r w:rsidR="00C7645E" w:rsidRPr="007659D0">
        <w:rPr>
          <w:rFonts w:asciiTheme="majorBidi" w:hAnsiTheme="majorBidi" w:hint="cs"/>
          <w:cs/>
        </w:rPr>
        <w:t xml:space="preserve">ต้นทุนเงินลงทุนคำนวณโดยวิธีถัวเฉลี่ยถ่วงน้ำหนัก </w:t>
      </w:r>
      <w:r w:rsidR="0004736A" w:rsidRPr="007659D0">
        <w:rPr>
          <w:rFonts w:asciiTheme="majorBidi" w:hAnsiTheme="majorBidi"/>
          <w:cs/>
        </w:rPr>
        <w:t>กำไรขาดทุนจากการขายเงินลงทุน</w:t>
      </w:r>
      <w:r w:rsidR="0004736A" w:rsidRPr="007659D0">
        <w:rPr>
          <w:rFonts w:asciiTheme="majorBidi" w:hAnsiTheme="majorBidi" w:cstheme="majorBidi"/>
          <w:cs/>
        </w:rPr>
        <w:t>บันทึกในกำไรหรือขาดทุน</w:t>
      </w:r>
    </w:p>
    <w:p w14:paraId="3C7FD6E4" w14:textId="2B0E2DF0" w:rsidR="0037135B" w:rsidRPr="007659D0" w:rsidRDefault="0037135B" w:rsidP="007D2605">
      <w:pPr>
        <w:pStyle w:val="BodyText2"/>
        <w:ind w:left="540"/>
        <w:rPr>
          <w:rFonts w:asciiTheme="majorBidi" w:hAnsiTheme="majorBidi" w:cstheme="majorBidi"/>
          <w:spacing w:val="-4"/>
          <w:cs/>
        </w:rPr>
      </w:pPr>
    </w:p>
    <w:p w14:paraId="2D1C9926" w14:textId="44BA80AD" w:rsidR="00727B40" w:rsidRPr="007659D0" w:rsidRDefault="00727B40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เงินตราต่างประเทศ</w:t>
      </w:r>
    </w:p>
    <w:p w14:paraId="00CB57CA" w14:textId="41E74FAE" w:rsidR="00727B40" w:rsidRPr="007659D0" w:rsidRDefault="00727B40">
      <w:pPr>
        <w:pStyle w:val="Heading8"/>
        <w:ind w:left="540" w:right="63"/>
        <w:jc w:val="both"/>
        <w:rPr>
          <w:rFonts w:asciiTheme="minorHAnsi" w:hAnsiTheme="minorHAnsi" w:cs="Angsana New"/>
          <w:b w:val="0"/>
          <w:bCs w:val="0"/>
          <w:sz w:val="30"/>
          <w:szCs w:val="30"/>
          <w:cs/>
          <w:lang w:val="th-TH"/>
        </w:rPr>
      </w:pPr>
    </w:p>
    <w:p w14:paraId="27AF4D1C" w14:textId="02B299E3" w:rsidR="00727B40" w:rsidRPr="007659D0" w:rsidRDefault="00727B40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  <w:r w:rsidRPr="007659D0">
        <w:rPr>
          <w:rFonts w:asciiTheme="majorBidi" w:hAnsiTheme="majorBidi" w:cstheme="majorBidi"/>
          <w:spacing w:val="-4"/>
          <w:cs/>
        </w:rPr>
        <w:t>รายการบัญชีที่เป็นเงินตราต่างประเทศ</w:t>
      </w:r>
      <w:r w:rsidR="00385812" w:rsidRPr="007659D0">
        <w:rPr>
          <w:rFonts w:asciiTheme="majorBidi" w:hAnsiTheme="majorBidi"/>
          <w:spacing w:val="-4"/>
          <w:cs/>
        </w:rPr>
        <w:t xml:space="preserve"> </w:t>
      </w:r>
      <w:r w:rsidR="00CA6FD1" w:rsidRPr="007659D0">
        <w:rPr>
          <w:rFonts w:asciiTheme="majorBidi" w:hAnsiTheme="majorBidi" w:cstheme="majorBidi"/>
          <w:spacing w:val="-4"/>
          <w:cs/>
        </w:rPr>
        <w:t>รวมถึง</w:t>
      </w:r>
      <w:r w:rsidR="00C7645E" w:rsidRPr="007659D0">
        <w:rPr>
          <w:rFonts w:asciiTheme="majorBidi" w:hAnsiTheme="majorBidi" w:cstheme="majorBidi"/>
          <w:spacing w:val="-4"/>
          <w:cs/>
        </w:rPr>
        <w:t>ยอดคงเหลือ ณ วันสิ้นรอบระยะเวลารายงานของ</w:t>
      </w:r>
      <w:r w:rsidR="00CA6FD1" w:rsidRPr="007659D0">
        <w:rPr>
          <w:rFonts w:asciiTheme="majorBidi" w:hAnsiTheme="majorBidi" w:cstheme="majorBidi"/>
          <w:spacing w:val="-4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7659D0">
        <w:rPr>
          <w:rFonts w:asciiTheme="majorBidi" w:hAnsiTheme="majorBidi" w:cstheme="majorBidi"/>
          <w:spacing w:val="-4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305BF9" w:rsidRPr="007659D0">
        <w:rPr>
          <w:rFonts w:asciiTheme="majorBidi" w:hAnsiTheme="majorBidi" w:cstheme="majorBidi"/>
          <w:spacing w:val="-4"/>
          <w:cs/>
        </w:rPr>
        <w:t xml:space="preserve"> สำหรับ</w:t>
      </w:r>
      <w:r w:rsidR="00C7645E" w:rsidRPr="007659D0">
        <w:rPr>
          <w:rFonts w:asciiTheme="majorBidi" w:hAnsiTheme="majorBidi" w:cstheme="majorBidi"/>
          <w:spacing w:val="-4"/>
          <w:cs/>
        </w:rPr>
        <w:t>ยอดคงเหลือ ณ วันสิ้นรอบระยะเวลารายงานของ</w:t>
      </w:r>
      <w:r w:rsidRPr="007659D0">
        <w:rPr>
          <w:rFonts w:asciiTheme="majorBidi" w:hAnsiTheme="majorBidi" w:cstheme="majorBidi"/>
          <w:spacing w:val="-4"/>
          <w:cs/>
        </w:rPr>
        <w:t>สินทรัพย์และหนี้สินที่เป็นตัวเงิน</w:t>
      </w:r>
      <w:r w:rsidR="00F20D92" w:rsidRPr="007659D0">
        <w:rPr>
          <w:rFonts w:asciiTheme="majorBidi" w:hAnsiTheme="majorBidi" w:cstheme="majorBidi"/>
          <w:spacing w:val="-4"/>
          <w:cs/>
        </w:rPr>
        <w:t>ที่</w:t>
      </w:r>
      <w:r w:rsidRPr="007659D0">
        <w:rPr>
          <w:rFonts w:asciiTheme="majorBidi" w:hAnsiTheme="majorBidi" w:cstheme="majorBidi"/>
          <w:spacing w:val="-4"/>
          <w:cs/>
        </w:rPr>
        <w:t xml:space="preserve">เป็นเงินตราต่างประเทศ แปลงค่าโดยใช้อัตราแลกเปลี่ยน </w:t>
      </w:r>
      <w:r w:rsidR="00305BF9" w:rsidRPr="007659D0">
        <w:rPr>
          <w:rFonts w:asciiTheme="majorBidi" w:hAnsiTheme="majorBidi" w:cstheme="majorBidi"/>
          <w:spacing w:val="-4"/>
          <w:cs/>
        </w:rPr>
        <w:t>ณ วันที่รายงาน</w:t>
      </w:r>
      <w:r w:rsidR="00F20D92" w:rsidRPr="007659D0">
        <w:rPr>
          <w:rFonts w:asciiTheme="majorBidi" w:hAnsiTheme="majorBidi" w:cstheme="majorBidi"/>
          <w:spacing w:val="-4"/>
          <w:cs/>
        </w:rPr>
        <w:t xml:space="preserve"> </w:t>
      </w:r>
      <w:r w:rsidRPr="007659D0">
        <w:rPr>
          <w:rFonts w:asciiTheme="majorBidi" w:hAnsiTheme="majorBidi" w:cstheme="majorBidi"/>
          <w:spacing w:val="-4"/>
          <w:cs/>
        </w:rPr>
        <w:t>ผลต่างของอัตรา</w:t>
      </w:r>
      <w:r w:rsidR="00AF7FE4" w:rsidRPr="007659D0">
        <w:rPr>
          <w:rFonts w:asciiTheme="majorBidi" w:hAnsiTheme="majorBidi" w:cstheme="majorBidi"/>
          <w:spacing w:val="-4"/>
          <w:cs/>
        </w:rPr>
        <w:t>แ</w:t>
      </w:r>
      <w:r w:rsidRPr="007659D0">
        <w:rPr>
          <w:rFonts w:asciiTheme="majorBidi" w:hAnsiTheme="majorBidi" w:cstheme="majorBidi"/>
          <w:spacing w:val="-4"/>
          <w:cs/>
        </w:rPr>
        <w:t>ลกเปลี่ยนที่เกิดขึ้นจากการแปลงค่าให้รับรู้เป็นกำไรหรือขาดทุนในงวดบัญชีนั้น</w:t>
      </w:r>
    </w:p>
    <w:p w14:paraId="79986E8D" w14:textId="1A0466AD" w:rsidR="00647174" w:rsidRPr="007659D0" w:rsidRDefault="00647174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1D3134D" w14:textId="35E3C301" w:rsidR="00647174" w:rsidRPr="007659D0" w:rsidRDefault="00647174" w:rsidP="007D2605">
      <w:pPr>
        <w:pStyle w:val="BodyText2"/>
        <w:ind w:left="540"/>
        <w:rPr>
          <w:rFonts w:asciiTheme="majorBidi" w:hAnsiTheme="majorBidi"/>
          <w:cs/>
        </w:rPr>
      </w:pPr>
    </w:p>
    <w:p w14:paraId="2AAFBB1E" w14:textId="71357B0C" w:rsidR="00647174" w:rsidRPr="007659D0" w:rsidRDefault="00647174" w:rsidP="007D260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HAnsi" w:eastAsia="EucrosiaUPCBold" w:hAnsiTheme="majorHAnsi" w:cstheme="majorHAnsi"/>
          <w:i/>
          <w:iCs/>
          <w:sz w:val="30"/>
          <w:szCs w:val="30"/>
        </w:rPr>
      </w:pP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</w:rPr>
        <w:t>(</w:t>
      </w:r>
      <w:r w:rsidR="00543355" w:rsidRPr="007659D0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ง</w:t>
      </w: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</w:rPr>
        <w:t xml:space="preserve">.1) </w:t>
      </w: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>การ</w:t>
      </w:r>
      <w:r w:rsidR="009850FC" w:rsidRPr="007659D0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จัดประเภทและการวัดมูลค่า</w:t>
      </w: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 xml:space="preserve"> </w:t>
      </w:r>
    </w:p>
    <w:p w14:paraId="32AA2D10" w14:textId="577CF92F" w:rsidR="00647174" w:rsidRPr="007659D0" w:rsidRDefault="00647174" w:rsidP="007D2605">
      <w:pPr>
        <w:pStyle w:val="BodyText2"/>
        <w:tabs>
          <w:tab w:val="left" w:pos="900"/>
        </w:tabs>
        <w:spacing w:line="240" w:lineRule="atLeast"/>
        <w:ind w:left="540" w:right="43"/>
        <w:rPr>
          <w:rFonts w:asciiTheme="majorHAnsi" w:hAnsiTheme="majorHAnsi"/>
          <w:cs/>
        </w:rPr>
      </w:pPr>
    </w:p>
    <w:p w14:paraId="65846880" w14:textId="4446C444" w:rsidR="003B76B9" w:rsidRPr="007659D0" w:rsidRDefault="003B76B9" w:rsidP="007D2605">
      <w:pPr>
        <w:pStyle w:val="BodyText"/>
        <w:tabs>
          <w:tab w:val="clear" w:pos="454"/>
          <w:tab w:val="clear" w:pos="907"/>
          <w:tab w:val="left" w:pos="900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7659D0">
        <w:rPr>
          <w:rFonts w:asciiTheme="majorHAnsi" w:hAnsiTheme="majorHAns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</w:t>
      </w:r>
      <w:r w:rsidR="009850FC" w:rsidRPr="007659D0">
        <w:rPr>
          <w:rFonts w:asciiTheme="majorHAnsi" w:hAnsiTheme="majorHAns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9850FC" w:rsidRPr="007659D0">
        <w:rPr>
          <w:rFonts w:asciiTheme="majorHAnsi" w:hAnsiTheme="majorHAnsi"/>
          <w:color w:val="000000"/>
          <w:sz w:val="30"/>
          <w:szCs w:val="30"/>
        </w:rPr>
        <w:t xml:space="preserve">3 </w:t>
      </w:r>
      <w:r w:rsidR="009850FC" w:rsidRPr="007659D0">
        <w:rPr>
          <w:rFonts w:asciiTheme="majorHAnsi" w:hAnsiTheme="majorHAnsi"/>
          <w:color w:val="000000"/>
          <w:sz w:val="30"/>
          <w:szCs w:val="30"/>
          <w:cs/>
        </w:rPr>
        <w:t xml:space="preserve">(ฉ)) 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9850FC" w:rsidRPr="007659D0">
        <w:rPr>
          <w:rFonts w:asciiTheme="majorHAnsi" w:hAnsiTheme="majorHAnsi"/>
          <w:color w:val="000000"/>
          <w:sz w:val="30"/>
          <w:szCs w:val="30"/>
        </w:rPr>
        <w:t xml:space="preserve"> </w:t>
      </w:r>
      <w:r w:rsidR="009850FC" w:rsidRPr="007659D0">
        <w:rPr>
          <w:rFonts w:asciiTheme="majorHAnsi" w:hAnsiTheme="majorHAns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31952832" w14:textId="7A478E25" w:rsidR="00647174" w:rsidRPr="007659D0" w:rsidRDefault="00647174" w:rsidP="007D2605">
      <w:pPr>
        <w:pStyle w:val="BodyText2"/>
        <w:tabs>
          <w:tab w:val="left" w:pos="900"/>
        </w:tabs>
        <w:spacing w:line="240" w:lineRule="atLeast"/>
        <w:ind w:left="990" w:right="43"/>
        <w:rPr>
          <w:rFonts w:asciiTheme="majorHAnsi" w:hAnsiTheme="majorHAnsi"/>
          <w:cs/>
        </w:rPr>
      </w:pPr>
    </w:p>
    <w:p w14:paraId="5C3A53B8" w14:textId="6E98F161" w:rsidR="00647174" w:rsidRPr="007659D0" w:rsidRDefault="00647174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A4CE4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659D0"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7659D0">
        <w:rPr>
          <w:rFonts w:asciiTheme="majorHAnsi" w:hAnsiTheme="majorHAnsi" w:cstheme="majorHAnsi"/>
          <w:color w:val="000000"/>
          <w:sz w:val="30"/>
          <w:szCs w:val="30"/>
          <w:cs/>
        </w:rPr>
        <w:t>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9982FE7" w14:textId="4E72721B" w:rsidR="001323AE" w:rsidRPr="007659D0" w:rsidRDefault="001323AE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674A32B" w14:textId="520A7CBB" w:rsidR="001323AE" w:rsidRPr="007659D0" w:rsidRDefault="001323AE" w:rsidP="007D2605">
      <w:pPr>
        <w:tabs>
          <w:tab w:val="clear" w:pos="454"/>
          <w:tab w:val="left" w:pos="1350"/>
        </w:tabs>
        <w:spacing w:line="240" w:lineRule="auto"/>
        <w:ind w:left="99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7659D0">
        <w:rPr>
          <w:rFonts w:asciiTheme="majorHAnsi" w:hAnsiTheme="majorHAnsi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7659D0">
        <w:rPr>
          <w:rFonts w:asciiTheme="majorHAnsi" w:hAnsiTheme="majorHAnsi"/>
          <w:color w:val="000000"/>
          <w:sz w:val="30"/>
          <w:szCs w:val="30"/>
        </w:rPr>
        <w:t xml:space="preserve"> 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หนี้สินทางการเงินจัดประเภทรายการด้วยราคาทุนตัดจำหน่าย</w:t>
      </w:r>
      <w:r w:rsidRPr="007659D0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วิธี</w:t>
      </w:r>
      <w:r w:rsidRPr="007659D0">
        <w:rPr>
          <w:rFonts w:asciiTheme="majorHAnsi" w:hAnsiTheme="majorHAnsi" w:hint="cs"/>
          <w:color w:val="000000"/>
          <w:sz w:val="30"/>
          <w:szCs w:val="30"/>
          <w:cs/>
        </w:rPr>
        <w:t>อัตรา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ดอกเบี้ยที่แท้จริง ดอกเบี้ยจ่าย</w:t>
      </w:r>
      <w:r w:rsidR="00F860B1" w:rsidRPr="007659D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 xml:space="preserve"> </w:t>
      </w:r>
      <w:r w:rsidR="001E5377" w:rsidRPr="007659D0">
        <w:rPr>
          <w:rFonts w:asciiTheme="majorHAnsi" w:hAnsiTheme="majorHAnsi" w:hint="cs"/>
          <w:color w:val="000000"/>
          <w:sz w:val="30"/>
          <w:szCs w:val="30"/>
          <w:cs/>
        </w:rPr>
        <w:t>และ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79050B3" w14:textId="4E5EE60E" w:rsidR="001323AE" w:rsidRPr="007659D0" w:rsidRDefault="001323AE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DD9D2BF" w14:textId="0FFBD285" w:rsidR="00647174" w:rsidRPr="007659D0" w:rsidRDefault="004E62BD" w:rsidP="007D2605">
      <w:pPr>
        <w:pStyle w:val="BodyText2"/>
        <w:tabs>
          <w:tab w:val="left" w:pos="630"/>
          <w:tab w:val="left" w:pos="900"/>
          <w:tab w:val="left" w:pos="1080"/>
        </w:tabs>
        <w:spacing w:line="240" w:lineRule="atLeast"/>
        <w:ind w:left="990" w:right="43"/>
        <w:rPr>
          <w:rFonts w:asciiTheme="majorHAnsi" w:hAnsiTheme="majorHAnsi"/>
          <w:cs/>
        </w:rPr>
      </w:pPr>
      <w:r w:rsidRPr="007659D0">
        <w:rPr>
          <w:rFonts w:asciiTheme="majorHAnsi" w:hAnsiTheme="majorHAnsi"/>
          <w:color w:val="00000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2B4B9F">
        <w:rPr>
          <w:rFonts w:asciiTheme="majorHAnsi" w:hAnsiTheme="majorHAnsi"/>
          <w:color w:val="000000"/>
          <w:cs/>
        </w:rPr>
        <w:br/>
      </w:r>
      <w:r w:rsidRPr="007659D0">
        <w:rPr>
          <w:rFonts w:asciiTheme="majorHAnsi" w:hAnsiTheme="majorHAnsi"/>
          <w:color w:val="000000"/>
          <w:cs/>
        </w:rPr>
        <w:t>การตัดรายการออกจากบัญชีรับรู้ในกำไรหรือขาดทุน</w:t>
      </w:r>
    </w:p>
    <w:p w14:paraId="65F1E953" w14:textId="456C70F2" w:rsidR="009435E7" w:rsidRPr="007659D0" w:rsidRDefault="009435E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6C35E0A2" w14:textId="69F79631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A49D301" w14:textId="5D30BB35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318AC509" w14:textId="33B5A983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B34C5C1" w14:textId="12935BAD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3A30B82A" w14:textId="77777777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11C958C2" w14:textId="73E79527" w:rsidR="00543355" w:rsidRPr="007659D0" w:rsidRDefault="00543355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="00D264DA" w:rsidRPr="007659D0">
        <w:rPr>
          <w:rFonts w:asciiTheme="majorBidi" w:eastAsia="EucrosiaUPCBold" w:hAnsiTheme="majorBidi" w:cstheme="majorBidi"/>
          <w:i/>
          <w:iCs/>
          <w:lang w:val="en-US"/>
        </w:rPr>
        <w:t>2</w:t>
      </w:r>
      <w:bookmarkStart w:id="2" w:name="_Hlk63978927"/>
      <w:r w:rsidRPr="007659D0">
        <w:rPr>
          <w:rFonts w:asciiTheme="majorBidi" w:eastAsia="EucrosiaUPCBold" w:hAnsiTheme="majorBidi" w:cstheme="majorBidi"/>
          <w:i/>
          <w:iCs/>
          <w:cs/>
        </w:rPr>
        <w:t>) การตัดรายการออกจากบัญชี</w:t>
      </w:r>
      <w:r w:rsidR="00D264DA" w:rsidRPr="007659D0">
        <w:rPr>
          <w:rFonts w:asciiTheme="majorBidi" w:eastAsia="EucrosiaUPCBold" w:hAnsiTheme="majorBidi"/>
          <w:i/>
          <w:iCs/>
          <w:cs/>
        </w:rPr>
        <w:t>และการหักกลบ</w:t>
      </w:r>
    </w:p>
    <w:p w14:paraId="6822F294" w14:textId="0CA2482E" w:rsidR="00543355" w:rsidRPr="007659D0" w:rsidRDefault="00543355" w:rsidP="007D2605">
      <w:pPr>
        <w:pStyle w:val="BodyText2"/>
        <w:tabs>
          <w:tab w:val="left" w:pos="1260"/>
        </w:tabs>
        <w:spacing w:line="240" w:lineRule="atLeast"/>
        <w:ind w:left="1260" w:right="43" w:hanging="270"/>
        <w:rPr>
          <w:rFonts w:asciiTheme="majorBidi" w:hAnsiTheme="majorBidi"/>
          <w:cs/>
        </w:rPr>
      </w:pPr>
    </w:p>
    <w:p w14:paraId="5D16B715" w14:textId="76E5209C" w:rsidR="002B26DF" w:rsidRPr="007659D0" w:rsidRDefault="00543355" w:rsidP="007D2605">
      <w:pPr>
        <w:tabs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B1900"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D8CA319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07840EB7" w14:textId="4F67008B" w:rsidR="00903AB5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7659D0">
        <w:rPr>
          <w:rFonts w:ascii="Angsana New" w:eastAsia="Calibri" w:hAnsi="Angsana New"/>
          <w:spacing w:val="-4"/>
          <w:sz w:val="30"/>
          <w:szCs w:val="30"/>
          <w:shd w:val="clear" w:color="auto" w:fill="FFFFFF" w:themeFill="background1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สดจากการเปลี่ยนแปลงหนี้สินมีความแตกต่างอย่างมีนัยสำคัญ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E77E94F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28E6E0CD" w14:textId="219EEBEA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รับรู้ในกำไรหรือขาดทุน</w:t>
      </w:r>
    </w:p>
    <w:p w14:paraId="4331D0F9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inorHAnsi" w:eastAsia="Calibri" w:hAnsiTheme="minorHAnsi" w:cstheme="minorHAnsi"/>
          <w:sz w:val="30"/>
          <w:szCs w:val="30"/>
          <w:shd w:val="clear" w:color="auto" w:fill="FFFFFF" w:themeFill="background1"/>
        </w:rPr>
      </w:pPr>
    </w:p>
    <w:p w14:paraId="658CF603" w14:textId="431BCE14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C87B625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3D7C6721" w14:textId="014D34F3" w:rsidR="006C0FFB" w:rsidRPr="007659D0" w:rsidRDefault="006C0FF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  <w:lang w:val="en-US"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7659D0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7659D0">
        <w:rPr>
          <w:rFonts w:asciiTheme="majorBidi" w:eastAsia="EucrosiaUPCBold" w:hAnsiTheme="majorBidi" w:hint="cs"/>
          <w:i/>
          <w:iCs/>
          <w:cs/>
        </w:rPr>
        <w:t>ด้อยค่าของสินทรัพย์ทางการเงินนอกเหนือจากลูกหนี้การค้า</w:t>
      </w:r>
      <w:r w:rsidR="00135D8E" w:rsidRPr="007659D0">
        <w:rPr>
          <w:rFonts w:asciiTheme="majorBidi" w:eastAsia="EucrosiaUPCBold" w:hAnsiTheme="majorBidi" w:hint="cs"/>
          <w:i/>
          <w:iCs/>
          <w:cs/>
        </w:rPr>
        <w:t xml:space="preserve"> </w:t>
      </w:r>
      <w:r w:rsidR="00135D8E" w:rsidRPr="007659D0">
        <w:rPr>
          <w:rFonts w:asciiTheme="majorBidi" w:eastAsia="EucrosiaUPCBold" w:hAnsiTheme="majorBidi"/>
          <w:i/>
          <w:iCs/>
          <w:cs/>
        </w:rPr>
        <w:t>ลูกหนี้อื่นและสินทรัพย์ที่เกิดจากสัญญา</w:t>
      </w:r>
    </w:p>
    <w:p w14:paraId="7E1734D7" w14:textId="1B3BB970" w:rsidR="006C0FFB" w:rsidRPr="007659D0" w:rsidRDefault="006C0FFB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ab/>
      </w:r>
    </w:p>
    <w:p w14:paraId="5D45AD0A" w14:textId="45D4CE51" w:rsidR="006C0FFB" w:rsidRPr="007659D0" w:rsidRDefault="006C0FFB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2B4B9F">
        <w:rPr>
          <w:rFonts w:eastAsia="Calibr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ราคาทุนตัดจำหน่ายผ่านกำไรหรือขาดทุน</w:t>
      </w:r>
      <w:r w:rsidR="00496DDC" w:rsidRPr="007659D0">
        <w:rPr>
          <w:rFonts w:eastAsia="Calibri"/>
          <w:sz w:val="30"/>
          <w:szCs w:val="30"/>
          <w:shd w:val="clear" w:color="auto" w:fill="FFFFFF" w:themeFill="background1"/>
          <w:cs/>
        </w:rPr>
        <w:t xml:space="preserve"> </w:t>
      </w:r>
    </w:p>
    <w:p w14:paraId="5FBAA2A7" w14:textId="15FEC500" w:rsidR="0098755D" w:rsidRPr="007659D0" w:rsidRDefault="0098755D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</w:p>
    <w:p w14:paraId="69D84CCA" w14:textId="72B2863D" w:rsidR="0098755D" w:rsidRPr="007659D0" w:rsidRDefault="0098755D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="002B4B9F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  <w:t>12</w:t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2B4B9F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A01CA39" w14:textId="21B7B910" w:rsidR="00496DDC" w:rsidRPr="007659D0" w:rsidRDefault="00496DDC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</w:pPr>
    </w:p>
    <w:p w14:paraId="204351D0" w14:textId="22AE4833" w:rsidR="00496DDC" w:rsidRPr="007659D0" w:rsidRDefault="00496DDC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F2DE1E9" w14:textId="1F3D5485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>จะ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12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 เดือนข้างหน้า</w:t>
      </w:r>
    </w:p>
    <w:p w14:paraId="0EE0396D" w14:textId="4B07CC89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</w:p>
    <w:p w14:paraId="487FA5B1" w14:textId="1C39787F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 มีการเปลี่ยนแปลงของอันดับความน่าเชื่อถือที่ลดระดับลงอย่างมีนัยสำคัญ </w:t>
      </w:r>
      <w:r w:rsidR="007B39E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0499369" w14:textId="77777777" w:rsidR="006224DA" w:rsidRPr="007659D0" w:rsidRDefault="006224DA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03BF4A2F" w14:textId="473E1C29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  <w:r w:rsidR="00BE1945"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>ลูกหนี้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  <w:r w:rsidR="00253BD2"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="00253BD2" w:rsidRPr="006C01B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หรือ สินทรัพย์ทางการเงินค้างชำระเกินกว่า </w:t>
      </w:r>
      <w:r w:rsidR="007D2605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9</w:t>
      </w:r>
      <w:r w:rsidR="008A26D8"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0</w:t>
      </w:r>
      <w:r w:rsidR="008A26D8" w:rsidRPr="006C01B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253BD2" w:rsidRPr="006C01B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วัน นับจากวันครบกำหนดชำระ</w:t>
      </w:r>
    </w:p>
    <w:p w14:paraId="4A482D8A" w14:textId="3CF23440" w:rsidR="006C0FFB" w:rsidRPr="007659D0" w:rsidRDefault="006C0FF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03CDB371" w14:textId="14C68B2E" w:rsidR="00D264DA" w:rsidRPr="007659D0" w:rsidRDefault="00D264DA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="00600C6C" w:rsidRPr="007659D0">
        <w:rPr>
          <w:rFonts w:asciiTheme="majorBidi" w:eastAsia="EucrosiaUPCBold" w:hAnsiTheme="majorBidi" w:cstheme="majorBidi" w:hint="cs"/>
          <w:i/>
          <w:iCs/>
          <w:lang w:val="en-US"/>
        </w:rPr>
        <w:t>4</w:t>
      </w:r>
      <w:r w:rsidRPr="007659D0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7659D0">
        <w:rPr>
          <w:rFonts w:asciiTheme="majorBidi" w:eastAsia="EucrosiaUPCBold" w:hAnsiTheme="majorBidi"/>
          <w:i/>
          <w:iCs/>
          <w:cs/>
        </w:rPr>
        <w:t>ตัดจำหน่าย</w:t>
      </w:r>
    </w:p>
    <w:p w14:paraId="610F53CC" w14:textId="240EB053" w:rsidR="00D264DA" w:rsidRPr="007659D0" w:rsidRDefault="00D264DA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628F1340" w14:textId="1AFE2FC2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47AEDEF" w14:textId="1B06B61B" w:rsidR="00D27118" w:rsidRPr="007659D0" w:rsidRDefault="00D27118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</w:p>
    <w:p w14:paraId="62A5D123" w14:textId="32D7C544" w:rsidR="00D27118" w:rsidRPr="007659D0" w:rsidRDefault="00D27118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7659D0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7659D0">
        <w:rPr>
          <w:rFonts w:asciiTheme="majorBidi" w:eastAsia="EucrosiaUPCBold" w:hAnsiTheme="majorBidi" w:cstheme="majorBidi" w:hint="cs"/>
          <w:i/>
          <w:iCs/>
          <w:cs/>
        </w:rPr>
        <w:t>ดอกเบี้ย</w:t>
      </w:r>
    </w:p>
    <w:p w14:paraId="1AB79DA5" w14:textId="77777777" w:rsidR="00D9153B" w:rsidRPr="007659D0" w:rsidRDefault="00D9153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6B84D9D6" w14:textId="23C01D87" w:rsidR="00D27118" w:rsidRPr="007659D0" w:rsidRDefault="00D27118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hd w:val="clear" w:color="auto" w:fill="FFFFFF" w:themeFill="background1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ดอกเบี้ย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รับและดอกเบี้ย</w:t>
      </w:r>
      <w:r w:rsidRPr="007659D0">
        <w:rPr>
          <w:rFonts w:asciiTheme="majorHAnsi" w:hAnsiTheme="majorHAnsi" w:cstheme="majorHAnsi"/>
          <w:sz w:val="30"/>
          <w:szCs w:val="30"/>
          <w:cs/>
        </w:rPr>
        <w:t>จ่ายรับรู้ในกำไรหรือขาดทุนด้วยอัตราดอกเบี้ยที่แท้จริง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7659D0">
        <w:rPr>
          <w:rFonts w:asciiTheme="majorHAnsi" w:hAnsi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7B39E0">
        <w:rPr>
          <w:rFonts w:asciiTheme="majorHAnsi" w:hAnsiTheme="majorHAnsi"/>
          <w:sz w:val="30"/>
          <w:szCs w:val="30"/>
          <w:cs/>
        </w:rPr>
        <w:br/>
      </w:r>
      <w:r w:rsidRPr="007659D0">
        <w:rPr>
          <w:rFonts w:asciiTheme="majorHAnsi" w:hAnsiTheme="majorHAns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7B39E0">
        <w:rPr>
          <w:rFonts w:asciiTheme="majorHAnsi" w:hAnsiTheme="majorHAnsi"/>
          <w:sz w:val="30"/>
          <w:szCs w:val="30"/>
          <w:cs/>
        </w:rPr>
        <w:br/>
      </w:r>
      <w:r w:rsidRPr="007659D0">
        <w:rPr>
          <w:rFonts w:asciiTheme="majorHAnsi" w:hAnsiTheme="majorHAns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DB29DEF" w14:textId="71AFEAED" w:rsidR="00CF500F" w:rsidRPr="007659D0" w:rsidRDefault="00CF500F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04D46F73" w14:textId="3358490B" w:rsidR="00900F92" w:rsidRPr="007659D0" w:rsidRDefault="00900F92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5CF6F76C" w14:textId="58CD6F7C" w:rsidR="00900F92" w:rsidRPr="007659D0" w:rsidRDefault="00900F92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5C3AC45B" w14:textId="77777777" w:rsidR="00900F92" w:rsidRPr="007659D0" w:rsidRDefault="00900F92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bookmarkEnd w:id="2"/>
    <w:p w14:paraId="328D93CF" w14:textId="494CB1E2" w:rsidR="0047593D" w:rsidRPr="007659D0" w:rsidRDefault="0047593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C6C38D9" w14:textId="1E5111C1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ECDD611" w14:textId="4952F01B" w:rsidR="0047593D" w:rsidRPr="007659D0" w:rsidRDefault="0047593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659D0">
        <w:rPr>
          <w:rFonts w:asciiTheme="majorBidi" w:hAnsiTheme="majorBidi" w:cstheme="majorBidi"/>
          <w:sz w:val="30"/>
          <w:szCs w:val="30"/>
        </w:rPr>
        <w:tab/>
      </w:r>
      <w:r w:rsidRPr="007659D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</w:t>
      </w:r>
      <w:r w:rsidR="005216B3" w:rsidRPr="007659D0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659D0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5216B3"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6B3" w:rsidRPr="007659D0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4BA1772B" w14:textId="6B95C502" w:rsidR="0099197F" w:rsidRPr="007659D0" w:rsidRDefault="00991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48CF05DA" w14:textId="66DE4874" w:rsidR="0047593D" w:rsidRPr="007659D0" w:rsidRDefault="0047593D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ลูกหนี้การค้า </w:t>
      </w:r>
      <w:r w:rsidR="00E17789" w:rsidRPr="007659D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492045B3" w14:textId="7D37D8AA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61EC522" w14:textId="7FF7F77C" w:rsidR="0047593D" w:rsidRPr="007659D0" w:rsidRDefault="0047593D" w:rsidP="007D26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90A92" w:rsidRPr="007659D0">
        <w:rPr>
          <w:rFonts w:asciiTheme="majorBidi" w:hAnsiTheme="majorBidi"/>
          <w:spacing w:val="-6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D90A92" w:rsidRPr="007659D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</w:p>
    <w:p w14:paraId="157D92C7" w14:textId="25D9B0FE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AE1E49D" w14:textId="67FDBB5D" w:rsidR="00D90A92" w:rsidRPr="007659D0" w:rsidRDefault="00D90A92" w:rsidP="007D2605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659D0">
        <w:rPr>
          <w:rFonts w:asciiTheme="majorBidi" w:hAnsiTheme="majorBidi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077C3C">
        <w:rPr>
          <w:rFonts w:asciiTheme="majorBidi" w:hAnsiTheme="majorBidi"/>
          <w:spacing w:val="-4"/>
          <w:sz w:val="30"/>
          <w:szCs w:val="30"/>
          <w:cs/>
        </w:rPr>
        <w:br/>
      </w:r>
      <w:r w:rsidRPr="007659D0">
        <w:rPr>
          <w:rFonts w:asciiTheme="majorBidi" w:hAnsiTheme="majorBidi"/>
          <w:spacing w:val="-4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77C3C">
        <w:rPr>
          <w:rFonts w:asciiTheme="majorBidi" w:hAnsiTheme="majorBidi"/>
          <w:spacing w:val="-4"/>
          <w:sz w:val="30"/>
          <w:szCs w:val="30"/>
          <w:cs/>
        </w:rPr>
        <w:br/>
      </w:r>
      <w:r w:rsidRPr="007659D0">
        <w:rPr>
          <w:rFonts w:asciiTheme="majorBidi" w:hAnsiTheme="majorBidi"/>
          <w:spacing w:val="-4"/>
          <w:sz w:val="30"/>
          <w:szCs w:val="30"/>
          <w:cs/>
        </w:rPr>
        <w:t>ด้านเครดิตที่มีลักษณะร่วมกัน</w:t>
      </w:r>
      <w:r w:rsidR="00253BD2" w:rsidRPr="007659D0">
        <w:rPr>
          <w:rFonts w:asciiTheme="majorBidi" w:hAnsiTheme="majorBidi" w:hint="cs"/>
          <w:spacing w:val="-4"/>
          <w:sz w:val="30"/>
          <w:szCs w:val="30"/>
          <w:cs/>
        </w:rPr>
        <w:t>หรือพิจารณาลูกหนี้แต่ละราย</w:t>
      </w:r>
      <w:r w:rsidRPr="007659D0">
        <w:rPr>
          <w:rFonts w:asciiTheme="majorBidi" w:hAnsiTheme="majorBidi"/>
          <w:spacing w:val="-4"/>
          <w:sz w:val="30"/>
          <w:szCs w:val="30"/>
          <w:cs/>
        </w:rPr>
        <w:t>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F03A479" w14:textId="2822949B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362AF6BF" w14:textId="2488BA79" w:rsidR="0047593D" w:rsidRPr="007659D0" w:rsidRDefault="0047593D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948C595" w14:textId="2C667539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9E2D58C" w14:textId="2A9590B9" w:rsidR="0047593D" w:rsidRPr="007659D0" w:rsidRDefault="0047593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7659D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659D0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="00723D57" w:rsidRPr="007659D0">
        <w:rPr>
          <w:rFonts w:asciiTheme="majorBidi" w:hAnsi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3D57" w:rsidRPr="007659D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7659D0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="002B26DF" w:rsidRPr="007659D0">
        <w:rPr>
          <w:rFonts w:asciiTheme="majorBidi" w:hAnsiTheme="majorBidi" w:cstheme="majorBidi" w:hint="cs"/>
          <w:sz w:val="30"/>
          <w:szCs w:val="30"/>
          <w:cs/>
        </w:rPr>
        <w:t>โดยคำนึงถึงระดับกำลังการผลิตตามปกติ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="00723D57" w:rsidRPr="007659D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7659D0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B782713" w14:textId="77777777" w:rsidR="00E513DC" w:rsidRPr="007659D0" w:rsidRDefault="00E513D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E21061" w14:textId="0645D8CD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39B4DAE" w14:textId="409AE7C5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1A7992D" w14:textId="46DDCC6B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CF27E1" w:rsidRPr="007659D0">
        <w:rPr>
          <w:rFonts w:asciiTheme="majorHAnsi" w:hAnsiTheme="majorHAnsi"/>
          <w:sz w:val="30"/>
          <w:szCs w:val="30"/>
          <w:cs/>
        </w:rPr>
        <w:t>ต้นทุนการก่อสร้างที่กิจการก่อสร้างเอง</w:t>
      </w:r>
      <w:r w:rsidRPr="007659D0">
        <w:rPr>
          <w:rFonts w:asciiTheme="majorHAnsi" w:hAnsiTheme="majorHAnsi" w:cstheme="majorHAnsi"/>
          <w:sz w:val="30"/>
          <w:szCs w:val="30"/>
          <w:cs/>
        </w:rPr>
        <w:t>รวมถึงต้นทุนการกู้ยืม</w:t>
      </w:r>
    </w:p>
    <w:p w14:paraId="2889484C" w14:textId="1380C410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121FC5C9" w14:textId="565E2877" w:rsidR="00865F84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ค่าเสื่อมราคาคำนวณโดยวิธีเส้นตรงตามอายุการให้ประโยชน์โดยประมาณของสินทรัพย์แต่ละรายการ</w:t>
      </w:r>
      <w:r w:rsidR="00F96894" w:rsidRPr="007659D0">
        <w:rPr>
          <w:rFonts w:asciiTheme="majorHAnsi" w:hAnsiTheme="majorHAnsi"/>
          <w:sz w:val="30"/>
          <w:szCs w:val="30"/>
          <w:cs/>
        </w:rPr>
        <w:t>และรับรู้ในกำไรหรือขาดทุน</w:t>
      </w:r>
      <w:r w:rsidR="00F96894" w:rsidRPr="007659D0">
        <w:rPr>
          <w:rFonts w:asciiTheme="majorHAnsi" w:hAnsiTheme="majorHAnsi" w:hint="cs"/>
          <w:sz w:val="30"/>
          <w:szCs w:val="30"/>
          <w:cs/>
        </w:rPr>
        <w:t xml:space="preserve"> </w:t>
      </w:r>
      <w:r w:rsidR="00F96894" w:rsidRPr="007659D0">
        <w:rPr>
          <w:rFonts w:asciiTheme="majorHAnsi" w:hAnsiTheme="majorHAnsi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D6A2626" w14:textId="77777777" w:rsidR="007072CE" w:rsidRPr="007659D0" w:rsidRDefault="007072CE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3817C5BC" w14:textId="77777777" w:rsidR="007072CE" w:rsidRPr="007659D0" w:rsidRDefault="007072CE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3098FCC" w14:textId="77777777" w:rsidR="007072CE" w:rsidRPr="007659D0" w:rsidRDefault="007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W w:w="8325" w:type="dxa"/>
        <w:tblInd w:w="450" w:type="dxa"/>
        <w:tblLook w:val="0000" w:firstRow="0" w:lastRow="0" w:firstColumn="0" w:lastColumn="0" w:noHBand="0" w:noVBand="0"/>
      </w:tblPr>
      <w:tblGrid>
        <w:gridCol w:w="5390"/>
        <w:gridCol w:w="2260"/>
        <w:gridCol w:w="675"/>
      </w:tblGrid>
      <w:tr w:rsidR="007072CE" w:rsidRPr="007659D0" w14:paraId="2EB7CD69" w14:textId="77777777" w:rsidTr="003966A5">
        <w:tc>
          <w:tcPr>
            <w:tcW w:w="5390" w:type="dxa"/>
            <w:shd w:val="clear" w:color="auto" w:fill="auto"/>
            <w:vAlign w:val="bottom"/>
          </w:tcPr>
          <w:p w14:paraId="20DE3810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</w:t>
            </w:r>
          </w:p>
        </w:tc>
        <w:tc>
          <w:tcPr>
            <w:tcW w:w="2260" w:type="dxa"/>
          </w:tcPr>
          <w:p w14:paraId="08198513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612EA6A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7072CE" w:rsidRPr="007659D0" w14:paraId="35D59D88" w14:textId="77777777" w:rsidTr="003966A5">
        <w:tc>
          <w:tcPr>
            <w:tcW w:w="5390" w:type="dxa"/>
            <w:shd w:val="clear" w:color="auto" w:fill="auto"/>
            <w:vAlign w:val="bottom"/>
          </w:tcPr>
          <w:p w14:paraId="5C4FF402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260" w:type="dxa"/>
          </w:tcPr>
          <w:p w14:paraId="0250D9C8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2BF7417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ปี</w:t>
            </w:r>
          </w:p>
        </w:tc>
      </w:tr>
    </w:tbl>
    <w:p w14:paraId="2E7A9A12" w14:textId="30757B88" w:rsidR="00865F84" w:rsidRPr="007659D0" w:rsidRDefault="00865F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2610E5D4" w14:textId="289DCDCA" w:rsidR="00865F84" w:rsidRPr="007659D0" w:rsidRDefault="00865F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CCD96DD" w14:textId="7D38C1B7" w:rsidR="00E54FB9" w:rsidRPr="007659D0" w:rsidRDefault="00E54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1098440" w14:textId="2DEB2758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5237D37" w14:textId="3151199C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AC39981" w14:textId="57EE89BC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AB69FDA" w14:textId="084E44A8" w:rsidR="0004734A" w:rsidRPr="007659D0" w:rsidRDefault="0004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1CE4C9C6" w14:textId="26F77C85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9B1134" w:rsidRPr="007659D0">
        <w:rPr>
          <w:rFonts w:asciiTheme="majorHAnsi" w:hAnsiTheme="majorHAnsi" w:cstheme="majorHAnsi" w:hint="cs"/>
          <w:sz w:val="30"/>
          <w:szCs w:val="30"/>
          <w:cs/>
        </w:rPr>
        <w:t>รวมถึงต้นทุนการกู้ยืม</w:t>
      </w:r>
      <w:r w:rsidR="00321FE0" w:rsidRPr="007659D0">
        <w:rPr>
          <w:rFonts w:asciiTheme="majorHAnsi" w:hAnsiTheme="majorHAnsi" w:cstheme="majorHAnsi" w:hint="cs"/>
          <w:sz w:val="30"/>
          <w:szCs w:val="30"/>
          <w:cs/>
        </w:rPr>
        <w:t>และ</w:t>
      </w:r>
      <w:r w:rsidRPr="007659D0">
        <w:rPr>
          <w:rFonts w:asciiTheme="majorHAnsi" w:hAnsiTheme="majorHAnsi" w:cstheme="majorHAnsi"/>
          <w:spacing w:val="13"/>
          <w:sz w:val="30"/>
          <w:szCs w:val="30"/>
          <w:cs/>
        </w:rPr>
        <w:t>ต้นทุนในการรื้อถอน</w:t>
      </w:r>
      <w:r w:rsidRPr="007659D0">
        <w:rPr>
          <w:rFonts w:asciiTheme="majorHAnsi" w:hAnsiTheme="majorHAnsi" w:cstheme="majorHAnsi"/>
          <w:spacing w:val="13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pacing w:val="13"/>
          <w:sz w:val="30"/>
          <w:szCs w:val="30"/>
          <w:cs/>
        </w:rPr>
        <w:t>การขนย้าย</w:t>
      </w:r>
      <w:r w:rsidR="00321FE0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184964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ให้ถือว่า</w:t>
      </w:r>
      <w:r w:rsidR="008969D2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F02F7FF" w14:textId="77777777" w:rsidR="00321FE0" w:rsidRPr="007659D0" w:rsidRDefault="0032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01D7797" w14:textId="6C466D92" w:rsidR="000719F0" w:rsidRPr="007659D0" w:rsidRDefault="00321FE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39A58B" w14:textId="40B63AA4" w:rsidR="000719F0" w:rsidRPr="007659D0" w:rsidRDefault="000719F0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</w:p>
    <w:p w14:paraId="49C4A54D" w14:textId="204719EA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0669CB" w14:textId="62B9E206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9155D06" w14:textId="6AEB7D74" w:rsidR="000719F0" w:rsidRPr="007659D0" w:rsidRDefault="000719F0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659D0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 xml:space="preserve">อาคารและอุปกรณ์  </w:t>
      </w:r>
      <w:r w:rsidR="00321FE0" w:rsidRPr="007659D0">
        <w:rPr>
          <w:rFonts w:asciiTheme="majorHAnsi" w:hAnsiTheme="majorHAnsi" w:cstheme="majorHAnsi" w:hint="cs"/>
          <w:color w:val="auto"/>
          <w:sz w:val="30"/>
          <w:szCs w:val="30"/>
          <w:cs/>
        </w:rPr>
        <w:t>เมื่อ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</w:t>
      </w:r>
      <w:r w:rsidR="00E66893" w:rsidRPr="007659D0">
        <w:rPr>
          <w:rFonts w:asciiTheme="majorHAnsi" w:hAnsiTheme="majorHAnsi" w:cstheme="majorHAnsi" w:hint="cs"/>
          <w:color w:val="auto"/>
          <w:sz w:val="30"/>
          <w:szCs w:val="30"/>
          <w:cs/>
        </w:rPr>
        <w:t>เป็นประจำ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ใน</w:t>
      </w:r>
      <w:r w:rsidR="00184964">
        <w:rPr>
          <w:rFonts w:asciiTheme="majorHAnsi" w:hAnsiTheme="majorHAnsi" w:cstheme="majorHAnsi"/>
          <w:color w:val="auto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การซ่อมบำรุงที่ดิน</w:t>
      </w:r>
      <w:r w:rsidRPr="007659D0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83CDAA7" w14:textId="47D05C28" w:rsidR="00CF500F" w:rsidRPr="007659D0" w:rsidRDefault="00CF5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F6C371C" w14:textId="158AF914" w:rsidR="00DC13A8" w:rsidRPr="007659D0" w:rsidRDefault="00DC1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F8227D2" w14:textId="77777777" w:rsidR="00DC13A8" w:rsidRPr="007659D0" w:rsidRDefault="00DC1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3771C71" w14:textId="1CE18FEE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ค่าเสื่อมราคา</w:t>
      </w:r>
    </w:p>
    <w:p w14:paraId="0B8ACBD5" w14:textId="145B53C9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D29A27D" w14:textId="53A0485C" w:rsidR="00321FE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/>
          <w:spacing w:val="-6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>โดยประมาณของ</w:t>
      </w:r>
      <w:r w:rsidR="00321FE0" w:rsidRPr="007659D0">
        <w:rPr>
          <w:rFonts w:asciiTheme="majorHAnsi" w:hAnsiTheme="majorHAnsi" w:cstheme="majorHAnsi" w:hint="cs"/>
          <w:spacing w:val="-6"/>
          <w:sz w:val="30"/>
          <w:szCs w:val="30"/>
          <w:cs/>
        </w:rPr>
        <w:t>แต่ละส่วน</w:t>
      </w: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ประกอบของสินทรัพย์ </w:t>
      </w:r>
      <w:r w:rsidR="00321FE0" w:rsidRPr="007659D0">
        <w:rPr>
          <w:rFonts w:asciiTheme="majorHAnsi" w:hAnsiTheme="majorHAnsi"/>
          <w:spacing w:val="-6"/>
          <w:sz w:val="30"/>
          <w:szCs w:val="30"/>
          <w:cs/>
        </w:rPr>
        <w:t xml:space="preserve">และรับรู้ในกำไรหรือขาดทุน </w:t>
      </w:r>
      <w:r w:rsidR="00321FE0" w:rsidRPr="007659D0">
        <w:rPr>
          <w:rFonts w:asciiTheme="majorHAnsi" w:hAnsiTheme="majorHAnsi" w:hint="cs"/>
          <w:spacing w:val="-6"/>
          <w:sz w:val="30"/>
          <w:szCs w:val="30"/>
          <w:cs/>
        </w:rPr>
        <w:t>ทั้งนี้</w:t>
      </w:r>
      <w:r w:rsidR="007072CE" w:rsidRPr="007659D0">
        <w:rPr>
          <w:rFonts w:asciiTheme="majorHAnsi" w:hAnsiTheme="majorHAnsi" w:hint="cs"/>
          <w:spacing w:val="-6"/>
          <w:sz w:val="30"/>
          <w:szCs w:val="30"/>
          <w:cs/>
        </w:rPr>
        <w:t xml:space="preserve"> </w:t>
      </w:r>
      <w:r w:rsidR="00321FE0" w:rsidRPr="007659D0">
        <w:rPr>
          <w:rFonts w:asciiTheme="majorHAnsi" w:hAnsiTheme="majorHAnsi" w:hint="cs"/>
          <w:spacing w:val="-6"/>
          <w:sz w:val="30"/>
          <w:szCs w:val="30"/>
          <w:cs/>
        </w:rPr>
        <w:t>กลุ่มบริษัท</w:t>
      </w:r>
      <w:r w:rsidR="00321FE0" w:rsidRPr="007659D0">
        <w:rPr>
          <w:rFonts w:asciiTheme="majorHAnsi" w:hAnsiTheme="majorHAnsi"/>
          <w:spacing w:val="-6"/>
          <w:sz w:val="30"/>
          <w:szCs w:val="30"/>
          <w:cs/>
        </w:rPr>
        <w:t>ไม่คิดค่าเสื่อมราคาสำหรับ</w:t>
      </w:r>
      <w:r w:rsidR="002809CD" w:rsidRPr="007659D0">
        <w:rPr>
          <w:rFonts w:asciiTheme="majorHAnsi" w:hAnsiTheme="majorHAnsi" w:hint="cs"/>
          <w:spacing w:val="-6"/>
          <w:sz w:val="30"/>
          <w:szCs w:val="30"/>
          <w:cs/>
        </w:rPr>
        <w:t xml:space="preserve">ที่ดิน </w:t>
      </w:r>
      <w:r w:rsidR="00321FE0" w:rsidRPr="007659D0">
        <w:rPr>
          <w:rFonts w:asciiTheme="majorHAnsi" w:hAnsiTheme="majorHAnsi"/>
          <w:spacing w:val="-6"/>
          <w:sz w:val="30"/>
          <w:szCs w:val="30"/>
          <w:cs/>
        </w:rPr>
        <w:t>สินทรัพย์ระหว่างก่อสร้างและติดตั้ง</w:t>
      </w:r>
    </w:p>
    <w:p w14:paraId="0F2F8A0A" w14:textId="77777777" w:rsidR="00321FE0" w:rsidRPr="007659D0" w:rsidRDefault="00321FE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/>
          <w:spacing w:val="-6"/>
          <w:sz w:val="30"/>
          <w:szCs w:val="30"/>
        </w:rPr>
      </w:pPr>
    </w:p>
    <w:p w14:paraId="17C674F1" w14:textId="114B41FF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 w:cstheme="majorHAnsi"/>
          <w:b/>
          <w:bCs/>
          <w:color w:val="0000FF"/>
          <w:spacing w:val="-6"/>
          <w:sz w:val="30"/>
          <w:szCs w:val="30"/>
        </w:rPr>
      </w:pP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350" w:type="dxa"/>
        <w:tblInd w:w="450" w:type="dxa"/>
        <w:tblLook w:val="0000" w:firstRow="0" w:lastRow="0" w:firstColumn="0" w:lastColumn="0" w:noHBand="0" w:noVBand="0"/>
      </w:tblPr>
      <w:tblGrid>
        <w:gridCol w:w="6480"/>
        <w:gridCol w:w="1195"/>
        <w:gridCol w:w="675"/>
      </w:tblGrid>
      <w:tr w:rsidR="000719F0" w:rsidRPr="007659D0" w14:paraId="264CA9F6" w14:textId="1ECF698F" w:rsidTr="003966A5">
        <w:tc>
          <w:tcPr>
            <w:tcW w:w="6480" w:type="dxa"/>
            <w:vAlign w:val="bottom"/>
          </w:tcPr>
          <w:p w14:paraId="077A1E7B" w14:textId="4B0FEBA8" w:rsidR="000719F0" w:rsidRPr="007659D0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</w:t>
            </w:r>
            <w:r w:rsidR="004A6242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72EFFD5E" w14:textId="4CFF2C75" w:rsidR="000719F0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10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BD7F130" w14:textId="24319FE2" w:rsidR="000719F0" w:rsidRPr="007659D0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0719F0" w:rsidRPr="007659D0" w14:paraId="2A140CF3" w14:textId="11562622" w:rsidTr="003966A5">
        <w:tc>
          <w:tcPr>
            <w:tcW w:w="6480" w:type="dxa"/>
            <w:vAlign w:val="bottom"/>
          </w:tcPr>
          <w:p w14:paraId="66210F04" w14:textId="337F0A77" w:rsidR="000719F0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ถังบรรจุแก๊สและอุปกรณ์แก๊ส</w:t>
            </w:r>
          </w:p>
        </w:tc>
        <w:tc>
          <w:tcPr>
            <w:tcW w:w="1195" w:type="dxa"/>
          </w:tcPr>
          <w:p w14:paraId="1D4A05B1" w14:textId="2260B5F3" w:rsidR="000719F0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ถึง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BC906BB" w14:textId="36DB2CE5" w:rsidR="000719F0" w:rsidRPr="007659D0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7659D0" w14:paraId="7665080F" w14:textId="59668DE0" w:rsidTr="003966A5">
        <w:tc>
          <w:tcPr>
            <w:tcW w:w="6480" w:type="dxa"/>
            <w:shd w:val="clear" w:color="auto" w:fill="auto"/>
            <w:vAlign w:val="bottom"/>
          </w:tcPr>
          <w:p w14:paraId="12393D57" w14:textId="633CC957" w:rsidR="004A6242" w:rsidRPr="007659D0" w:rsidRDefault="00A7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เครื่องจักร </w:t>
            </w:r>
            <w:r w:rsidR="00FD546E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เครื่องมือ อุปกรณ์ </w:t>
            </w:r>
            <w:r w:rsidR="004A6242"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38F2FEF5" w14:textId="1CD07E79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ถึง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D2BDA5D" w14:textId="18F533FF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7659D0" w14:paraId="7A4EC393" w14:textId="679E0D4F" w:rsidTr="003966A5">
        <w:tc>
          <w:tcPr>
            <w:tcW w:w="6480" w:type="dxa"/>
            <w:shd w:val="clear" w:color="auto" w:fill="auto"/>
            <w:vAlign w:val="bottom"/>
          </w:tcPr>
          <w:p w14:paraId="1CF32555" w14:textId="7C967F70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EBE75A" w14:textId="6126F79D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13172763" w14:textId="379198C2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00550B58" w14:textId="7C5FC1A7" w:rsidR="00423EF5" w:rsidRPr="007659D0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59A0D5A1" w14:textId="31680CBB" w:rsidR="000719F0" w:rsidRPr="007659D0" w:rsidRDefault="007072C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115F0C54" w14:textId="2042E4E9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41548F31" w14:textId="1F2B370A" w:rsidR="002F6102" w:rsidRPr="007659D0" w:rsidRDefault="002F610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</w:t>
      </w: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>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 </w:t>
      </w:r>
    </w:p>
    <w:p w14:paraId="19323CE2" w14:textId="77777777" w:rsidR="002F6102" w:rsidRPr="007659D0" w:rsidRDefault="002F6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pacing w:val="-10"/>
          <w:sz w:val="30"/>
          <w:szCs w:val="30"/>
        </w:rPr>
      </w:pPr>
    </w:p>
    <w:p w14:paraId="06689AAF" w14:textId="2C015EFB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ค่าความนิยม</w:t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 xml:space="preserve">วัดมูลค่าด้วยวิธีราคาทุนหักขาดทุนจากการด้อยค่าสะสม </w:t>
      </w:r>
      <w:r w:rsidR="007072CE" w:rsidRPr="007659D0">
        <w:rPr>
          <w:rFonts w:asciiTheme="majorHAnsi" w:hAnsiTheme="majorHAnsi" w:cstheme="majorHAnsi" w:hint="cs"/>
          <w:spacing w:val="-10"/>
          <w:sz w:val="30"/>
          <w:szCs w:val="30"/>
          <w:cs/>
        </w:rPr>
        <w:t>โดยค่าความนิยมของ</w:t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>เงินลงทุนที่บันทึกตาม</w:t>
      </w:r>
      <w:r w:rsidR="00184964">
        <w:rPr>
          <w:rFonts w:asciiTheme="majorHAnsi" w:hAnsiTheme="majorHAnsi" w:cstheme="majorHAnsi"/>
          <w:spacing w:val="-10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>วิธีส่วนได้เสีย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รวมอยู่ในมูลค่าตามบัญชีของเงินลงทุน</w:t>
      </w:r>
      <w:r w:rsidRPr="007659D0">
        <w:rPr>
          <w:rFonts w:asciiTheme="majorHAnsi" w:hAnsiTheme="majorHAnsi" w:cstheme="majorHAnsi"/>
          <w:spacing w:val="-4"/>
          <w:sz w:val="30"/>
          <w:szCs w:val="30"/>
        </w:rPr>
        <w:t xml:space="preserve"> </w:t>
      </w:r>
    </w:p>
    <w:p w14:paraId="7602D4D7" w14:textId="2E050C56" w:rsidR="00104FBD" w:rsidRPr="007659D0" w:rsidRDefault="00104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  <w:cs/>
        </w:rPr>
      </w:pPr>
    </w:p>
    <w:p w14:paraId="38580EFC" w14:textId="77966E0E" w:rsidR="007072CE" w:rsidRPr="007659D0" w:rsidRDefault="007072C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29B13B2E" w14:textId="19727452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48177941" w14:textId="12B71124" w:rsidR="0060781C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="007072CE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35CA3" w:rsidRPr="007659D0">
        <w:rPr>
          <w:rFonts w:asciiTheme="majorHAnsi" w:hAnsiTheme="majorHAnsi" w:cstheme="majorHAns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7659D0">
        <w:rPr>
          <w:rFonts w:asciiTheme="majorHAnsi" w:hAnsiTheme="majorHAnsi" w:cstheme="majorHAnsi"/>
          <w:sz w:val="30"/>
          <w:szCs w:val="30"/>
          <w:cs/>
        </w:rPr>
        <w:t>ค่าตัดจำหน่ายคำนวณโดยวิธีเส้นตรง</w:t>
      </w:r>
      <w:r w:rsidRPr="007659D0">
        <w:rPr>
          <w:rFonts w:asciiTheme="majorHAnsi" w:hAnsiTheme="majorHAnsi" w:cstheme="majorHAnsi"/>
          <w:spacing w:val="-2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</w:t>
      </w:r>
      <w:r w:rsidR="0060781C" w:rsidRPr="007659D0">
        <w:rPr>
          <w:rFonts w:asciiTheme="majorHAnsi" w:hAnsiTheme="majorHAnsi"/>
          <w:spacing w:val="-2"/>
          <w:sz w:val="30"/>
          <w:szCs w:val="30"/>
          <w:cs/>
        </w:rPr>
        <w:t>และรับรู้ในกำไรหรือขาดทุน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070E4C5B" w14:textId="77777777" w:rsidR="00DC13A8" w:rsidRPr="007659D0" w:rsidRDefault="00DC13A8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F7B713C" w14:textId="74D8C200" w:rsidR="000719F0" w:rsidRPr="007659D0" w:rsidRDefault="0060781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 w:hint="cs"/>
          <w:sz w:val="30"/>
          <w:szCs w:val="30"/>
          <w:cs/>
        </w:rPr>
        <w:t>ประมาณการ</w:t>
      </w:r>
      <w:r w:rsidR="000719F0" w:rsidRPr="007659D0">
        <w:rPr>
          <w:rFonts w:asciiTheme="majorHAnsi" w:hAnsiTheme="majorHAnsi" w:cstheme="majorHAnsi"/>
          <w:sz w:val="30"/>
          <w:szCs w:val="30"/>
          <w:cs/>
        </w:rPr>
        <w:t>ระยะเวลาที่คาดว่าจะได้รับประโยชน์</w:t>
      </w:r>
      <w:r w:rsidR="0092491D" w:rsidRPr="007659D0">
        <w:rPr>
          <w:rFonts w:asciiTheme="majorHAnsi" w:hAnsiTheme="majorHAnsi" w:cstheme="majorHAnsi" w:hint="cs"/>
          <w:sz w:val="30"/>
          <w:szCs w:val="30"/>
          <w:cs/>
        </w:rPr>
        <w:t>แสดงได้ดังนี้</w:t>
      </w:r>
    </w:p>
    <w:p w14:paraId="379812CF" w14:textId="5C4F22CF" w:rsidR="0092491D" w:rsidRPr="007659D0" w:rsidRDefault="0092491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tbl>
      <w:tblPr>
        <w:tblW w:w="9010" w:type="dxa"/>
        <w:tblInd w:w="450" w:type="dxa"/>
        <w:tblLook w:val="0000" w:firstRow="0" w:lastRow="0" w:firstColumn="0" w:lastColumn="0" w:noHBand="0" w:noVBand="0"/>
      </w:tblPr>
      <w:tblGrid>
        <w:gridCol w:w="6480"/>
        <w:gridCol w:w="1195"/>
        <w:gridCol w:w="1335"/>
      </w:tblGrid>
      <w:tr w:rsidR="00FB1900" w:rsidRPr="007659D0" w14:paraId="435F4D3D" w14:textId="539D7858" w:rsidTr="003966A5">
        <w:tc>
          <w:tcPr>
            <w:tcW w:w="6480" w:type="dxa"/>
            <w:vAlign w:val="bottom"/>
          </w:tcPr>
          <w:p w14:paraId="213D21A3" w14:textId="42091E28" w:rsidR="00FB1900" w:rsidRPr="007659D0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1403C43" w14:textId="2A18723E" w:rsidR="00FB1900" w:rsidRPr="007659D0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 xml:space="preserve">ถึง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1335" w:type="dxa"/>
          </w:tcPr>
          <w:p w14:paraId="5854AC35" w14:textId="5DF9CF95" w:rsidR="00FB1900" w:rsidRPr="007659D0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7E2290" w:rsidRPr="007659D0" w14:paraId="25490340" w14:textId="77777777" w:rsidTr="003966A5">
        <w:tc>
          <w:tcPr>
            <w:tcW w:w="6480" w:type="dxa"/>
            <w:vAlign w:val="bottom"/>
          </w:tcPr>
          <w:p w14:paraId="13BD3D1E" w14:textId="77777777" w:rsidR="007E2290" w:rsidRPr="007659D0" w:rsidRDefault="007E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/>
                <w:sz w:val="30"/>
                <w:szCs w:val="30"/>
              </w:rPr>
            </w:pPr>
          </w:p>
          <w:p w14:paraId="272F0CC2" w14:textId="1454C95A" w:rsidR="00724E29" w:rsidRPr="007659D0" w:rsidRDefault="0072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53093EE0" w14:textId="77777777" w:rsidR="007E2290" w:rsidRPr="007659D0" w:rsidRDefault="007E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4BDED65" w14:textId="77777777" w:rsidR="007E2290" w:rsidRPr="007659D0" w:rsidRDefault="007E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</w:tbl>
    <w:p w14:paraId="4B002EA7" w14:textId="6426D3CC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สัญญาเช่า</w:t>
      </w:r>
    </w:p>
    <w:p w14:paraId="26E92CDD" w14:textId="40982143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AB7A369" w14:textId="2BB15B0F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 xml:space="preserve"> เมื่อ</w:t>
      </w:r>
      <w:r w:rsidRPr="007659D0">
        <w:rPr>
          <w:rFonts w:asciiTheme="majorHAnsi" w:hAnsiTheme="majorHAnsi" w:cstheme="majorHAns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3242F" w:rsidRPr="007659D0">
        <w:rPr>
          <w:rFonts w:asciiTheme="majorHAnsi" w:hAnsiTheme="majorHAns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42049FBA" w14:textId="67F83208" w:rsidR="000719F0" w:rsidRPr="007659D0" w:rsidRDefault="000719F0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46707F55" w14:textId="37051350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ในฐานะผู้เช่า</w:t>
      </w:r>
    </w:p>
    <w:p w14:paraId="64D1B4C5" w14:textId="58C2A553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10E20D" w14:textId="7B2E8F54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>ของแต่ละส่วนประกอบ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สำหรับสัญญาเช่าอสังหาริมทรัพย์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>ทั้งหมด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6D8A8A3A" w14:textId="00EE7B95" w:rsidR="008A6C43" w:rsidRPr="007659D0" w:rsidRDefault="008A6C43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0058EED1" w14:textId="364D96E3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546E7C" w:rsidRPr="007659D0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C1F4C42" w14:textId="59A25A48" w:rsidR="00BA7494" w:rsidRPr="007659D0" w:rsidRDefault="00BA7494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009AC487" w14:textId="08B6829E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546E7C" w:rsidRPr="007659D0">
        <w:rPr>
          <w:rFonts w:asciiTheme="majorHAnsi" w:hAnsiTheme="majorHAnsi" w:cstheme="majorHAnsi"/>
          <w:b/>
          <w:sz w:val="30"/>
          <w:szCs w:val="30"/>
        </w:rPr>
        <w:br/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33242F" w:rsidRPr="007659D0">
        <w:rPr>
          <w:rFonts w:asciiTheme="majorHAnsi" w:hAnsiTheme="majorHAnsi" w:cstheme="majorHAnsi" w:hint="cs"/>
          <w:b/>
          <w:sz w:val="30"/>
          <w:szCs w:val="30"/>
          <w:cs/>
        </w:rPr>
        <w:t>จ่ายล่วงหน้า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รวมกับต้นทุนทางตรงเริ่มแรก</w:t>
      </w:r>
      <w:r w:rsidR="0033242F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</w:t>
      </w:r>
      <w:r w:rsidR="0033242F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86A404F" w14:textId="019D3055" w:rsidR="00651E50" w:rsidRPr="007659D0" w:rsidRDefault="0065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sz w:val="30"/>
          <w:szCs w:val="30"/>
          <w:cs/>
        </w:rPr>
      </w:pPr>
    </w:p>
    <w:p w14:paraId="699ACC70" w14:textId="6738C678" w:rsidR="00546E7C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C86E47" w:rsidRPr="007659D0">
        <w:rPr>
          <w:rFonts w:asciiTheme="majorHAnsi" w:hAnsiTheme="majorHAnsi" w:cstheme="majorHAnsi" w:hint="cs"/>
          <w:b/>
          <w:sz w:val="30"/>
          <w:szCs w:val="30"/>
          <w:cs/>
        </w:rPr>
        <w:t>ต้องจ่าย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ทั้งหมดตาม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สัญญา</w:t>
      </w:r>
      <w:r w:rsidR="00C86E47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ทั้งนี้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กลุ่มบริษัท</w:t>
      </w:r>
      <w:r w:rsidR="00546E7C" w:rsidRPr="007659D0">
        <w:rPr>
          <w:rFonts w:asciiTheme="majorHAnsi" w:hAnsiTheme="majorHAnsi" w:cstheme="majorHAnsi" w:hint="cs"/>
          <w:b/>
          <w:sz w:val="30"/>
          <w:szCs w:val="30"/>
          <w:cs/>
        </w:rPr>
        <w:t>ใ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ช้อัตราดอกเบี้ยเงินกู้ยืมส่วนเพิ่มของกลุ่มบริษัท</w:t>
      </w:r>
      <w:r w:rsidR="007D2605">
        <w:rPr>
          <w:rFonts w:asciiTheme="majorHAnsi" w:hAnsiTheme="majorHAnsi" w:cstheme="majorHAnsi" w:hint="cs"/>
          <w:b/>
          <w:sz w:val="30"/>
          <w:szCs w:val="30"/>
          <w:cs/>
        </w:rPr>
        <w:t>หรืออัตราดอกเบี้ยตามนัยของสัญญาเช่า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ในการคิดลดเป็นมูลค่าปัจจุบัน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66726D" w14:textId="77777777" w:rsidR="00834D73" w:rsidRPr="007659D0" w:rsidRDefault="00834D73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D167910" w14:textId="2639695F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6A2E98" w:rsidRPr="007659D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>จะถูกวัดมูลค่าใหม่เมื่อมีการเปลี่ยนแปลงสัญญาเช่าหรือ</w:t>
      </w:r>
      <w:r w:rsidR="00AF1830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มี</w:t>
      </w:r>
      <w:r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>การเปลี่ยนแปลงการประเมินการ</w:t>
      </w:r>
      <w:r w:rsidR="00AF1830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เลือก</w:t>
      </w:r>
      <w:r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>ใช้สิทธิ</w:t>
      </w:r>
      <w:r w:rsidR="00AF1830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ที่ระบุในสัญญา</w:t>
      </w:r>
      <w:r w:rsidR="00C86E47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เช่า</w:t>
      </w:r>
      <w:r w:rsidR="006A2E98"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6DDC27F" w14:textId="05DFCBFE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b/>
          <w:i/>
          <w:iCs/>
          <w:sz w:val="30"/>
          <w:szCs w:val="30"/>
          <w:cs/>
        </w:rPr>
        <w:t>ในฐานะผู้ให้เช่า</w:t>
      </w:r>
    </w:p>
    <w:p w14:paraId="28474EFB" w14:textId="75A17290" w:rsidR="00651E50" w:rsidRPr="007659D0" w:rsidRDefault="00651E5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37628716" w14:textId="1F1F58F5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96C0D11" w14:textId="4C5CDD4B" w:rsidR="00746BE3" w:rsidRPr="007659D0" w:rsidRDefault="00746BE3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5D1CC9B" w14:textId="2A30F5E2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ณ วันเริ่มต้นของสัญญา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ให้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เช่า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กลุ่มบริษัท</w:t>
      </w:r>
      <w:r w:rsidR="00AF1830" w:rsidRPr="007659D0">
        <w:rPr>
          <w:rFonts w:asciiTheme="majorHAnsi" w:hAnsiTheme="majorHAnsi" w:hint="cs"/>
          <w:b/>
          <w:sz w:val="30"/>
          <w:szCs w:val="30"/>
          <w:cs/>
        </w:rPr>
        <w:t>พิจารณาจัดประเภทสัญญาเช่า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ที่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ที่ไม่เข้าเงื่อนไข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CA337CB" w14:textId="34CE697A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20818D3F" w14:textId="51FFC793" w:rsidR="000A683F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กลุ่มบริษัทรับรู้ค่าเช่า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รับ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จากสัญญาเช่าดำเนินงาน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ในกำไรหรือขาดทุน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659D0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ค่าเช่าที่อาจเกิดขึ้นรับรู้เป็นรายได้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อื่น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ในรอบระยะเวลาบัญชีที่ได้รับ </w:t>
      </w:r>
    </w:p>
    <w:p w14:paraId="4FD16BBD" w14:textId="77777777" w:rsidR="00AF1830" w:rsidRPr="007659D0" w:rsidRDefault="00AF183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164F854C" w14:textId="63591084" w:rsidR="00CE6AB7" w:rsidRPr="007659D0" w:rsidRDefault="00CE6AB7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3B97C2B" w14:textId="6ADB8EDD" w:rsidR="00CE6AB7" w:rsidRPr="007659D0" w:rsidRDefault="00CE6AB7" w:rsidP="007D260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70178" w14:textId="0801183B" w:rsidR="00C8539F" w:rsidRPr="007659D0" w:rsidRDefault="00CE6AB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</w:rPr>
        <w:br/>
      </w:r>
      <w:r w:rsidRPr="007659D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B73807" w:rsidRPr="007659D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  <w:r w:rsidR="00E17789" w:rsidRPr="007659D0">
        <w:rPr>
          <w:rFonts w:asciiTheme="majorBidi" w:hAnsiTheme="majorBidi" w:cstheme="majorBidi"/>
          <w:sz w:val="30"/>
          <w:szCs w:val="30"/>
          <w:cs/>
        </w:rPr>
        <w:t xml:space="preserve">สำหรับค่าความนิยมจะประมาณมูลค่าที่คาดว่าจะได้รับคืนทุกปี ในช่วงเวลาเดียวกัน </w:t>
      </w:r>
      <w:r w:rsidR="00B73807" w:rsidRPr="007659D0">
        <w:rPr>
          <w:rFonts w:asciiTheme="majorBidi" w:hAnsi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r w:rsidR="003850CC" w:rsidRPr="007659D0">
        <w:rPr>
          <w:rFonts w:asciiTheme="majorBidi" w:hAnsiTheme="majorBidi"/>
          <w:sz w:val="30"/>
          <w:szCs w:val="30"/>
          <w:cs/>
        </w:rPr>
        <w:br/>
      </w:r>
      <w:r w:rsidR="00E17789" w:rsidRPr="007659D0">
        <w:rPr>
          <w:rFonts w:asciiTheme="majorBidi" w:hAnsiTheme="majorBidi"/>
          <w:sz w:val="30"/>
          <w:szCs w:val="30"/>
          <w:cs/>
        </w:rPr>
        <w:t>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B73807" w:rsidRPr="007659D0">
        <w:rPr>
          <w:rFonts w:asciiTheme="majorBidi" w:hAnsiTheme="majorBidi" w:hint="cs"/>
          <w:sz w:val="30"/>
          <w:szCs w:val="30"/>
          <w:cs/>
        </w:rPr>
        <w:t xml:space="preserve"> </w:t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="003850CC" w:rsidRPr="007659D0">
        <w:rPr>
          <w:rFonts w:asciiTheme="majorBidi" w:hAnsiTheme="majorBidi" w:cstheme="majorBidi"/>
          <w:sz w:val="30"/>
          <w:szCs w:val="30"/>
          <w:cs/>
        </w:rPr>
        <w:br/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652087">
        <w:rPr>
          <w:rFonts w:asciiTheme="majorBidi" w:hAnsiTheme="majorBidi" w:cstheme="majorBidi"/>
          <w:sz w:val="30"/>
          <w:szCs w:val="30"/>
          <w:cs/>
        </w:rPr>
        <w:br/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 xml:space="preserve">การคำนวณมูลค่าที่คาดว่าจะได้รับคืน </w:t>
      </w:r>
      <w:r w:rsidR="00C8539F" w:rsidRPr="007659D0">
        <w:rPr>
          <w:rFonts w:asciiTheme="majorBidi" w:hAnsi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652087">
        <w:rPr>
          <w:rFonts w:asciiTheme="majorBidi" w:hAnsiTheme="majorBidi"/>
          <w:sz w:val="30"/>
          <w:szCs w:val="30"/>
          <w:cs/>
        </w:rPr>
        <w:br/>
      </w:r>
      <w:r w:rsidR="00C8539F" w:rsidRPr="007D2605">
        <w:rPr>
          <w:rFonts w:asciiTheme="majorBidi" w:hAnsiTheme="majorBidi"/>
          <w:spacing w:val="-4"/>
          <w:sz w:val="30"/>
          <w:szCs w:val="30"/>
          <w:cs/>
        </w:rPr>
        <w:t xml:space="preserve">กลับรายการ </w:t>
      </w:r>
      <w:r w:rsidR="00C8539F" w:rsidRPr="007D2605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</w:t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>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C8539F"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38E413A2" w14:textId="77777777" w:rsidR="00CF500F" w:rsidRPr="007659D0" w:rsidRDefault="00CF500F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4E5FFA" w14:textId="7AB7CA7C" w:rsidR="00CE6AB7" w:rsidRPr="007659D0" w:rsidRDefault="00CE6AB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E17789"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C79D099" w14:textId="522B152D" w:rsidR="00D81A29" w:rsidRPr="007659D0" w:rsidRDefault="00D81A29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F30CFB6" w14:textId="086E37D1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ผลประโยชน์ของพนักงาน</w:t>
      </w:r>
    </w:p>
    <w:p w14:paraId="1E9D4F10" w14:textId="07600580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3EED967" w14:textId="1B0E0950" w:rsidR="000719F0" w:rsidRPr="007659D0" w:rsidRDefault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โครงการสมทบเงิน</w:t>
      </w:r>
    </w:p>
    <w:p w14:paraId="4D170DEC" w14:textId="04880367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87DF7D8" w14:textId="59D84EB1" w:rsidR="000719F0" w:rsidRPr="007659D0" w:rsidRDefault="000719F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ภาระผูกพันในการสมทบเข้า</w:t>
      </w:r>
      <w:r w:rsidR="00161BD5" w:rsidRPr="007659D0">
        <w:rPr>
          <w:rFonts w:asciiTheme="majorHAnsi" w:hAnsiTheme="majorHAns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161BD5" w:rsidRPr="007659D0">
        <w:rPr>
          <w:rFonts w:asciiTheme="majorHAnsi" w:hAnsiTheme="majorHAnsi" w:hint="cs"/>
          <w:i/>
          <w:sz w:val="30"/>
          <w:szCs w:val="30"/>
          <w:cs/>
        </w:rPr>
        <w:t>กลุ่มบริษัท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827137" w14:textId="5F8CCCF5" w:rsidR="001A4953" w:rsidRPr="007659D0" w:rsidRDefault="001A495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</w:p>
    <w:p w14:paraId="20AE16B0" w14:textId="03CACB3D" w:rsidR="000719F0" w:rsidRPr="007659D0" w:rsidRDefault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โครงการผลประโยชน์ที่กำหนดไว้</w:t>
      </w:r>
    </w:p>
    <w:p w14:paraId="51A92A24" w14:textId="15E39FB5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6D2C596" w14:textId="0865F964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i/>
          <w:sz w:val="30"/>
          <w:szCs w:val="30"/>
          <w:cs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161BD5" w:rsidRPr="007659D0">
        <w:rPr>
          <w:rFonts w:asciiTheme="majorHAnsi" w:hAnsiTheme="majorHAnsi" w:cstheme="majorHAnsi" w:hint="cs"/>
          <w:i/>
          <w:sz w:val="30"/>
          <w:szCs w:val="30"/>
          <w:cs/>
        </w:rPr>
        <w:t>ซึ่ง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</w:t>
      </w:r>
      <w:r w:rsidR="003850CC" w:rsidRPr="007659D0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 xml:space="preserve">แต่ละหน่วยที่ประมาณการไว้ </w:t>
      </w:r>
    </w:p>
    <w:p w14:paraId="2EF2CC28" w14:textId="30D44FCB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338EEB01" w14:textId="4B1D148B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659D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กำไรหรือขาดทุนจากการประมาณการตาม</w:t>
      </w:r>
      <w:r w:rsidR="003850CC" w:rsidRPr="007659D0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7659D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0E5D73" w:rsidRPr="007659D0">
        <w:rPr>
          <w:rFonts w:asciiTheme="majorHAnsi" w:hAnsiTheme="majorHAnsi" w:cstheme="majorHAnsi"/>
          <w:i/>
          <w:sz w:val="30"/>
          <w:szCs w:val="30"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CDA625A" w14:textId="607E674D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6B88C313" w14:textId="0A6DC3A3" w:rsidR="00912163" w:rsidRPr="007659D0" w:rsidRDefault="000719F0" w:rsidP="007D2605">
      <w:pPr>
        <w:ind w:left="540"/>
        <w:jc w:val="thaiDistribute"/>
        <w:rPr>
          <w:sz w:val="30"/>
          <w:szCs w:val="30"/>
        </w:rPr>
      </w:pPr>
      <w:r w:rsidRPr="007659D0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FF70A0D" w14:textId="77777777" w:rsidR="00D9153B" w:rsidRPr="007659D0" w:rsidRDefault="00D9153B" w:rsidP="007D2605">
      <w:pPr>
        <w:ind w:left="540"/>
        <w:jc w:val="thaiDistribute"/>
        <w:rPr>
          <w:sz w:val="30"/>
          <w:szCs w:val="30"/>
        </w:rPr>
      </w:pPr>
    </w:p>
    <w:p w14:paraId="3EFE18D9" w14:textId="35AA0093" w:rsidR="00C55E7A" w:rsidRPr="007659D0" w:rsidRDefault="00C55E7A" w:rsidP="007D2605">
      <w:pPr>
        <w:ind w:left="540"/>
        <w:jc w:val="thaiDistribute"/>
        <w:rPr>
          <w:sz w:val="30"/>
          <w:szCs w:val="30"/>
        </w:rPr>
      </w:pPr>
      <w:r w:rsidRPr="007659D0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3850CC" w:rsidRPr="007659D0">
        <w:rPr>
          <w:sz w:val="30"/>
          <w:szCs w:val="30"/>
          <w:cs/>
        </w:rPr>
        <w:br/>
      </w:r>
      <w:r w:rsidRPr="007659D0">
        <w:rPr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397283" w14:textId="7AEF94EF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iCs/>
          <w:sz w:val="30"/>
          <w:szCs w:val="30"/>
        </w:rPr>
      </w:pPr>
    </w:p>
    <w:p w14:paraId="77EACD39" w14:textId="55E4C657" w:rsidR="000719F0" w:rsidRPr="007659D0" w:rsidRDefault="000719F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659D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หนี้สินรับรู้ด้วยมูลค่าที่คาดว่า</w:t>
      </w:r>
      <w:r w:rsidR="003850CC" w:rsidRPr="007659D0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7DD53A" w14:textId="32FF21D1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1092D16C" w14:textId="00C12566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B78E2D1" w14:textId="7CCAB244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b/>
          <w:bCs/>
          <w:color w:val="3535E3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="003850CC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</w:t>
      </w:r>
    </w:p>
    <w:p w14:paraId="17A249D0" w14:textId="313FBAF8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</w:p>
    <w:p w14:paraId="47F67AF7" w14:textId="02257F9E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ประมาณการค่าประกันความเสียหาย</w:t>
      </w:r>
    </w:p>
    <w:p w14:paraId="55D83DBB" w14:textId="739D7902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3C50D44" w14:textId="351B949B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14:paraId="1F8E0922" w14:textId="7E20D9F1" w:rsidR="000A683F" w:rsidRPr="007659D0" w:rsidRDefault="000A683F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0ECD864" w14:textId="342E68F3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  <w:r w:rsidR="00544F29" w:rsidRPr="007659D0">
        <w:rPr>
          <w:rFonts w:asciiTheme="majorHAnsi" w:hAnsiTheme="majorHAnsi" w:cstheme="majorHAnsi"/>
          <w:iCs/>
          <w:sz w:val="30"/>
          <w:szCs w:val="30"/>
        </w:rPr>
        <w:t xml:space="preserve"> </w:t>
      </w:r>
    </w:p>
    <w:p w14:paraId="0936331F" w14:textId="737D1481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F53E7FA" w14:textId="73C5DE1F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</w:t>
      </w:r>
      <w:r w:rsidR="00A05A3C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CB0C8C3" w14:textId="77777777" w:rsidR="00061C21" w:rsidRPr="007659D0" w:rsidRDefault="00061C21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C22413E" w14:textId="686E796C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92DB899" w14:textId="71351A2B" w:rsidR="000719F0" w:rsidRPr="007659D0" w:rsidRDefault="000719F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</w:rPr>
      </w:pPr>
    </w:p>
    <w:p w14:paraId="3A0F8D97" w14:textId="032166B3" w:rsidR="000719F0" w:rsidRPr="007659D0" w:rsidRDefault="000719F0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74C30"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336D806C" w14:textId="77F03219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4BEEF94" w14:textId="3BF9DC67" w:rsidR="0007315B" w:rsidRPr="007659D0" w:rsidRDefault="0007315B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B893AE0" w14:textId="77777777" w:rsidR="0007315B" w:rsidRPr="007659D0" w:rsidRDefault="0007315B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72C3D25" w14:textId="77777777" w:rsidR="006C0708" w:rsidRPr="007659D0" w:rsidRDefault="006C0708" w:rsidP="007D260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ดังนี้ </w:t>
      </w:r>
    </w:p>
    <w:p w14:paraId="27329B78" w14:textId="77777777" w:rsidR="006C0708" w:rsidRPr="007659D0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ข้อมูลระดับ </w:t>
      </w:r>
      <w:r w:rsidRPr="007659D0">
        <w:rPr>
          <w:rFonts w:asciiTheme="majorHAnsi" w:hAnsiTheme="majorHAnsi" w:cstheme="majorHAnsi"/>
          <w:sz w:val="30"/>
          <w:szCs w:val="30"/>
          <w:lang w:val="en-US" w:bidi="th-TH"/>
        </w:rPr>
        <w:t xml:space="preserve">1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B831B11" w14:textId="77777777" w:rsidR="006C0708" w:rsidRPr="007659D0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 2 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>1</w:t>
      </w:r>
    </w:p>
    <w:p w14:paraId="4FB23829" w14:textId="77777777" w:rsidR="006C0708" w:rsidRPr="007659D0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 3 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947840" w14:textId="77777777" w:rsidR="006C0708" w:rsidRPr="007659D0" w:rsidRDefault="006C0708" w:rsidP="007D2605">
      <w:pPr>
        <w:pStyle w:val="BodyText"/>
        <w:tabs>
          <w:tab w:val="clear" w:pos="454"/>
        </w:tabs>
        <w:spacing w:after="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537B591" w14:textId="52AF13B9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น</w:t>
      </w:r>
    </w:p>
    <w:p w14:paraId="7D2A2C4B" w14:textId="77777777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p w14:paraId="0E4AF57D" w14:textId="6CB88098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</w:t>
      </w:r>
      <w:r w:rsidRPr="007659D0">
        <w:rPr>
          <w:rFonts w:asciiTheme="majorHAnsi" w:hAnsiTheme="majorHAnsi" w:cstheme="majorHAnsi"/>
          <w:sz w:val="30"/>
          <w:szCs w:val="30"/>
          <w:cs/>
        </w:rPr>
        <w:t>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1B7A2B1" w14:textId="2382F4B7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0B9A240" w14:textId="2201CCC8" w:rsidR="000719F0" w:rsidRPr="007659D0" w:rsidRDefault="000719F0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652087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6C0708" w:rsidRPr="007659D0">
        <w:rPr>
          <w:rFonts w:asciiTheme="majorHAnsi" w:hAnsiTheme="majorHAnsi" w:cstheme="majorHAnsi" w:hint="cs"/>
          <w:sz w:val="30"/>
          <w:szCs w:val="30"/>
          <w:cs/>
        </w:rPr>
        <w:t>ของเครื่องมือทางการเงิน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ณ วันที่รับรู้รายการเมื่อเริ่มแรกแตกต่างจากราคาของการทำรายการ</w:t>
      </w:r>
      <w:r w:rsidR="006C0708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="006C0708" w:rsidRPr="007659D0">
        <w:rPr>
          <w:rFonts w:asciiTheme="majorHAnsi" w:hAnsiTheme="majorHAnsi"/>
          <w:sz w:val="30"/>
          <w:szCs w:val="30"/>
          <w:cs/>
        </w:rPr>
        <w:t>และรับรู้ในกำไรหรือขาดทุนทันที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6C0708" w:rsidRPr="007659D0">
        <w:rPr>
          <w:rFonts w:asciiTheme="majorHAnsi" w:hAnsiTheme="majorHAnsi"/>
          <w:sz w:val="30"/>
          <w:szCs w:val="30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6C0708" w:rsidRPr="007659D0">
        <w:rPr>
          <w:rFonts w:asciiTheme="majorHAnsi" w:hAnsiTheme="majorHAnsi"/>
          <w:sz w:val="30"/>
          <w:szCs w:val="30"/>
        </w:rPr>
        <w:t>3</w:t>
      </w:r>
      <w:r w:rsidR="006C0708" w:rsidRPr="007659D0">
        <w:rPr>
          <w:rFonts w:asciiTheme="majorHAnsi" w:hAnsiTheme="majorHAnsi"/>
          <w:sz w:val="30"/>
          <w:szCs w:val="30"/>
          <w:cs/>
        </w:rPr>
        <w:t xml:space="preserve"> ผลต่างดังกล่าวจะ</w:t>
      </w:r>
      <w:r w:rsidRPr="007659D0">
        <w:rPr>
          <w:rFonts w:asciiTheme="majorHAnsi" w:hAnsiTheme="majorHAnsi" w:cstheme="majorHAnsi"/>
          <w:sz w:val="30"/>
          <w:szCs w:val="30"/>
          <w:cs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6C0708" w:rsidRPr="007659D0">
        <w:rPr>
          <w:rFonts w:asciiTheme="majorHAnsi" w:hAnsiTheme="majorHAnsi"/>
          <w:sz w:val="30"/>
          <w:szCs w:val="30"/>
          <w:cs/>
        </w:rPr>
        <w:t>หรือจนกว่ามูลค่ายุติธรรมมีการโอนเปลี่ยนลำดับชั้น</w:t>
      </w:r>
      <w:r w:rsidRPr="007659D0">
        <w:rPr>
          <w:rFonts w:asciiTheme="majorHAnsi" w:hAnsiTheme="majorHAnsi" w:cstheme="majorHAnsi"/>
          <w:sz w:val="30"/>
          <w:szCs w:val="30"/>
          <w:cs/>
        </w:rPr>
        <w:t>หรือเมื่อรายการดังกล่าวสิ้นสุดลง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09EF3925" w14:textId="77777777" w:rsidR="006C0708" w:rsidRPr="007659D0" w:rsidRDefault="006C0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0117D00A" w14:textId="4A2B950D" w:rsidR="00570FFE" w:rsidRPr="007659D0" w:rsidRDefault="00570FF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ทุนเรือนหุ้น</w:t>
      </w:r>
    </w:p>
    <w:p w14:paraId="0994CEE0" w14:textId="0501DEF4" w:rsidR="00570FFE" w:rsidRPr="007659D0" w:rsidRDefault="00570FFE" w:rsidP="007D2605">
      <w:pPr>
        <w:pStyle w:val="BodyText"/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1268B" w14:textId="3F88BA42" w:rsidR="00570FFE" w:rsidRPr="007659D0" w:rsidRDefault="00570FFE" w:rsidP="007D2605">
      <w:pPr>
        <w:pStyle w:val="AccPolicyHeading"/>
        <w:ind w:hanging="108"/>
        <w:rPr>
          <w:rFonts w:cs="Angsana New"/>
          <w:sz w:val="30"/>
          <w:szCs w:val="30"/>
          <w:cs/>
        </w:rPr>
      </w:pPr>
      <w:r w:rsidRPr="007659D0">
        <w:rPr>
          <w:sz w:val="30"/>
          <w:szCs w:val="30"/>
          <w:cs/>
        </w:rPr>
        <w:t xml:space="preserve">  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FF0146F" w14:textId="5AA48CF3" w:rsidR="00C149F7" w:rsidRPr="007659D0" w:rsidRDefault="00C149F7" w:rsidP="007D2605">
      <w:pPr>
        <w:pStyle w:val="AccPolicyHeading"/>
        <w:ind w:hanging="108"/>
        <w:rPr>
          <w:rFonts w:cs="Angsana New"/>
          <w:sz w:val="30"/>
          <w:szCs w:val="30"/>
          <w:cs/>
        </w:rPr>
      </w:pPr>
    </w:p>
    <w:p w14:paraId="75C01D91" w14:textId="663B34F7" w:rsidR="0007315B" w:rsidRPr="007659D0" w:rsidRDefault="0007315B" w:rsidP="007D2605">
      <w:pPr>
        <w:pStyle w:val="AccPolicyHeading"/>
        <w:ind w:hanging="108"/>
        <w:rPr>
          <w:rFonts w:cs="Angsana New"/>
          <w:sz w:val="30"/>
          <w:szCs w:val="30"/>
          <w:cs/>
        </w:rPr>
      </w:pPr>
    </w:p>
    <w:p w14:paraId="086BDA26" w14:textId="2C9CA54B" w:rsidR="0007315B" w:rsidRPr="007659D0" w:rsidRDefault="0007315B" w:rsidP="007D2605">
      <w:pPr>
        <w:pStyle w:val="AccPolicyHeading"/>
        <w:ind w:hanging="108"/>
        <w:rPr>
          <w:rFonts w:cs="Angsana New"/>
          <w:sz w:val="30"/>
          <w:szCs w:val="30"/>
          <w:cs/>
        </w:rPr>
      </w:pPr>
    </w:p>
    <w:p w14:paraId="107DFEA6" w14:textId="4C9ED5F5" w:rsidR="0007315B" w:rsidRPr="007659D0" w:rsidRDefault="0007315B" w:rsidP="007D2605">
      <w:pPr>
        <w:pStyle w:val="AccPolicyHeading"/>
        <w:ind w:hanging="108"/>
        <w:rPr>
          <w:rFonts w:cs="Angsana New"/>
          <w:sz w:val="30"/>
          <w:szCs w:val="30"/>
          <w:cs/>
        </w:rPr>
      </w:pPr>
    </w:p>
    <w:p w14:paraId="048305ED" w14:textId="31871A7C" w:rsidR="0007315B" w:rsidRPr="007659D0" w:rsidRDefault="0007315B" w:rsidP="007D2605">
      <w:pPr>
        <w:pStyle w:val="AccPolicyHeading"/>
        <w:ind w:hanging="108"/>
        <w:rPr>
          <w:rFonts w:cs="Angsana New"/>
          <w:sz w:val="30"/>
          <w:szCs w:val="30"/>
          <w:cs/>
        </w:rPr>
      </w:pPr>
    </w:p>
    <w:p w14:paraId="270FC22B" w14:textId="77777777" w:rsidR="0007315B" w:rsidRPr="007659D0" w:rsidRDefault="0007315B" w:rsidP="007D2605">
      <w:pPr>
        <w:pStyle w:val="AccPolicyHeading"/>
        <w:ind w:hanging="108"/>
        <w:rPr>
          <w:rFonts w:cs="Angsana New"/>
          <w:sz w:val="30"/>
          <w:szCs w:val="30"/>
          <w:cs/>
          <w:lang w:val="en-US"/>
        </w:rPr>
      </w:pPr>
    </w:p>
    <w:p w14:paraId="0A5FC1EA" w14:textId="0D283C99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รายได้</w:t>
      </w:r>
      <w:r w:rsidR="00262383" w:rsidRPr="007659D0"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169EDBDE" w14:textId="2509DD44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B054AFA" w14:textId="472D12BF" w:rsidR="0030000B" w:rsidRPr="007659D0" w:rsidRDefault="0030000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7659D0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7659D0">
        <w:rPr>
          <w:rFonts w:asciiTheme="majorBidi" w:eastAsia="EucrosiaUPCBold" w:hAnsiTheme="majorBidi" w:cstheme="majorBidi" w:hint="cs"/>
          <w:i/>
          <w:iCs/>
          <w:cs/>
        </w:rPr>
        <w:t>รับรู้รายได้</w:t>
      </w:r>
    </w:p>
    <w:p w14:paraId="45514D0A" w14:textId="77777777" w:rsidR="0030000B" w:rsidRPr="007659D0" w:rsidRDefault="0030000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44E022F2" w14:textId="6ED62BAD" w:rsidR="001721D4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760972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0000B" w:rsidRPr="007659D0">
        <w:rPr>
          <w:rFonts w:asciiTheme="majorHAnsi" w:hAnsiTheme="majorHAnsi"/>
          <w:sz w:val="30"/>
          <w:szCs w:val="30"/>
          <w:cs/>
        </w:rPr>
        <w:t>รายได้ที่รับรู้ไม่รวม</w:t>
      </w:r>
      <w:r w:rsidRPr="007659D0">
        <w:rPr>
          <w:rFonts w:asciiTheme="majorHAnsi" w:hAnsiTheme="majorHAnsi" w:cstheme="majorHAnsi"/>
          <w:sz w:val="30"/>
          <w:szCs w:val="30"/>
          <w:cs/>
        </w:rPr>
        <w:t>ภาษีมูลค่าเพิ่ม</w:t>
      </w:r>
      <w:r w:rsidR="00760972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99139D6" w14:textId="6BE87D7D" w:rsidR="00E31261" w:rsidRPr="007659D0" w:rsidRDefault="00E3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5EE381C5" w14:textId="3B136BFD" w:rsidR="000719F0" w:rsidRPr="007659D0" w:rsidRDefault="000719F0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HAnsi" w:eastAsia="Times New Roman" w:hAnsiTheme="majorHAnsi" w:cstheme="majorHAnsi"/>
          <w:sz w:val="30"/>
          <w:szCs w:val="30"/>
          <w:lang w:val="en-US"/>
        </w:rPr>
      </w:pPr>
      <w:r w:rsidRPr="007659D0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รายได้จากการขายสินค้ารับรู้</w:t>
      </w:r>
      <w:r w:rsidR="0030000B" w:rsidRPr="007659D0">
        <w:rPr>
          <w:rFonts w:asciiTheme="majorHAnsi" w:eastAsia="Times New Roman" w:hAnsiTheme="majorHAnsi" w:cstheme="majorHAnsi" w:hint="cs"/>
          <w:sz w:val="30"/>
          <w:szCs w:val="30"/>
          <w:cs/>
          <w:lang w:val="en-US"/>
        </w:rPr>
        <w:t xml:space="preserve"> ณ วันที่</w:t>
      </w:r>
      <w:r w:rsidRPr="007659D0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มีการส่งมอบสินค้าให้กับลูกค้า</w:t>
      </w:r>
      <w:r w:rsidRPr="007659D0">
        <w:rPr>
          <w:rFonts w:asciiTheme="majorHAnsi" w:eastAsia="Times New Roman" w:hAnsiTheme="majorHAnsi" w:cstheme="majorHAnsi"/>
          <w:sz w:val="30"/>
          <w:szCs w:val="30"/>
          <w:lang w:val="en-US"/>
        </w:rPr>
        <w:t xml:space="preserve"> </w:t>
      </w:r>
    </w:p>
    <w:p w14:paraId="654AD40F" w14:textId="54B1B6C8" w:rsidR="00423EF5" w:rsidRPr="007659D0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546429E8" w14:textId="4B8D743E" w:rsidR="001721D4" w:rsidRPr="007659D0" w:rsidRDefault="00DD7A5D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 w:hint="cs"/>
          <w:sz w:val="30"/>
          <w:szCs w:val="30"/>
          <w:cs/>
        </w:rPr>
        <w:t>รายได้จากการก่อสร้างและ</w:t>
      </w:r>
      <w:r w:rsidR="001721D4" w:rsidRPr="007659D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21D4" w:rsidRPr="007659D0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</w:t>
      </w:r>
      <w:r w:rsidR="001721D4"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โดยอ้างอิงกับขั้นความสำเร็จของงาน</w:t>
      </w:r>
      <w:r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เมื่อได้ให้บริการ ขั้นความสำเร็จของงานประเมินโดยใช้วิธีการสำรวจงานที่ได้ทำแล้ว</w:t>
      </w:r>
      <w:r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ที่เหมาะสมของแต่ละสัญญา 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="001721D4" w:rsidRPr="007659D0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0CB1593A" w14:textId="7CE5CB09" w:rsidR="0030000B" w:rsidRPr="007659D0" w:rsidRDefault="0030000B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70D0D" w14:textId="4A828B4E" w:rsidR="0030000B" w:rsidRPr="007659D0" w:rsidRDefault="0030000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7659D0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7659D0">
        <w:rPr>
          <w:rFonts w:asciiTheme="majorBidi" w:eastAsia="EucrosiaUPCBold" w:hAnsiTheme="majorBidi" w:cstheme="majorBidi" w:hint="cs"/>
          <w:i/>
          <w:iCs/>
          <w:cs/>
        </w:rPr>
        <w:t>ยอดคงเหลือของสัญญา</w:t>
      </w:r>
    </w:p>
    <w:p w14:paraId="16AB17A7" w14:textId="68F4D89E" w:rsidR="0030000B" w:rsidRPr="007659D0" w:rsidRDefault="0030000B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02FD" w14:textId="381FA758" w:rsidR="00196AA6" w:rsidRPr="007659D0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="Angsana New"/>
          <w:sz w:val="30"/>
          <w:szCs w:val="30"/>
        </w:rPr>
      </w:pPr>
      <w:r w:rsidRPr="007659D0">
        <w:rPr>
          <w:rFonts w:asciiTheme="majorBidi" w:hAnsiTheme="majorBidi" w:cs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163B422" w14:textId="59025C09" w:rsidR="00196AA6" w:rsidRPr="007659D0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="Angsana New"/>
          <w:sz w:val="30"/>
          <w:szCs w:val="30"/>
        </w:rPr>
      </w:pPr>
    </w:p>
    <w:p w14:paraId="4A919D63" w14:textId="6A131D58" w:rsidR="00196AA6" w:rsidRPr="007659D0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71DF2C5" w14:textId="55EB1EEE" w:rsidR="00C149F7" w:rsidRPr="007659D0" w:rsidRDefault="00C149F7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80E84E6" w14:textId="34A4D0DF" w:rsidR="0007315B" w:rsidRPr="007659D0" w:rsidRDefault="0007315B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1EDC80A" w14:textId="0A1FF6FC" w:rsidR="008A26D8" w:rsidRPr="007659D0" w:rsidRDefault="008A26D8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752E2BD" w14:textId="77777777" w:rsidR="008A26D8" w:rsidRPr="007659D0" w:rsidRDefault="008A26D8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9B8B384" w14:textId="77777777" w:rsidR="0007315B" w:rsidRPr="007659D0" w:rsidRDefault="0007315B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A02A9B" w14:textId="0BCCF077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ภาษีเงินได้</w:t>
      </w:r>
    </w:p>
    <w:p w14:paraId="078F7493" w14:textId="5031CC30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77CCF9" w14:textId="23B063EB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64358" w:rsidRPr="007659D0">
        <w:rPr>
          <w:rFonts w:asciiTheme="majorHAnsi" w:hAnsiTheme="majorHAnsi" w:cstheme="majorHAnsi" w:hint="cs"/>
          <w:sz w:val="30"/>
          <w:szCs w:val="30"/>
          <w:cs/>
        </w:rPr>
        <w:t>ซึ่ง</w:t>
      </w:r>
      <w:r w:rsidRPr="007659D0">
        <w:rPr>
          <w:rFonts w:asciiTheme="majorHAnsi" w:hAnsiTheme="majorHAnsi" w:cstheme="majorHAns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7FFF2E51" w14:textId="26EAD43F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BA0CCAA" w14:textId="6B80A240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 </w:t>
      </w:r>
      <w:r w:rsidR="00EA7EAF" w:rsidRPr="007659D0">
        <w:rPr>
          <w:rFonts w:asciiTheme="majorHAnsi" w:hAnsiTheme="majorHAnsi" w:cstheme="majorHAnsi" w:hint="cs"/>
          <w:sz w:val="30"/>
          <w:szCs w:val="30"/>
          <w:cs/>
        </w:rPr>
        <w:t xml:space="preserve">หรือที่คาดว่ามีผลบังคับใช้ </w:t>
      </w:r>
      <w:r w:rsidRPr="007659D0">
        <w:rPr>
          <w:rFonts w:asciiTheme="majorHAnsi" w:hAnsiTheme="majorHAnsi" w:cstheme="majorHAns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62D87DAE" w14:textId="51FA41AC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265A7A04" w14:textId="4399EE86" w:rsidR="000719F0" w:rsidRPr="007659D0" w:rsidRDefault="000719F0" w:rsidP="007D2605">
      <w:pPr>
        <w:pStyle w:val="BodyText"/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ผลแตกต่างชั่วคราว</w:t>
      </w:r>
      <w:r w:rsidR="00964358" w:rsidRPr="007659D0">
        <w:rPr>
          <w:rFonts w:asciiTheme="majorHAnsi" w:hAnsiTheme="majorHAnsi" w:cstheme="majorHAnsi" w:hint="cs"/>
          <w:sz w:val="30"/>
          <w:szCs w:val="30"/>
          <w:cs/>
        </w:rPr>
        <w:t>สำห</w:t>
      </w:r>
      <w:r w:rsidR="00964358" w:rsidRPr="007659D0">
        <w:rPr>
          <w:rFonts w:asciiTheme="majorHAnsi" w:hAnsiTheme="majorHAnsi" w:cstheme="majorHAnsi"/>
          <w:sz w:val="30"/>
          <w:szCs w:val="30"/>
          <w:cs/>
        </w:rPr>
        <w:t>รั</w:t>
      </w:r>
      <w:r w:rsidR="00C149F7" w:rsidRPr="007659D0">
        <w:rPr>
          <w:rFonts w:asciiTheme="majorHAnsi" w:hAnsiTheme="majorHAnsi" w:cstheme="majorHAnsi"/>
          <w:sz w:val="30"/>
          <w:szCs w:val="30"/>
          <w:cs/>
        </w:rPr>
        <w:t>บ</w:t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ที่เกี่ยวข้องกับเงินลงทุนในบริษัทย่อย</w:t>
      </w:r>
      <w:r w:rsidR="008058ED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และ</w:t>
      </w:r>
      <w:r w:rsidR="008058ED" w:rsidRPr="007659D0">
        <w:rPr>
          <w:rFonts w:asciiTheme="majorHAnsi" w:hAnsiTheme="majorHAnsi" w:cstheme="majorHAnsi" w:hint="cs"/>
          <w:sz w:val="30"/>
          <w:szCs w:val="30"/>
          <w:cs/>
        </w:rPr>
        <w:t>บริษัทร่วม</w:t>
      </w:r>
      <w:r w:rsidRPr="007659D0">
        <w:rPr>
          <w:rFonts w:asciiTheme="majorHAnsi" w:hAnsiTheme="majorHAnsi" w:cstheme="majorHAns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807C451" w14:textId="356548CF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366A7B4D" w14:textId="7CF5664A" w:rsidR="000719F0" w:rsidRPr="007659D0" w:rsidRDefault="000719F0" w:rsidP="007D2605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964358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964358" w:rsidRPr="007659D0">
        <w:rPr>
          <w:rFonts w:asciiTheme="majorHAnsi" w:hAnsiTheme="majorHAns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050267" w14:textId="1C3CE170" w:rsidR="004F3A53" w:rsidRPr="007659D0" w:rsidRDefault="004F3A53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56D7D0B" w14:textId="0D4B6F84" w:rsidR="000719F0" w:rsidRPr="007659D0" w:rsidRDefault="000719F0" w:rsidP="007D2605">
      <w:pPr>
        <w:pStyle w:val="BodyText"/>
        <w:spacing w:after="0" w:line="240" w:lineRule="auto"/>
        <w:ind w:left="547" w:right="29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652087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13A2F8" w14:textId="252EB966" w:rsidR="000719F0" w:rsidRPr="007659D0" w:rsidRDefault="000719F0" w:rsidP="007D2605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sz w:val="24"/>
          <w:szCs w:val="24"/>
          <w:lang w:val="en-US"/>
        </w:rPr>
      </w:pPr>
    </w:p>
    <w:p w14:paraId="2135AC35" w14:textId="567E9778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31C247A" w14:textId="5185BA53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9B03125" w14:textId="419F1E38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pacing w:val="8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 ด้วยจำนวน</w:t>
      </w:r>
      <w:r w:rsidR="00C652A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</w:p>
    <w:p w14:paraId="63C054D0" w14:textId="54B64834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6FFCE17B" w14:textId="53632FC8" w:rsidR="0007315B" w:rsidRPr="007659D0" w:rsidRDefault="0007315B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1F2CEE7D" w14:textId="19C5FB4B" w:rsidR="0007315B" w:rsidRPr="007659D0" w:rsidRDefault="0007315B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5B462378" w14:textId="2CCB876A" w:rsidR="0007315B" w:rsidRPr="007659D0" w:rsidRDefault="0007315B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1716B8AA" w14:textId="5DB70C5A" w:rsidR="0007315B" w:rsidRPr="007659D0" w:rsidRDefault="0007315B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5261B42F" w14:textId="77777777" w:rsidR="0007315B" w:rsidRPr="007659D0" w:rsidRDefault="0007315B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46D1D2D1" w14:textId="726B160A" w:rsidR="007B00B8" w:rsidRPr="007659D0" w:rsidRDefault="007565F1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C8637F6" w14:textId="77777777" w:rsidR="007565F1" w:rsidRPr="007659D0" w:rsidRDefault="007565F1" w:rsidP="007D2605">
      <w:pPr>
        <w:pStyle w:val="ListParagraph"/>
        <w:spacing w:after="0" w:line="240" w:lineRule="auto"/>
        <w:ind w:left="518" w:right="-108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E8C6AF9" w14:textId="6E44AAF6" w:rsidR="00F550FE" w:rsidRPr="007659D0" w:rsidRDefault="007565F1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</w:t>
      </w:r>
      <w:r w:rsidRPr="001D5866">
        <w:rPr>
          <w:rFonts w:asciiTheme="majorHAnsi" w:hAnsiTheme="majorHAnsi" w:cstheme="majorHAnsi"/>
          <w:spacing w:val="4"/>
          <w:sz w:val="30"/>
          <w:szCs w:val="30"/>
          <w:cs/>
        </w:rPr>
        <w:t>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Pr="007659D0">
        <w:rPr>
          <w:rFonts w:asciiTheme="majorHAnsi" w:hAnsiTheme="majorHAnsi" w:cstheme="majorHAnsi"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5C9BFB2" w14:textId="77777777" w:rsidR="007565F1" w:rsidRPr="007659D0" w:rsidRDefault="007565F1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62E857E6" w14:textId="350B4553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68103ED" w14:textId="46EEA664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1E8047C2" w14:textId="5E7AC73D" w:rsidR="000719F0" w:rsidRPr="007659D0" w:rsidRDefault="000719F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73A665F" w14:textId="77777777" w:rsidR="00CE4757" w:rsidRPr="007659D0" w:rsidRDefault="00CE4757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379E8F5E" w14:textId="32847967" w:rsidR="0023426A" w:rsidRPr="007659D0" w:rsidRDefault="0023426A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0E5B3F4B" w:rsidR="001C1B0D" w:rsidRPr="007659D0" w:rsidRDefault="001C1B0D" w:rsidP="007D2605">
      <w:pPr>
        <w:pStyle w:val="BodyText2"/>
        <w:ind w:left="540"/>
        <w:rPr>
          <w:b/>
          <w:sz w:val="28"/>
          <w:szCs w:val="28"/>
          <w:lang w:val="en-US"/>
        </w:rPr>
      </w:pPr>
    </w:p>
    <w:p w14:paraId="1CD94DA3" w14:textId="7AD61FAF" w:rsidR="00750557" w:rsidRPr="007659D0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sz w:val="30"/>
          <w:szCs w:val="30"/>
        </w:rPr>
      </w:pPr>
      <w:r w:rsidRPr="007659D0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058ED" w:rsidRPr="007659D0">
        <w:rPr>
          <w:rFonts w:ascii="Angsana New" w:hAnsi="Angsana New" w:hint="cs"/>
          <w:b/>
          <w:sz w:val="30"/>
          <w:szCs w:val="30"/>
          <w:cs/>
        </w:rPr>
        <w:t>และ</w:t>
      </w:r>
      <w:r w:rsidRPr="007659D0">
        <w:rPr>
          <w:rFonts w:ascii="Angsana New" w:hAnsi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B15B43" w:rsidRPr="007659D0">
        <w:rPr>
          <w:rFonts w:ascii="Angsana New" w:hAnsi="Angsana New"/>
          <w:bCs/>
          <w:sz w:val="30"/>
          <w:szCs w:val="30"/>
        </w:rPr>
        <w:t>9</w:t>
      </w:r>
      <w:r w:rsidRPr="007659D0">
        <w:rPr>
          <w:rFonts w:ascii="Angsana New" w:hAnsi="Angsana New"/>
          <w:b/>
          <w:sz w:val="30"/>
          <w:szCs w:val="30"/>
        </w:rPr>
        <w:t xml:space="preserve"> </w:t>
      </w:r>
      <w:r w:rsidRPr="007659D0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6507B7" w:rsidRPr="007659D0">
        <w:rPr>
          <w:rFonts w:ascii="Angsana New" w:hAnsi="Angsana New"/>
          <w:bCs/>
          <w:sz w:val="30"/>
          <w:szCs w:val="30"/>
        </w:rPr>
        <w:t>1</w:t>
      </w:r>
      <w:r w:rsidR="00B15B43" w:rsidRPr="007659D0">
        <w:rPr>
          <w:rFonts w:ascii="Angsana New" w:hAnsi="Angsana New"/>
          <w:bCs/>
          <w:sz w:val="30"/>
          <w:szCs w:val="30"/>
        </w:rPr>
        <w:t>0</w:t>
      </w:r>
      <w:r w:rsidRPr="007659D0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7EF3796" w14:textId="1B4A64BA" w:rsidR="00750557" w:rsidRPr="007659D0" w:rsidRDefault="00750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trike/>
          <w:sz w:val="28"/>
          <w:szCs w:val="28"/>
        </w:rPr>
      </w:pPr>
    </w:p>
    <w:p w14:paraId="656E0535" w14:textId="42F43726" w:rsidR="00D21AF3" w:rsidRPr="007659D0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59D0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2DF483F3" w14:textId="77777777" w:rsidR="00D21AF3" w:rsidRPr="007659D0" w:rsidRDefault="00D21AF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750557" w:rsidRPr="007659D0" w14:paraId="33217527" w14:textId="77777777" w:rsidTr="00414514">
        <w:trPr>
          <w:tblHeader/>
        </w:trPr>
        <w:tc>
          <w:tcPr>
            <w:tcW w:w="3240" w:type="dxa"/>
          </w:tcPr>
          <w:p w14:paraId="67F7AD66" w14:textId="7C46C49A" w:rsidR="00750557" w:rsidRPr="007659D0" w:rsidRDefault="00750557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30" w:type="dxa"/>
          </w:tcPr>
          <w:p w14:paraId="23C40C88" w14:textId="1909646D" w:rsidR="00750557" w:rsidRPr="007659D0" w:rsidRDefault="00750557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D1914" w:rsidRPr="007659D0" w14:paraId="103E3D69" w14:textId="77777777" w:rsidTr="00414514">
        <w:tc>
          <w:tcPr>
            <w:tcW w:w="3240" w:type="dxa"/>
          </w:tcPr>
          <w:p w14:paraId="52724B1D" w14:textId="287DF9D0" w:rsidR="008D1914" w:rsidRPr="007659D0" w:rsidRDefault="008D1914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6030" w:type="dxa"/>
          </w:tcPr>
          <w:p w14:paraId="05B873C7" w14:textId="2CE98061" w:rsidR="008D1914" w:rsidRPr="007659D0" w:rsidRDefault="008D1914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750557" w:rsidRPr="007659D0" w14:paraId="303574AB" w14:textId="77777777" w:rsidTr="00414514">
        <w:tc>
          <w:tcPr>
            <w:tcW w:w="3240" w:type="dxa"/>
          </w:tcPr>
          <w:p w14:paraId="56FEF92D" w14:textId="1CCAF35C" w:rsidR="00750557" w:rsidRPr="007659D0" w:rsidRDefault="00750557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="001E7139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6030" w:type="dxa"/>
          </w:tcPr>
          <w:p w14:paraId="0EAA240B" w14:textId="77777777" w:rsidR="00750557" w:rsidRPr="007659D0" w:rsidRDefault="00750557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F3CAB" w:rsidRPr="007659D0" w14:paraId="6984E018" w14:textId="77777777" w:rsidTr="00414514">
        <w:tc>
          <w:tcPr>
            <w:tcW w:w="3240" w:type="dxa"/>
          </w:tcPr>
          <w:p w14:paraId="04F68463" w14:textId="7EBE77EB" w:rsidR="001F3CAB" w:rsidRPr="007659D0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="001F3CAB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ค่าขนส่ง</w:t>
            </w:r>
          </w:p>
        </w:tc>
        <w:tc>
          <w:tcPr>
            <w:tcW w:w="6030" w:type="dxa"/>
          </w:tcPr>
          <w:p w14:paraId="0041707B" w14:textId="46337402" w:rsidR="001F3CAB" w:rsidRPr="007659D0" w:rsidRDefault="001F3CAB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B95AAF" w:rsidRPr="007659D0" w14:paraId="2C2F0A5E" w14:textId="77777777" w:rsidTr="00414514">
        <w:tc>
          <w:tcPr>
            <w:tcW w:w="3240" w:type="dxa"/>
          </w:tcPr>
          <w:p w14:paraId="3A25E7D8" w14:textId="7316F206" w:rsidR="00B95AAF" w:rsidRPr="007659D0" w:rsidRDefault="00B95AA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</w:tcPr>
          <w:p w14:paraId="5B3C1CF0" w14:textId="364BABF4" w:rsidR="00B95AAF" w:rsidRPr="007659D0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95AAF" w:rsidRPr="007659D0" w14:paraId="190969CF" w14:textId="77777777" w:rsidTr="00414514">
        <w:tc>
          <w:tcPr>
            <w:tcW w:w="3240" w:type="dxa"/>
          </w:tcPr>
          <w:p w14:paraId="141984BA" w14:textId="09680F2C" w:rsidR="00B95AAF" w:rsidRPr="007659D0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6030" w:type="dxa"/>
          </w:tcPr>
          <w:p w14:paraId="32058699" w14:textId="43ABC29D" w:rsidR="00B95AAF" w:rsidRPr="007659D0" w:rsidRDefault="00A379C8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ตาม</w:t>
            </w:r>
            <w:r w:rsidR="00B95AAF" w:rsidRPr="007659D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จำนวนประกาศจ่าย</w:t>
            </w:r>
          </w:p>
        </w:tc>
      </w:tr>
      <w:tr w:rsidR="001F3CAB" w:rsidRPr="007659D0" w14:paraId="4A85BB5B" w14:textId="77777777" w:rsidTr="00414514">
        <w:tc>
          <w:tcPr>
            <w:tcW w:w="3240" w:type="dxa"/>
          </w:tcPr>
          <w:p w14:paraId="321565C8" w14:textId="5BD086D2" w:rsidR="001F3CAB" w:rsidRPr="007659D0" w:rsidRDefault="001F3CAB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="00B95AAF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และดอกเบี้ยจ่าย</w:t>
            </w:r>
          </w:p>
        </w:tc>
        <w:tc>
          <w:tcPr>
            <w:tcW w:w="6030" w:type="dxa"/>
          </w:tcPr>
          <w:p w14:paraId="79EE6AD7" w14:textId="02145D53" w:rsidR="001F3CAB" w:rsidRPr="007659D0" w:rsidRDefault="00A44822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1F3CAB" w:rsidRPr="007659D0" w14:paraId="5CD62F1A" w14:textId="77777777" w:rsidTr="00414514">
        <w:tc>
          <w:tcPr>
            <w:tcW w:w="3240" w:type="dxa"/>
          </w:tcPr>
          <w:p w14:paraId="7EEF498F" w14:textId="0504E58C" w:rsidR="00B95AAF" w:rsidRPr="007659D0" w:rsidRDefault="00B95AA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6030" w:type="dxa"/>
          </w:tcPr>
          <w:p w14:paraId="3CE5F433" w14:textId="7B210079" w:rsidR="00B95AAF" w:rsidRPr="007659D0" w:rsidRDefault="00366EAC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</w:t>
            </w:r>
            <w:r w:rsidR="008E3BF1" w:rsidRPr="007659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</w:tbl>
    <w:p w14:paraId="771E7EE9" w14:textId="52BC3C2D" w:rsidR="001B096D" w:rsidRDefault="001B096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1A5D5B6C" w14:textId="77777777" w:rsidR="007D2605" w:rsidRPr="007659D0" w:rsidRDefault="007D260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7659D0" w14:paraId="1D03E524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5CA4E982" w14:textId="281086EC" w:rsidR="00617BB5" w:rsidRPr="007659D0" w:rsidRDefault="004A1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3D9EFFB0" w14:textId="3D1700FF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7659D0" w14:paraId="67A30D30" w14:textId="77777777" w:rsidTr="000E7D6C">
        <w:trPr>
          <w:tblHeader/>
        </w:trPr>
        <w:tc>
          <w:tcPr>
            <w:tcW w:w="2223" w:type="pct"/>
          </w:tcPr>
          <w:p w14:paraId="397A6641" w14:textId="5130D33F" w:rsidR="00617BB5" w:rsidRPr="007659D0" w:rsidRDefault="0075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27B18CBA" w14:textId="54F2CE8D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464F" w:rsidRPr="007659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1708F7D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27EA69EB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464F"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424B3F3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58C2BF66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464F" w:rsidRPr="007659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27591259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1BD1432F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464F"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7BB5" w:rsidRPr="007659D0" w14:paraId="2DA2CA5F" w14:textId="77777777" w:rsidTr="000E7D6C">
        <w:trPr>
          <w:tblHeader/>
        </w:trPr>
        <w:tc>
          <w:tcPr>
            <w:tcW w:w="2223" w:type="pct"/>
          </w:tcPr>
          <w:p w14:paraId="753DC94B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7659D0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7659D0" w:rsidRDefault="00744DC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874" w:rsidRPr="007659D0" w14:paraId="5389EF45" w14:textId="77777777" w:rsidTr="00E52831">
        <w:trPr>
          <w:cantSplit/>
        </w:trPr>
        <w:tc>
          <w:tcPr>
            <w:tcW w:w="2223" w:type="pct"/>
          </w:tcPr>
          <w:p w14:paraId="018526AF" w14:textId="7322AE10" w:rsidR="003B6874" w:rsidRPr="007659D0" w:rsidRDefault="003B6874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6C29A64B" w14:textId="7DCA83C1" w:rsidR="003B6874" w:rsidRPr="007659D0" w:rsidRDefault="003B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4DD7739" w14:textId="77777777" w:rsidR="003B6874" w:rsidRPr="007659D0" w:rsidRDefault="003B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337AFC" w14:textId="6DAD118A" w:rsidR="003B6874" w:rsidRPr="007659D0" w:rsidRDefault="003B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501CEA4" w14:textId="77777777" w:rsidR="003B6874" w:rsidRPr="007659D0" w:rsidRDefault="003B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615326" w14:textId="1821D1AB" w:rsidR="003B6874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  <w:tc>
          <w:tcPr>
            <w:tcW w:w="134" w:type="pct"/>
          </w:tcPr>
          <w:p w14:paraId="3DBFD663" w14:textId="77777777" w:rsidR="003B6874" w:rsidRPr="007659D0" w:rsidRDefault="003B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9057EE" w14:textId="2386D56B" w:rsidR="003B6874" w:rsidRPr="007659D0" w:rsidRDefault="003B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02A6" w:rsidRPr="007659D0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298CF9AA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52C84018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2C84D401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609</w:t>
            </w:r>
          </w:p>
        </w:tc>
        <w:tc>
          <w:tcPr>
            <w:tcW w:w="134" w:type="pct"/>
          </w:tcPr>
          <w:p w14:paraId="00E3077F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2B4E9B13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17,425</w:t>
            </w:r>
          </w:p>
        </w:tc>
      </w:tr>
      <w:tr w:rsidR="002102A6" w:rsidRPr="007659D0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2052C8F9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67A4B4B4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3B1821D9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8,133</w:t>
            </w:r>
          </w:p>
        </w:tc>
        <w:tc>
          <w:tcPr>
            <w:tcW w:w="134" w:type="pct"/>
          </w:tcPr>
          <w:p w14:paraId="17602C7D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6FBDC6BB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9,671</w:t>
            </w:r>
          </w:p>
        </w:tc>
      </w:tr>
      <w:tr w:rsidR="002102A6" w:rsidRPr="007659D0" w14:paraId="3A80A31D" w14:textId="77777777" w:rsidTr="00E52831">
        <w:trPr>
          <w:cantSplit/>
        </w:trPr>
        <w:tc>
          <w:tcPr>
            <w:tcW w:w="2223" w:type="pct"/>
          </w:tcPr>
          <w:p w14:paraId="7213AFC1" w14:textId="493C4FAE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784A8455" w14:textId="22F4C69C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C3AF95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33C6F7" w14:textId="5446C599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64B16B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F73ED9" w14:textId="01743A93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2102A6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</w:p>
        </w:tc>
        <w:tc>
          <w:tcPr>
            <w:tcW w:w="134" w:type="pct"/>
          </w:tcPr>
          <w:p w14:paraId="0D32D0AB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7BEEAF" w14:textId="1FB88F43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37,897</w:t>
            </w:r>
          </w:p>
        </w:tc>
      </w:tr>
      <w:tr w:rsidR="002102A6" w:rsidRPr="007659D0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23741375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2A871C6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09CB1F58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134" w:type="pct"/>
          </w:tcPr>
          <w:p w14:paraId="12EBEDFF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31AC7D69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</w:tr>
      <w:tr w:rsidR="002102A6" w:rsidRPr="007659D0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371B3F9A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2F029601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507E295E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19,591</w:t>
            </w:r>
          </w:p>
        </w:tc>
        <w:tc>
          <w:tcPr>
            <w:tcW w:w="134" w:type="pct"/>
          </w:tcPr>
          <w:p w14:paraId="05E0BA9B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4E4A3CA4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20,044</w:t>
            </w:r>
          </w:p>
        </w:tc>
      </w:tr>
      <w:tr w:rsidR="00C71272" w:rsidRPr="007659D0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C71272" w:rsidRPr="007659D0" w:rsidRDefault="00C7127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49B3B7EB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131863E" w14:textId="77777777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156BA6E8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1305D00C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7,241</w:t>
            </w:r>
          </w:p>
        </w:tc>
        <w:tc>
          <w:tcPr>
            <w:tcW w:w="134" w:type="pct"/>
          </w:tcPr>
          <w:p w14:paraId="4EC1D056" w14:textId="77777777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1172A44B" w:rsidR="00C71272" w:rsidRPr="007659D0" w:rsidRDefault="00C71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7,309</w:t>
            </w:r>
          </w:p>
        </w:tc>
      </w:tr>
      <w:tr w:rsidR="00091711" w:rsidRPr="007659D0" w14:paraId="6A1D0314" w14:textId="77777777" w:rsidTr="00E52831">
        <w:trPr>
          <w:cantSplit/>
        </w:trPr>
        <w:tc>
          <w:tcPr>
            <w:tcW w:w="2223" w:type="pct"/>
          </w:tcPr>
          <w:p w14:paraId="331C358E" w14:textId="21F4A3FF" w:rsidR="00091711" w:rsidRPr="007659D0" w:rsidRDefault="00091711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5" w:type="pct"/>
          </w:tcPr>
          <w:p w14:paraId="5C3F4EF1" w14:textId="414434D2" w:rsidR="00091711" w:rsidRPr="007659D0" w:rsidRDefault="0009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3C462E6" w14:textId="77777777" w:rsidR="00091711" w:rsidRPr="007659D0" w:rsidRDefault="0009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12C1E3" w14:textId="70AB2531" w:rsidR="00091711" w:rsidRPr="007659D0" w:rsidRDefault="0009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A4DB03" w14:textId="77777777" w:rsidR="00091711" w:rsidRPr="007659D0" w:rsidRDefault="0009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72C8BF" w14:textId="55B579D8" w:rsidR="00091711" w:rsidRPr="007659D0" w:rsidRDefault="00600C6C" w:rsidP="001D5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5B8C2C3D" w14:textId="77777777" w:rsidR="00091711" w:rsidRPr="007659D0" w:rsidRDefault="0009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8A0CE2" w14:textId="60ADEE7E" w:rsidR="00091711" w:rsidRPr="007659D0" w:rsidRDefault="0009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02A6" w:rsidRPr="007659D0" w14:paraId="7E3E2E9D" w14:textId="77777777" w:rsidTr="00E52831">
        <w:trPr>
          <w:cantSplit/>
        </w:trPr>
        <w:tc>
          <w:tcPr>
            <w:tcW w:w="2223" w:type="pct"/>
          </w:tcPr>
          <w:p w14:paraId="31FC1068" w14:textId="27E38AE1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304D552F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2CB3538F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610B081E" w:rsidR="002102A6" w:rsidRPr="007659D0" w:rsidRDefault="002102A6" w:rsidP="001D5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34" w:type="pct"/>
          </w:tcPr>
          <w:p w14:paraId="2E295BDE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2291AC15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D74D83" w:rsidRPr="007659D0" w14:paraId="774042FA" w14:textId="77777777" w:rsidTr="00E52831">
        <w:trPr>
          <w:cantSplit/>
        </w:trPr>
        <w:tc>
          <w:tcPr>
            <w:tcW w:w="2223" w:type="pct"/>
          </w:tcPr>
          <w:p w14:paraId="5B5E2EFD" w14:textId="77777777" w:rsidR="00D74D83" w:rsidRPr="007659D0" w:rsidRDefault="00D74D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73D81FE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B0C9AA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3530D0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E5BEC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396E0F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9402313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8E397C" w14:textId="77777777" w:rsidR="00D74D83" w:rsidRPr="007659D0" w:rsidRDefault="00D7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2A6" w:rsidRPr="007659D0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2A6" w:rsidRPr="007659D0" w14:paraId="58E9DB77" w14:textId="77777777" w:rsidTr="00E52831">
        <w:trPr>
          <w:cantSplit/>
        </w:trPr>
        <w:tc>
          <w:tcPr>
            <w:tcW w:w="2223" w:type="pct"/>
          </w:tcPr>
          <w:p w14:paraId="38B5B5A1" w14:textId="0AC204B7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  <w:r w:rsidR="007D260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595" w:type="pct"/>
          </w:tcPr>
          <w:p w14:paraId="2E05ADFE" w14:textId="3F25502C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2AF0AE36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580549" w14:textId="3AAF8525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</w:rPr>
              <w:t>101</w:t>
            </w:r>
          </w:p>
        </w:tc>
        <w:tc>
          <w:tcPr>
            <w:tcW w:w="144" w:type="pct"/>
          </w:tcPr>
          <w:p w14:paraId="41CFC026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0B4ABE" w14:textId="2D31E735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E3F4C29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59CBBC" w14:textId="53894340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2A6" w:rsidRPr="007659D0" w14:paraId="22E2AFF9" w14:textId="77777777" w:rsidTr="00E52831">
        <w:trPr>
          <w:cantSplit/>
        </w:trPr>
        <w:tc>
          <w:tcPr>
            <w:tcW w:w="2223" w:type="pct"/>
          </w:tcPr>
          <w:p w14:paraId="5DE06C39" w14:textId="57EF302E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05A4AA37" w14:textId="0AF4487B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922BBDA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8D52B0" w14:textId="0FEFD7E4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CAA287E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E03B98" w14:textId="6E7FA5D5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35B1D8C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8949D7" w14:textId="704B9DEA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102A6" w:rsidRPr="007659D0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2102A6" w:rsidRPr="007659D0" w:rsidRDefault="002102A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1212F194" w:rsidR="002102A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14:paraId="769CADAB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67DB51A3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138737F0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3209C475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67033A5C" w14:textId="7777777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18BF4627" w:rsidR="002102A6" w:rsidRPr="007659D0" w:rsidRDefault="00210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C7C" w:rsidRPr="007659D0" w14:paraId="6F14BB30" w14:textId="77777777" w:rsidTr="00E52831">
        <w:trPr>
          <w:cantSplit/>
        </w:trPr>
        <w:tc>
          <w:tcPr>
            <w:tcW w:w="2223" w:type="pct"/>
          </w:tcPr>
          <w:p w14:paraId="164CF883" w14:textId="1F17305C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1E67E4D" w14:textId="57A6F9B6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3,595</w:t>
            </w:r>
          </w:p>
        </w:tc>
        <w:tc>
          <w:tcPr>
            <w:tcW w:w="144" w:type="pct"/>
          </w:tcPr>
          <w:p w14:paraId="2288191B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37DF13" w14:textId="3BC68F1D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75B392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76AF72" w14:textId="4B6D16C3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6358639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6B226D" w14:textId="330F1EC4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1B5" w:rsidRPr="007659D0" w14:paraId="467B1EFF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782200B8" w14:textId="77777777" w:rsidR="00A431B5" w:rsidRPr="007659D0" w:rsidRDefault="00A431B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B829059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889C2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F9D919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A9D94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4BF63A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C320980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A36C37" w14:textId="77777777" w:rsidR="00A431B5" w:rsidRPr="007659D0" w:rsidRDefault="00A43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C7C" w:rsidRPr="007659D0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C7C" w:rsidRPr="007659D0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E92C7C" w:rsidRPr="007659D0" w:rsidRDefault="00E92C7C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7659D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C7C" w:rsidRPr="007659D0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178FD2B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688B2AB2" w14:textId="6892E5F6" w:rsidR="00DD07B7" w:rsidRPr="007659D0" w:rsidRDefault="00DD07B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3DF1D517" w14:textId="6408773C" w:rsidR="00E92C7C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E92C7C" w:rsidRPr="007659D0">
              <w:rPr>
                <w:rFonts w:asciiTheme="majorBidi" w:hAnsiTheme="majorBidi" w:cstheme="majorBidi"/>
                <w:sz w:val="30"/>
                <w:szCs w:val="30"/>
              </w:rPr>
              <w:t>,553</w:t>
            </w:r>
          </w:p>
        </w:tc>
        <w:tc>
          <w:tcPr>
            <w:tcW w:w="144" w:type="pct"/>
          </w:tcPr>
          <w:p w14:paraId="0188B8D0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26B4CA" w14:textId="6A2DF4B0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35,436</w:t>
            </w:r>
          </w:p>
        </w:tc>
        <w:tc>
          <w:tcPr>
            <w:tcW w:w="144" w:type="pct"/>
          </w:tcPr>
          <w:p w14:paraId="68F2902F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92488C" w14:textId="662909B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11,426</w:t>
            </w:r>
          </w:p>
        </w:tc>
        <w:tc>
          <w:tcPr>
            <w:tcW w:w="134" w:type="pct"/>
          </w:tcPr>
          <w:p w14:paraId="52F5E4CC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739F4" w14:textId="1384DC68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12,682</w:t>
            </w:r>
          </w:p>
        </w:tc>
      </w:tr>
      <w:tr w:rsidR="00E92C7C" w:rsidRPr="007659D0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9474320" w14:textId="07BAFF52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  <w:tc>
          <w:tcPr>
            <w:tcW w:w="144" w:type="pct"/>
          </w:tcPr>
          <w:p w14:paraId="4DE6FB90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26715AEB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44" w:type="pct"/>
          </w:tcPr>
          <w:p w14:paraId="0D10AA9F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4F669AAE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34" w:type="pct"/>
          </w:tcPr>
          <w:p w14:paraId="4C52346C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34717C5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E92C7C" w:rsidRPr="007659D0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2BE1A23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38,186</w:t>
            </w:r>
          </w:p>
        </w:tc>
        <w:tc>
          <w:tcPr>
            <w:tcW w:w="144" w:type="pct"/>
          </w:tcPr>
          <w:p w14:paraId="2258E2E3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1F275499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36,397</w:t>
            </w:r>
          </w:p>
        </w:tc>
        <w:tc>
          <w:tcPr>
            <w:tcW w:w="144" w:type="pct"/>
          </w:tcPr>
          <w:p w14:paraId="21A2FD72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2E48DFF3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12,465</w:t>
            </w:r>
          </w:p>
        </w:tc>
        <w:tc>
          <w:tcPr>
            <w:tcW w:w="134" w:type="pct"/>
          </w:tcPr>
          <w:p w14:paraId="63DF2D90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433FCCB5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12,984</w:t>
            </w:r>
          </w:p>
        </w:tc>
      </w:tr>
      <w:tr w:rsidR="00E92C7C" w:rsidRPr="007659D0" w14:paraId="0673DA2B" w14:textId="77777777" w:rsidTr="00AF7FE4">
        <w:trPr>
          <w:cantSplit/>
        </w:trPr>
        <w:tc>
          <w:tcPr>
            <w:tcW w:w="2223" w:type="pct"/>
            <w:shd w:val="clear" w:color="auto" w:fill="FFFFFF"/>
          </w:tcPr>
          <w:p w14:paraId="6AE626EE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A706D5A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FD6F5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E8656DC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2BF184E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8142ED7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955EB62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034036B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C7C" w:rsidRPr="007659D0" w14:paraId="60165CC3" w14:textId="77777777" w:rsidTr="002F35A8">
        <w:trPr>
          <w:cantSplit/>
          <w:trHeight w:val="68"/>
        </w:trPr>
        <w:tc>
          <w:tcPr>
            <w:tcW w:w="2223" w:type="pct"/>
          </w:tcPr>
          <w:p w14:paraId="49337E7F" w14:textId="1BA3E960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5788ACFF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618AD4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17B8D7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1AD111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D36586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AEA922E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F6DA01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C7C" w:rsidRPr="007659D0" w14:paraId="1D78AB93" w14:textId="77777777" w:rsidTr="00E365B8">
        <w:trPr>
          <w:cantSplit/>
        </w:trPr>
        <w:tc>
          <w:tcPr>
            <w:tcW w:w="2223" w:type="pct"/>
          </w:tcPr>
          <w:p w14:paraId="0BF30865" w14:textId="1AB66601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0595D121" w14:textId="4619AAE2" w:rsidR="00E92C7C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5F848892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7841F8" w14:textId="3D5D9FD3" w:rsidR="00E92C7C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287CDBD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CB53C" w14:textId="370047A4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39F19617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17BB4A" w14:textId="5EA95F08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92C7C" w:rsidRPr="007659D0" w14:paraId="14B865CC" w14:textId="77777777" w:rsidTr="00E52831">
        <w:trPr>
          <w:cantSplit/>
        </w:trPr>
        <w:tc>
          <w:tcPr>
            <w:tcW w:w="2223" w:type="pct"/>
          </w:tcPr>
          <w:p w14:paraId="70F24909" w14:textId="7477C944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9E8BFC1" w14:textId="1040865A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1110EBB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ED793" w14:textId="6CBFD720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4" w:type="pct"/>
          </w:tcPr>
          <w:p w14:paraId="755112B8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480166" w14:textId="20C91EA5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5F6A76E7" w14:textId="77777777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605563" w14:textId="04F2E719" w:rsidR="00E92C7C" w:rsidRPr="007659D0" w:rsidRDefault="00E92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C6482A" w14:textId="351344CE" w:rsidR="001B096D" w:rsidRDefault="001B096D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43742B" w14:textId="77777777" w:rsidR="007D2605" w:rsidRPr="007659D0" w:rsidRDefault="007D2605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1E397159" w14:textId="1C67BCF2" w:rsidR="0023426A" w:rsidRPr="007659D0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52A7D" w:rsidRPr="007659D0">
        <w:rPr>
          <w:rFonts w:ascii="Angsana New" w:hAnsi="Angsana New"/>
          <w:sz w:val="30"/>
          <w:szCs w:val="30"/>
        </w:rPr>
        <w:t>31</w:t>
      </w:r>
      <w:r w:rsidRPr="007659D0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A7241" w14:textId="77777777" w:rsidR="00750557" w:rsidRPr="007659D0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617BB5" w:rsidRPr="007659D0" w14:paraId="41501ACF" w14:textId="77777777" w:rsidTr="00D7217C">
        <w:trPr>
          <w:tblHeader/>
        </w:trPr>
        <w:tc>
          <w:tcPr>
            <w:tcW w:w="2213" w:type="pct"/>
          </w:tcPr>
          <w:p w14:paraId="74D49687" w14:textId="77777777" w:rsidR="00617BB5" w:rsidRPr="007659D0" w:rsidRDefault="00617BB5" w:rsidP="007D260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A9F9EF3" w14:textId="535F917D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64F" w:rsidRPr="007659D0" w14:paraId="61135BDA" w14:textId="77777777" w:rsidTr="00D7217C">
        <w:trPr>
          <w:tblHeader/>
        </w:trPr>
        <w:tc>
          <w:tcPr>
            <w:tcW w:w="2213" w:type="pct"/>
          </w:tcPr>
          <w:p w14:paraId="64BC7F7A" w14:textId="3DDA9A9B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35D70" w14:textId="6AE84356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AD45DAB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31530170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5D61F18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1C1EAC9D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1127C5A7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6752361A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A464F" w:rsidRPr="007659D0" w14:paraId="50E539A4" w14:textId="77777777" w:rsidTr="000B2B58">
        <w:trPr>
          <w:tblHeader/>
        </w:trPr>
        <w:tc>
          <w:tcPr>
            <w:tcW w:w="2213" w:type="pct"/>
          </w:tcPr>
          <w:p w14:paraId="3EB7B1B5" w14:textId="241BA776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464F" w:rsidRPr="007659D0" w14:paraId="6D681A38" w14:textId="77777777" w:rsidTr="002B332C">
        <w:tc>
          <w:tcPr>
            <w:tcW w:w="2213" w:type="pct"/>
          </w:tcPr>
          <w:p w14:paraId="2F0CCA89" w14:textId="12692A43" w:rsidR="001A464F" w:rsidRPr="007659D0" w:rsidRDefault="001A464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18C2BD05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DA14BA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59E7FB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255BCE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E3FD397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1A514F6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21D153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64F" w:rsidRPr="007659D0" w14:paraId="6DC71BAA" w14:textId="77777777" w:rsidTr="000B2B58">
        <w:tc>
          <w:tcPr>
            <w:tcW w:w="2213" w:type="pct"/>
          </w:tcPr>
          <w:p w14:paraId="60D9159C" w14:textId="4082BA89" w:rsidR="001A464F" w:rsidRPr="007659D0" w:rsidRDefault="001A464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31EE315" w14:textId="7D918004" w:rsidR="001A464F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FA5533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68A364B0" w14:textId="3C2340E6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5" w:type="pct"/>
          </w:tcPr>
          <w:p w14:paraId="5F5A98A4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19EAA37" w14:textId="33EF475D" w:rsidR="001A464F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F4C344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7EF3E5E2" w14:textId="71F61AF6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64F" w:rsidRPr="007659D0" w14:paraId="582A2B9C" w14:textId="77777777" w:rsidTr="000B2B58">
        <w:tc>
          <w:tcPr>
            <w:tcW w:w="2213" w:type="pct"/>
          </w:tcPr>
          <w:p w14:paraId="0A7D3FAC" w14:textId="77777777" w:rsidR="001A464F" w:rsidRPr="007659D0" w:rsidRDefault="001A464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02006728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820973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BB16927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1BEEFD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AAC1017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5F21453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4302A96A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64F" w:rsidRPr="007659D0" w14:paraId="3D179DEF" w14:textId="77777777" w:rsidTr="000B2B58">
        <w:tc>
          <w:tcPr>
            <w:tcW w:w="2213" w:type="pct"/>
          </w:tcPr>
          <w:p w14:paraId="58E8F89C" w14:textId="2DEED610" w:rsidR="001A464F" w:rsidRPr="007659D0" w:rsidRDefault="001A464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95" w:type="pct"/>
            <w:shd w:val="clear" w:color="auto" w:fill="auto"/>
          </w:tcPr>
          <w:p w14:paraId="7C9670EE" w14:textId="6F7B0214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39B6" w:rsidRPr="007659D0" w14:paraId="57734AE4" w14:textId="77777777" w:rsidTr="000B2B58">
        <w:tc>
          <w:tcPr>
            <w:tcW w:w="2213" w:type="pct"/>
          </w:tcPr>
          <w:p w14:paraId="63CDC044" w14:textId="777335DE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6755DB06" w14:textId="66DD53B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7D963480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74CCE74B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27" w:type="pct"/>
          </w:tcPr>
          <w:p w14:paraId="35E20B1B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74FBBFE3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D339B6" w:rsidRPr="007659D0" w14:paraId="462FE077" w14:textId="77777777" w:rsidTr="000B2B58">
        <w:tc>
          <w:tcPr>
            <w:tcW w:w="2213" w:type="pct"/>
          </w:tcPr>
          <w:p w14:paraId="670563D5" w14:textId="7F582D04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4D3C489" w14:textId="53E1701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5B2793A9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07589CA4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99A6F34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73D22ED1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2D61F2BA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39B6" w:rsidRPr="007659D0" w14:paraId="2C3764A8" w14:textId="77777777" w:rsidTr="000B2B58">
        <w:tc>
          <w:tcPr>
            <w:tcW w:w="2213" w:type="pct"/>
          </w:tcPr>
          <w:p w14:paraId="7EA886F4" w14:textId="71CA9DED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E2811" w14:textId="0A960FAE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2B63DD88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162F7740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27C6212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615AEA74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27" w:type="pct"/>
          </w:tcPr>
          <w:p w14:paraId="31F426C9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032B4D9D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  <w:tr w:rsidR="00D339B6" w:rsidRPr="007659D0" w14:paraId="122B19B4" w14:textId="77777777" w:rsidTr="00CF500F">
        <w:tc>
          <w:tcPr>
            <w:tcW w:w="2213" w:type="pct"/>
          </w:tcPr>
          <w:p w14:paraId="5A7F159A" w14:textId="77777777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86C924F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35B79D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FD1F6DA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4F7C37D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0137863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5FE4FF9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84ECD69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9B6" w:rsidRPr="007659D0" w14:paraId="0A3490A9" w14:textId="77777777" w:rsidTr="00D339B6">
        <w:tc>
          <w:tcPr>
            <w:tcW w:w="2213" w:type="pct"/>
          </w:tcPr>
          <w:p w14:paraId="59EC1633" w14:textId="20BAE39F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39B6" w:rsidRPr="007659D0" w14:paraId="79F93E0F" w14:textId="77777777" w:rsidTr="00D339B6">
        <w:tc>
          <w:tcPr>
            <w:tcW w:w="2213" w:type="pct"/>
          </w:tcPr>
          <w:p w14:paraId="00A1A7A8" w14:textId="4C0D6200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54A98A3B" w14:textId="6546F8AF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728EE1A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8431344" w14:textId="261BE0C0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46FDE8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E877DD4" w14:textId="203B4088" w:rsidR="00D339B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D339B6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257</w:t>
            </w:r>
          </w:p>
        </w:tc>
        <w:tc>
          <w:tcPr>
            <w:tcW w:w="127" w:type="pct"/>
          </w:tcPr>
          <w:p w14:paraId="3EF311F8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E053CC6" w14:textId="522189D3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</w:tr>
      <w:tr w:rsidR="00D339B6" w:rsidRPr="007659D0" w14:paraId="19248A0B" w14:textId="77777777" w:rsidTr="00D339B6">
        <w:tc>
          <w:tcPr>
            <w:tcW w:w="2213" w:type="pct"/>
          </w:tcPr>
          <w:p w14:paraId="79F39536" w14:textId="3C3C7638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0B03081" w14:textId="28750A72" w:rsidR="00D339B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880</w:t>
            </w:r>
          </w:p>
        </w:tc>
        <w:tc>
          <w:tcPr>
            <w:tcW w:w="143" w:type="pct"/>
          </w:tcPr>
          <w:p w14:paraId="52419051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84A49E5" w14:textId="1689F6D3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01A133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A91CE2E" w14:textId="2B31947A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69FC4CE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A4DE3AE" w14:textId="6BB14BCD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39B6" w:rsidRPr="007659D0" w14:paraId="2465CD54" w14:textId="77777777" w:rsidTr="00D339B6">
        <w:tc>
          <w:tcPr>
            <w:tcW w:w="2213" w:type="pct"/>
          </w:tcPr>
          <w:p w14:paraId="1D9E5BD1" w14:textId="21756FE9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F353225" w14:textId="5CE9DB61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</w:t>
            </w:r>
            <w:r w:rsidR="00600C6C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43" w:type="pct"/>
          </w:tcPr>
          <w:p w14:paraId="16D1B1C0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9CD358" w14:textId="119E5B2C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5AD6547" w14:textId="2FE6E61F" w:rsidR="00D339B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339B6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27" w:type="pct"/>
          </w:tcPr>
          <w:p w14:paraId="48133E38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546B3A0" w14:textId="4FDE9A69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2,700</w:t>
            </w:r>
          </w:p>
        </w:tc>
      </w:tr>
      <w:tr w:rsidR="00D339B6" w:rsidRPr="007659D0" w14:paraId="4810B422" w14:textId="77777777" w:rsidTr="00DC3ECE">
        <w:trPr>
          <w:trHeight w:val="190"/>
        </w:trPr>
        <w:tc>
          <w:tcPr>
            <w:tcW w:w="2213" w:type="pct"/>
          </w:tcPr>
          <w:p w14:paraId="42534CB7" w14:textId="77777777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0B2DF67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39311A81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2BD2A786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4B717F4B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</w:tcPr>
          <w:p w14:paraId="5C2D4240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F538191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19E7C3B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39B6" w:rsidRPr="007659D0" w14:paraId="21A3D80A" w14:textId="77777777" w:rsidTr="001A464F">
        <w:tc>
          <w:tcPr>
            <w:tcW w:w="2213" w:type="pct"/>
          </w:tcPr>
          <w:p w14:paraId="1B583411" w14:textId="726F92D7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765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339B6" w:rsidRPr="007659D0" w14:paraId="62E10F53" w14:textId="77777777" w:rsidTr="001A464F">
        <w:tc>
          <w:tcPr>
            <w:tcW w:w="2213" w:type="pct"/>
          </w:tcPr>
          <w:p w14:paraId="4A29B917" w14:textId="77777777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736F896E" w:rsidR="00D339B6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AC1AB48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72204E8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4E9402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5B6EADB2" w:rsidR="00D339B6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A24E78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hint="cs"/>
                <w:sz w:val="30"/>
                <w:szCs w:val="30"/>
              </w:rPr>
              <w:t>950</w:t>
            </w:r>
          </w:p>
        </w:tc>
        <w:tc>
          <w:tcPr>
            <w:tcW w:w="127" w:type="pct"/>
          </w:tcPr>
          <w:p w14:paraId="05916B2D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26429F30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37,897</w:t>
            </w:r>
          </w:p>
        </w:tc>
      </w:tr>
      <w:tr w:rsidR="00D339B6" w:rsidRPr="007659D0" w14:paraId="7BA43B6C" w14:textId="77777777" w:rsidTr="001A464F">
        <w:tc>
          <w:tcPr>
            <w:tcW w:w="2213" w:type="pct"/>
          </w:tcPr>
          <w:p w14:paraId="53A6AE0A" w14:textId="076B064F" w:rsidR="00D339B6" w:rsidRPr="007659D0" w:rsidRDefault="00D339B6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3C6F8E80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1EBA8850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750C274C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E4C7E53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07972FC4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E101E2F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5B62E2D0" w14:textId="77777777" w:rsidR="00D339B6" w:rsidRPr="007659D0" w:rsidRDefault="00D33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24E78" w:rsidRPr="007659D0" w14:paraId="75C7FD68" w14:textId="77777777" w:rsidTr="001A464F">
        <w:tc>
          <w:tcPr>
            <w:tcW w:w="2213" w:type="pct"/>
          </w:tcPr>
          <w:p w14:paraId="24061FC1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9FCEAC2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16C6DE6F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66500683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2716C6A7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2FCFC032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00D1B99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21E8A9D4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24E78" w:rsidRPr="007659D0" w14:paraId="02A71E60" w14:textId="77777777" w:rsidTr="001A464F">
        <w:tc>
          <w:tcPr>
            <w:tcW w:w="2213" w:type="pct"/>
          </w:tcPr>
          <w:p w14:paraId="32D14450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3981EADA" w14:textId="678AF8BD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95" w:type="pct"/>
          </w:tcPr>
          <w:p w14:paraId="481B84F0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C7B990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26A301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48211A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2A9DB7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F142F4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A283CC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78" w:rsidRPr="007659D0" w14:paraId="79E02DE5" w14:textId="77777777" w:rsidTr="001A464F">
        <w:tc>
          <w:tcPr>
            <w:tcW w:w="2213" w:type="pct"/>
          </w:tcPr>
          <w:p w14:paraId="604506B0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31E8886" w14:textId="4A815671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5684D74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D702DA4" w14:textId="09E6FD46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939F87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015BEBAB" w14:textId="470992A7" w:rsidR="00A24E78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</w:rPr>
              <w:t>2</w:t>
            </w:r>
            <w:r w:rsidR="00A24E78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/>
                <w:sz w:val="30"/>
                <w:szCs w:val="30"/>
              </w:rPr>
              <w:t>145</w:t>
            </w:r>
          </w:p>
        </w:tc>
        <w:tc>
          <w:tcPr>
            <w:tcW w:w="127" w:type="pct"/>
          </w:tcPr>
          <w:p w14:paraId="3E6CA8B5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990FA53" w14:textId="40B14525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A24E78" w:rsidRPr="007659D0" w14:paraId="42A11A7C" w14:textId="77777777" w:rsidTr="001A464F">
        <w:tc>
          <w:tcPr>
            <w:tcW w:w="2213" w:type="pct"/>
          </w:tcPr>
          <w:p w14:paraId="3F00E323" w14:textId="77777777" w:rsidR="00A24E78" w:rsidRPr="006C01B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01683B8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C7E0B2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03BEA5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57957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7FCB754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511E3C1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A5B10D1" w14:textId="77777777" w:rsidR="00A24E78" w:rsidRPr="006C01B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78" w:rsidRPr="007659D0" w14:paraId="458DEEF0" w14:textId="77777777" w:rsidTr="001A464F">
        <w:tc>
          <w:tcPr>
            <w:tcW w:w="2213" w:type="pct"/>
          </w:tcPr>
          <w:p w14:paraId="585A5E0F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95" w:type="pct"/>
          </w:tcPr>
          <w:p w14:paraId="1DD73FD1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5B7EAA6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BB1C535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E77977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42BA3B2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933B8DB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047978E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4E78" w:rsidRPr="007659D0" w14:paraId="5D58187A" w14:textId="77777777" w:rsidTr="001A464F">
        <w:tc>
          <w:tcPr>
            <w:tcW w:w="2213" w:type="pct"/>
          </w:tcPr>
          <w:p w14:paraId="3128625D" w14:textId="6FB4D96E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5524ECB" w14:textId="37C30B97" w:rsidR="00A24E78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B0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A24E78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B05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43" w:type="pct"/>
          </w:tcPr>
          <w:p w14:paraId="71A5A6BF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AFAE7E4" w14:textId="7457DCAB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069F156F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200603B1" w14:textId="0EB47EEB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1C851E7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CFAD207" w14:textId="514F008D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E78" w:rsidRPr="007659D0" w14:paraId="2306A914" w14:textId="77777777" w:rsidTr="001A464F">
        <w:tc>
          <w:tcPr>
            <w:tcW w:w="2213" w:type="pct"/>
          </w:tcPr>
          <w:p w14:paraId="17AFFA88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52AF0B2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B60CCD4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7B9EDDFE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18B75894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CCDF09E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14:paraId="1394C8D9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4DE9F271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A575C" w:rsidRPr="007659D0" w14:paraId="74A3875D" w14:textId="77777777" w:rsidTr="00AF7FE4">
        <w:trPr>
          <w:trHeight w:val="265"/>
        </w:trPr>
        <w:tc>
          <w:tcPr>
            <w:tcW w:w="2213" w:type="pct"/>
          </w:tcPr>
          <w:p w14:paraId="1CD48190" w14:textId="42232DD1" w:rsidR="008A575C" w:rsidRPr="007659D0" w:rsidRDefault="008A575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F7B301B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3F13787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67EC06F7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64D41229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36C9A655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14:paraId="70FED2E2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7AED174B" w14:textId="77777777" w:rsidR="008A575C" w:rsidRPr="007659D0" w:rsidRDefault="008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A24E78" w:rsidRPr="007659D0" w14:paraId="70770E62" w14:textId="77777777" w:rsidTr="00E9531D">
        <w:tc>
          <w:tcPr>
            <w:tcW w:w="2213" w:type="pct"/>
          </w:tcPr>
          <w:p w14:paraId="11064BC9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765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399611DF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386629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7B41E0C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F15C19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D66E539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4BA1C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14AE7E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24E78" w:rsidRPr="007659D0" w14:paraId="7145CF9D" w14:textId="77777777" w:rsidTr="00E9531D">
        <w:tc>
          <w:tcPr>
            <w:tcW w:w="2213" w:type="pct"/>
          </w:tcPr>
          <w:p w14:paraId="226FB41F" w14:textId="77777777" w:rsidR="00A24E78" w:rsidRPr="007659D0" w:rsidRDefault="00A24E7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25DE01B" w14:textId="2108BCF0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66B334A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699B82A9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F07300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C78862A" w14:textId="065C5FC8" w:rsidR="00A24E78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</w:rPr>
              <w:t>2</w:t>
            </w:r>
            <w:r w:rsidR="00A24E78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/>
                <w:sz w:val="30"/>
                <w:szCs w:val="30"/>
              </w:rPr>
              <w:t>408</w:t>
            </w:r>
          </w:p>
        </w:tc>
        <w:tc>
          <w:tcPr>
            <w:tcW w:w="127" w:type="pct"/>
          </w:tcPr>
          <w:p w14:paraId="16BFD7D2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8C74F9B" w14:textId="77777777" w:rsidR="00A24E78" w:rsidRPr="007659D0" w:rsidRDefault="00A2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</w:tbl>
    <w:p w14:paraId="6F9EDA63" w14:textId="5BE18DB6" w:rsidR="00DA2196" w:rsidRPr="007659D0" w:rsidRDefault="00DA2196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87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273"/>
        <w:gridCol w:w="1083"/>
        <w:gridCol w:w="272"/>
        <w:gridCol w:w="1168"/>
        <w:gridCol w:w="272"/>
        <w:gridCol w:w="1170"/>
        <w:gridCol w:w="272"/>
        <w:gridCol w:w="1253"/>
        <w:gridCol w:w="272"/>
        <w:gridCol w:w="1342"/>
        <w:gridCol w:w="272"/>
        <w:gridCol w:w="1068"/>
      </w:tblGrid>
      <w:tr w:rsidR="008131DF" w:rsidRPr="007659D0" w14:paraId="0E46460A" w14:textId="77777777" w:rsidTr="001D5866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67689CB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19" w:type="pct"/>
            <w:gridSpan w:val="3"/>
            <w:shd w:val="clear" w:color="auto" w:fill="auto"/>
            <w:vAlign w:val="bottom"/>
          </w:tcPr>
          <w:p w14:paraId="28892C3D" w14:textId="5A8D6978" w:rsidR="008131DF" w:rsidRPr="001D5866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172E206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F55CD0F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39A879DD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0FEC8804" w14:textId="7CFCF9F5" w:rsidR="008131DF" w:rsidRPr="001D5866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02ACAAA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4AD7AA2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605" w:rsidRPr="007659D0" w14:paraId="143D605B" w14:textId="77777777" w:rsidTr="001D5866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194C309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30AE240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3966AA6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5C861B06" w14:textId="3A553EEC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FC7A247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8A94340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085D6B4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98A72CF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F634A9C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7F323396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6318C1C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44A215" w14:textId="1D7FAD85" w:rsidR="007D2605" w:rsidRPr="001D5866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D5866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3F1F76E" w14:textId="023ACFDA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4AE0D34" w14:textId="2365DF6C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2605" w:rsidRPr="007659D0" w14:paraId="37FEBB94" w14:textId="77777777" w:rsidTr="001D5866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1A63C15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15BADDF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52A1F5A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5C018347" w14:textId="08371E2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11634DA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BF664EB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68A370F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F6EE9F3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D12159F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9D468D4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</w:tcPr>
          <w:p w14:paraId="696139C4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C795FB" w14:textId="5B747840" w:rsidR="007D2605" w:rsidRPr="001D5866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D5866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4C64E5B" w14:textId="550AC8D6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6B8BB85" w14:textId="25070CC9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131DF" w:rsidRPr="007659D0" w14:paraId="63505409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6A9AB96B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9" w:type="pct"/>
            <w:gridSpan w:val="3"/>
            <w:shd w:val="clear" w:color="auto" w:fill="auto"/>
          </w:tcPr>
          <w:p w14:paraId="0C61D448" w14:textId="5DD041EB" w:rsidR="008131DF" w:rsidRPr="001D5866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0197EA3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1BFAB3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56D6372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6395C8C5" w14:textId="39AD7D70" w:rsidR="008131DF" w:rsidRPr="001D5866" w:rsidRDefault="008131DF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04441366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42A8DDC3" w14:textId="77777777" w:rsidR="008131DF" w:rsidRPr="007659D0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2605" w:rsidRPr="007659D0" w14:paraId="66F76229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7E13B443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54F76626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216AABB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2AA08321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14:paraId="6AD34F7E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479D920E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18,320</w:t>
            </w:r>
          </w:p>
        </w:tc>
        <w:tc>
          <w:tcPr>
            <w:tcW w:w="125" w:type="pct"/>
            <w:shd w:val="clear" w:color="auto" w:fill="auto"/>
          </w:tcPr>
          <w:p w14:paraId="02F8F18A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2356F56E" w14:textId="038A7BCE" w:rsidR="007D2605" w:rsidRPr="003714CD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242B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Pr="003714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31DF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25" w:type="pct"/>
            <w:shd w:val="clear" w:color="auto" w:fill="auto"/>
          </w:tcPr>
          <w:p w14:paraId="5A123C93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08AACC6A" w14:textId="600F6FED" w:rsidR="007D2605" w:rsidRPr="007659D0" w:rsidRDefault="007D2605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(12,000)</w:t>
            </w:r>
          </w:p>
        </w:tc>
        <w:tc>
          <w:tcPr>
            <w:tcW w:w="125" w:type="pct"/>
          </w:tcPr>
          <w:p w14:paraId="1B940058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01DFAA28" w14:textId="7AF29A7C" w:rsidR="007D2605" w:rsidRPr="007659D0" w:rsidRDefault="008131DF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25" w:type="pct"/>
            <w:shd w:val="clear" w:color="auto" w:fill="auto"/>
          </w:tcPr>
          <w:p w14:paraId="1B70BF66" w14:textId="4BB88C00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4F6B6B12" w14:textId="31728E96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60,704</w:t>
            </w:r>
          </w:p>
        </w:tc>
      </w:tr>
      <w:tr w:rsidR="007D2605" w:rsidRPr="007659D0" w14:paraId="0E37835C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3B7DA9D1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EE8987B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C2E938F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41DF8581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7117450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3A801B9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F56D5D2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155BB4B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0FF1C90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5F7A4DE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78AD127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233A86BE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787CA958" w14:textId="7C8F5EF3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617986DC" w14:textId="77777777" w:rsidR="007D2605" w:rsidRPr="007659D0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31DF" w:rsidRPr="007659D0" w14:paraId="4FF60146" w14:textId="77777777" w:rsidTr="001D5866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7072A4D5" w14:textId="77777777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19" w:type="pct"/>
            <w:gridSpan w:val="3"/>
            <w:shd w:val="clear" w:color="auto" w:fill="auto"/>
            <w:vAlign w:val="bottom"/>
          </w:tcPr>
          <w:p w14:paraId="32A14914" w14:textId="38723955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07D47EC" w14:textId="77777777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13D29C4" w14:textId="77777777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7277EF95" w14:textId="77777777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6051B95C" w14:textId="66D5F811" w:rsidR="008131DF" w:rsidRPr="00CC5294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A40F063" w14:textId="77777777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852EA5E" w14:textId="77777777" w:rsidR="008131DF" w:rsidRPr="007659D0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605" w:rsidRPr="007659D0" w14:paraId="2532C7C1" w14:textId="77777777" w:rsidTr="001D5866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3DB0F636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8E24FD5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D1D6C88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5CD96230" w14:textId="404187C2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A98C1E7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53750F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9BEBEDB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5AC9B85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9D70D7E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6A2D5BE2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A3D6030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FC9078" w14:textId="46DF58F9" w:rsidR="007D2605" w:rsidRPr="001D5866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D5866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92AE762" w14:textId="32436814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DFB853A" w14:textId="7A3DB79A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2605" w:rsidRPr="007659D0" w14:paraId="654F07B1" w14:textId="77777777" w:rsidTr="001D5866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28260E1B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6F7F73A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1D4489C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47F248A9" w14:textId="3F5CF164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4DA59E2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7B6FF74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272E281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C682EC8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3D75FD1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8837F07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</w:tcPr>
          <w:p w14:paraId="15739012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635265A" w14:textId="01652C91" w:rsidR="007D2605" w:rsidRPr="001D5866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D5866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7ACFD47" w14:textId="1A3F3732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27D8B1F" w14:textId="63F22AEE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131DF" w:rsidRPr="007659D0" w14:paraId="7E4542A6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6DC8DADF" w14:textId="77777777" w:rsidR="008131DF" w:rsidRPr="007659D0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9" w:type="pct"/>
            <w:gridSpan w:val="3"/>
            <w:shd w:val="clear" w:color="auto" w:fill="auto"/>
          </w:tcPr>
          <w:p w14:paraId="4D819665" w14:textId="77777777" w:rsidR="008131DF" w:rsidRPr="00CC5294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7F73846B" w14:textId="77777777" w:rsidR="008131DF" w:rsidRPr="007659D0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ABF403" w14:textId="77777777" w:rsidR="008131DF" w:rsidRPr="007659D0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8BCC360" w14:textId="77777777" w:rsidR="008131DF" w:rsidRPr="007659D0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1C9FFAC4" w14:textId="77777777" w:rsidR="008131DF" w:rsidRPr="00CC5294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4063F038" w14:textId="77777777" w:rsidR="008131DF" w:rsidRPr="007659D0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550364F7" w14:textId="77777777" w:rsidR="008131DF" w:rsidRPr="007659D0" w:rsidRDefault="008131DF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2605" w:rsidRPr="007659D0" w14:paraId="080090D6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04E10C8F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48AB81B2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769B68E5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43141439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7458B26F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9C24377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155,680</w:t>
            </w:r>
          </w:p>
        </w:tc>
        <w:tc>
          <w:tcPr>
            <w:tcW w:w="125" w:type="pct"/>
            <w:shd w:val="clear" w:color="auto" w:fill="auto"/>
          </w:tcPr>
          <w:p w14:paraId="7CA2D882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E5900D8" w14:textId="060FE206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629,368</w:t>
            </w:r>
          </w:p>
        </w:tc>
        <w:tc>
          <w:tcPr>
            <w:tcW w:w="125" w:type="pct"/>
            <w:shd w:val="clear" w:color="auto" w:fill="auto"/>
          </w:tcPr>
          <w:p w14:paraId="07821DA3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5B7AE6A" w14:textId="1C7BEB78" w:rsidR="007D2605" w:rsidRPr="007659D0" w:rsidRDefault="007D2605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(614,680)</w:t>
            </w:r>
          </w:p>
        </w:tc>
        <w:tc>
          <w:tcPr>
            <w:tcW w:w="125" w:type="pct"/>
          </w:tcPr>
          <w:p w14:paraId="6407CC8D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06D1198" w14:textId="72A3BC9C" w:rsidR="007D2605" w:rsidRPr="007659D0" w:rsidRDefault="008131DF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2AAD4D4" w14:textId="6638E9C5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3EB384F5" w14:textId="4151425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170,368</w:t>
            </w:r>
          </w:p>
        </w:tc>
      </w:tr>
      <w:tr w:rsidR="007D2605" w:rsidRPr="007659D0" w14:paraId="5DFCE5F8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18C10F73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417A80F9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3B2B444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49BA4615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A1F6202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70FF9A0D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18,320</w:t>
            </w:r>
          </w:p>
        </w:tc>
        <w:tc>
          <w:tcPr>
            <w:tcW w:w="125" w:type="pct"/>
            <w:shd w:val="clear" w:color="auto" w:fill="auto"/>
          </w:tcPr>
          <w:p w14:paraId="18C5CED3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79C2FEB" w14:textId="2A3D2B66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29,000</w:t>
            </w:r>
          </w:p>
        </w:tc>
        <w:tc>
          <w:tcPr>
            <w:tcW w:w="125" w:type="pct"/>
            <w:shd w:val="clear" w:color="auto" w:fill="auto"/>
          </w:tcPr>
          <w:p w14:paraId="3DE73E36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B4A708F" w14:textId="77777777" w:rsidR="007D2605" w:rsidRPr="007659D0" w:rsidRDefault="007D2605" w:rsidP="001D5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63E5A9F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9AE9749" w14:textId="0E87AF33" w:rsidR="007D2605" w:rsidRPr="007659D0" w:rsidRDefault="008131DF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1CD2113" w14:textId="6348C4B1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557AAAF2" w14:textId="66A8E00F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47,320</w:t>
            </w:r>
          </w:p>
        </w:tc>
      </w:tr>
      <w:tr w:rsidR="007D2605" w:rsidRPr="007659D0" w14:paraId="71A75B1A" w14:textId="77777777" w:rsidTr="001D5866">
        <w:trPr>
          <w:cantSplit/>
        </w:trPr>
        <w:tc>
          <w:tcPr>
            <w:tcW w:w="496" w:type="pct"/>
            <w:shd w:val="clear" w:color="auto" w:fill="auto"/>
          </w:tcPr>
          <w:p w14:paraId="4A0F560D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49650D55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4BD6333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309375E4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41E87EB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0FEEA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174,000</w:t>
            </w:r>
          </w:p>
        </w:tc>
        <w:tc>
          <w:tcPr>
            <w:tcW w:w="125" w:type="pct"/>
            <w:shd w:val="clear" w:color="auto" w:fill="auto"/>
          </w:tcPr>
          <w:p w14:paraId="385027DB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5D605" w14:textId="57F75C8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658,368</w:t>
            </w:r>
          </w:p>
        </w:tc>
        <w:tc>
          <w:tcPr>
            <w:tcW w:w="125" w:type="pct"/>
            <w:shd w:val="clear" w:color="auto" w:fill="auto"/>
          </w:tcPr>
          <w:p w14:paraId="3EC07960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D1F94" w14:textId="69400D33" w:rsidR="007D2605" w:rsidRPr="007659D0" w:rsidRDefault="007D2605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(614,680)</w:t>
            </w:r>
          </w:p>
        </w:tc>
        <w:tc>
          <w:tcPr>
            <w:tcW w:w="125" w:type="pct"/>
          </w:tcPr>
          <w:p w14:paraId="76648681" w14:textId="77777777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5AED08D" w14:textId="0658FB31" w:rsidR="007D2605" w:rsidRPr="007659D0" w:rsidRDefault="008131DF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1B16A74" w14:textId="39EEB552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D9705" w14:textId="5695C795" w:rsidR="007D2605" w:rsidRPr="007659D0" w:rsidRDefault="007D260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217,688</w:t>
            </w:r>
          </w:p>
        </w:tc>
      </w:tr>
    </w:tbl>
    <w:p w14:paraId="7BEE35F4" w14:textId="5775F6E6" w:rsidR="00714084" w:rsidRPr="007659D0" w:rsidRDefault="007140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3C6215" w14:textId="07B821AA" w:rsidR="002C0971" w:rsidRPr="007659D0" w:rsidRDefault="002C0971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</w:rPr>
      </w:pPr>
      <w:r w:rsidRPr="007659D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48BAADB" w14:textId="77777777" w:rsidR="002C0971" w:rsidRPr="007659D0" w:rsidRDefault="002C0971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C9B8C2" w14:textId="3328708B" w:rsidR="00DB56CF" w:rsidRPr="007659D0" w:rsidRDefault="002C0971" w:rsidP="007D2605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7659D0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7659D0">
        <w:rPr>
          <w:rFonts w:ascii="Angsana New" w:hAnsi="Angsana New"/>
          <w:spacing w:val="-4"/>
          <w:sz w:val="30"/>
          <w:szCs w:val="30"/>
        </w:rPr>
        <w:t>1</w:t>
      </w:r>
      <w:r w:rsidRPr="007659D0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7659D0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 w:rsidRPr="007659D0">
        <w:rPr>
          <w:rFonts w:ascii="Angsana New" w:hAnsi="Angsana New"/>
          <w:sz w:val="30"/>
          <w:szCs w:val="30"/>
        </w:rPr>
        <w:t>1</w:t>
      </w:r>
      <w:r w:rsidRPr="007659D0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7659D0">
        <w:rPr>
          <w:rFonts w:ascii="Angsana New" w:hAnsi="Angsana New"/>
          <w:sz w:val="30"/>
          <w:szCs w:val="30"/>
        </w:rPr>
        <w:t>1</w:t>
      </w:r>
      <w:r w:rsidRPr="007659D0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4BE59F98" w14:textId="763C2434" w:rsidR="008404A2" w:rsidRDefault="0084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45E2E9" w14:textId="201F06F2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5A46F5" w14:textId="5F61050F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0C0B69" w14:textId="711E7164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F0F6A6" w14:textId="323318BF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491414" w14:textId="2794220D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EB1E04" w14:textId="6EEB82BA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02FC66" w14:textId="7999C55E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35B211" w14:textId="75FD0705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034AA6" w14:textId="24537149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2DD317" w14:textId="6907DD77" w:rsidR="00A422F1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C7FC57" w14:textId="77777777" w:rsidR="00A422F1" w:rsidRPr="007659D0" w:rsidRDefault="00A4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ABFA62" w14:textId="36B15BD1" w:rsidR="00750557" w:rsidRPr="007659D0" w:rsidRDefault="00750557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เงินสดและรายการเทียบเท่าเงินสด</w:t>
      </w:r>
    </w:p>
    <w:p w14:paraId="414C12CE" w14:textId="77777777" w:rsidR="00941C4A" w:rsidRPr="007659D0" w:rsidRDefault="00941C4A" w:rsidP="007D2605">
      <w:pPr>
        <w:pStyle w:val="BodyText2"/>
        <w:ind w:left="540"/>
        <w:rPr>
          <w:b/>
          <w:bCs/>
          <w:cs/>
        </w:rPr>
      </w:pPr>
    </w:p>
    <w:tbl>
      <w:tblPr>
        <w:tblW w:w="9363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05"/>
        <w:gridCol w:w="270"/>
        <w:gridCol w:w="1089"/>
        <w:gridCol w:w="270"/>
        <w:gridCol w:w="1173"/>
      </w:tblGrid>
      <w:tr w:rsidR="00750557" w:rsidRPr="007659D0" w14:paraId="6DFD928A" w14:textId="77777777" w:rsidTr="00750557">
        <w:trPr>
          <w:tblHeader/>
        </w:trPr>
        <w:tc>
          <w:tcPr>
            <w:tcW w:w="4140" w:type="dxa"/>
          </w:tcPr>
          <w:p w14:paraId="4E3BCC57" w14:textId="4ED377DF" w:rsidR="00750557" w:rsidRPr="007659D0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671AFD1F" w14:textId="54B610AD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D6E19" w14:textId="7777777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shd w:val="clear" w:color="auto" w:fill="auto"/>
          </w:tcPr>
          <w:p w14:paraId="2E2574C6" w14:textId="67AA8CB8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557" w:rsidRPr="007659D0" w14:paraId="20A11C4E" w14:textId="77777777" w:rsidTr="003C6F61">
        <w:trPr>
          <w:tblHeader/>
        </w:trPr>
        <w:tc>
          <w:tcPr>
            <w:tcW w:w="4140" w:type="dxa"/>
          </w:tcPr>
          <w:p w14:paraId="33EBA455" w14:textId="77777777" w:rsidR="00750557" w:rsidRPr="007659D0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0C0F71" w14:textId="1BF1075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7048B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53B95597" w14:textId="7777777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8155F4B" w14:textId="62738D31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7048B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F58721" w14:textId="7777777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4DD063" w14:textId="4508E866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7048B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8401FCF" w14:textId="7777777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F112ABC" w14:textId="7F77B358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7048B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750557" w:rsidRPr="007659D0" w14:paraId="0924B5AB" w14:textId="77777777" w:rsidTr="00750557">
        <w:trPr>
          <w:tblHeader/>
        </w:trPr>
        <w:tc>
          <w:tcPr>
            <w:tcW w:w="4140" w:type="dxa"/>
          </w:tcPr>
          <w:p w14:paraId="5FC7A40A" w14:textId="77777777" w:rsidR="00750557" w:rsidRPr="007659D0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08ED0D52" w14:textId="3F1E9119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5383" w:rsidRPr="007659D0" w14:paraId="7621CE86" w14:textId="77777777" w:rsidTr="003C6F61">
        <w:tc>
          <w:tcPr>
            <w:tcW w:w="4140" w:type="dxa"/>
          </w:tcPr>
          <w:p w14:paraId="605A2168" w14:textId="77777777" w:rsidR="00A95383" w:rsidRPr="007659D0" w:rsidRDefault="00A9538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7CC08D23" w14:textId="633C6092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1F3694F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721BBD42" w14:textId="5116559C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599 </w:t>
            </w:r>
          </w:p>
        </w:tc>
        <w:tc>
          <w:tcPr>
            <w:tcW w:w="270" w:type="dxa"/>
          </w:tcPr>
          <w:p w14:paraId="2D388AB6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2E2ABA" w14:textId="1A15D337" w:rsidR="00A95383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2A0DC5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B5EFD22" w14:textId="1F452ACC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6 </w:t>
            </w:r>
          </w:p>
        </w:tc>
      </w:tr>
      <w:tr w:rsidR="00A95383" w:rsidRPr="007659D0" w14:paraId="4E9C242E" w14:textId="77777777" w:rsidTr="003C6F61">
        <w:tc>
          <w:tcPr>
            <w:tcW w:w="4140" w:type="dxa"/>
          </w:tcPr>
          <w:p w14:paraId="09FCEE55" w14:textId="77777777" w:rsidR="00A95383" w:rsidRPr="007659D0" w:rsidRDefault="00A9538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474FEBE6" w14:textId="2FB5B7F0" w:rsidR="00A95383" w:rsidRPr="007659D0" w:rsidRDefault="0060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  <w:r w:rsidR="00A95383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6019B929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55E1353B" w14:textId="6CF82230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142,965 </w:t>
            </w:r>
          </w:p>
        </w:tc>
        <w:tc>
          <w:tcPr>
            <w:tcW w:w="270" w:type="dxa"/>
          </w:tcPr>
          <w:p w14:paraId="3BC40262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9C3D4B" w14:textId="5CFD288F" w:rsidR="00A95383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29E86254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3110290" w14:textId="5CDEAF55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1,095 </w:t>
            </w:r>
          </w:p>
        </w:tc>
      </w:tr>
      <w:tr w:rsidR="00A95383" w:rsidRPr="007659D0" w14:paraId="12494DAB" w14:textId="77777777" w:rsidTr="003C6F61">
        <w:tc>
          <w:tcPr>
            <w:tcW w:w="4140" w:type="dxa"/>
          </w:tcPr>
          <w:p w14:paraId="5724D8B1" w14:textId="77777777" w:rsidR="00A95383" w:rsidRPr="007659D0" w:rsidRDefault="00A9538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3B99F24A" w14:textId="6CE41CA8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1BF0E19E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30C30FC" w14:textId="0AEDCF86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228,935 </w:t>
            </w:r>
          </w:p>
        </w:tc>
        <w:tc>
          <w:tcPr>
            <w:tcW w:w="270" w:type="dxa"/>
          </w:tcPr>
          <w:p w14:paraId="05BFEB13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EA9DBDF" w14:textId="6CC1977A" w:rsidR="00A95383" w:rsidRPr="007659D0" w:rsidRDefault="00A95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21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4564CBAD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E675FD" w14:textId="22328FFC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219,266 </w:t>
            </w:r>
          </w:p>
        </w:tc>
      </w:tr>
      <w:tr w:rsidR="00A95383" w:rsidRPr="007659D0" w14:paraId="0C25D2F3" w14:textId="77777777" w:rsidTr="003C6F61">
        <w:tc>
          <w:tcPr>
            <w:tcW w:w="4140" w:type="dxa"/>
          </w:tcPr>
          <w:p w14:paraId="21355C09" w14:textId="77777777" w:rsidR="00A95383" w:rsidRPr="007659D0" w:rsidRDefault="00A95383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1718809E" w14:textId="06F68B31" w:rsidR="00A95383" w:rsidRPr="007659D0" w:rsidRDefault="0060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  <w:r w:rsidR="00A95383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77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F776A" w:rsidRPr="007659D0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220ADB7B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92CC5C" w14:textId="6B7DDBF8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100,112 </w:t>
            </w:r>
          </w:p>
        </w:tc>
        <w:tc>
          <w:tcPr>
            <w:tcW w:w="270" w:type="dxa"/>
          </w:tcPr>
          <w:p w14:paraId="3BB6B49F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B3C1160" w14:textId="3B4697D7" w:rsidR="00A95383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40</w:t>
            </w:r>
            <w:r w:rsidR="00A95383"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8F776A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</w:t>
            </w:r>
            <w:r w:rsidR="008F776A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7A737300" w14:textId="77777777" w:rsidR="00A95383" w:rsidRPr="007659D0" w:rsidRDefault="00A9538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A0FD331" w14:textId="5A63220E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100,060 </w:t>
            </w:r>
          </w:p>
        </w:tc>
      </w:tr>
      <w:tr w:rsidR="00A95383" w:rsidRPr="007659D0" w14:paraId="32852638" w14:textId="77777777" w:rsidTr="003C6F61">
        <w:tc>
          <w:tcPr>
            <w:tcW w:w="4140" w:type="dxa"/>
          </w:tcPr>
          <w:p w14:paraId="2E037168" w14:textId="750C155C" w:rsidR="00A95383" w:rsidRPr="007659D0" w:rsidRDefault="00A95383">
            <w:pPr>
              <w:ind w:left="144" w:right="-105" w:hanging="144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2279EC" w14:textId="7A0F67D4" w:rsidR="00A95383" w:rsidRPr="007659D0" w:rsidRDefault="0060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525</w:t>
            </w:r>
            <w:r w:rsidR="00A95383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8F776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  <w:r w:rsidR="008F776A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6" w:type="dxa"/>
            <w:vAlign w:val="bottom"/>
          </w:tcPr>
          <w:p w14:paraId="26AC3617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37A3E4A7" w14:textId="200B389A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472,611</w:t>
            </w:r>
          </w:p>
        </w:tc>
        <w:tc>
          <w:tcPr>
            <w:tcW w:w="270" w:type="dxa"/>
            <w:vAlign w:val="bottom"/>
          </w:tcPr>
          <w:p w14:paraId="25879B68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E61BC39" w14:textId="3C0F1BB0" w:rsidR="00A95383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257</w:t>
            </w:r>
            <w:r w:rsidR="00A95383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8F776A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8</w:t>
            </w:r>
            <w:r w:rsidR="008F776A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667EAF92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5225E37" w14:textId="2EC1A30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320,427</w:t>
            </w:r>
          </w:p>
        </w:tc>
      </w:tr>
      <w:tr w:rsidR="00A95383" w:rsidRPr="007659D0" w14:paraId="1DF39A77" w14:textId="77777777" w:rsidTr="003C6F61">
        <w:tc>
          <w:tcPr>
            <w:tcW w:w="4140" w:type="dxa"/>
          </w:tcPr>
          <w:p w14:paraId="3917FBB3" w14:textId="77777777" w:rsidR="00A95383" w:rsidRPr="007659D0" w:rsidRDefault="00A9538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1FD532" w14:textId="63426F0D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42D0D5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65243E9" w14:textId="03D5357B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  <w:vAlign w:val="bottom"/>
          </w:tcPr>
          <w:p w14:paraId="3D0414E4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0A24119" w14:textId="663FF92D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A846DB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1B3132F" w14:textId="46309B58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5383" w:rsidRPr="007659D0" w14:paraId="61523DA0" w14:textId="77777777" w:rsidTr="003C6F61">
        <w:tc>
          <w:tcPr>
            <w:tcW w:w="4140" w:type="dxa"/>
          </w:tcPr>
          <w:p w14:paraId="25797709" w14:textId="546212DC" w:rsidR="00A95383" w:rsidRPr="007659D0" w:rsidRDefault="00A95383">
            <w:pPr>
              <w:ind w:left="144" w:right="-110" w:hanging="144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69C3" w14:textId="3EC84AAC" w:rsidR="00A95383" w:rsidRPr="007659D0" w:rsidRDefault="0060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525</w:t>
            </w:r>
            <w:r w:rsidR="00A95383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8F776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  <w:r w:rsidR="008F776A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6" w:type="dxa"/>
            <w:vAlign w:val="bottom"/>
          </w:tcPr>
          <w:p w14:paraId="6C5E4158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DAF32" w14:textId="0C65B182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472,603</w:t>
            </w:r>
          </w:p>
        </w:tc>
        <w:tc>
          <w:tcPr>
            <w:tcW w:w="270" w:type="dxa"/>
            <w:vAlign w:val="bottom"/>
          </w:tcPr>
          <w:p w14:paraId="7D371675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58C1A" w14:textId="24E57F07" w:rsidR="00A95383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257</w:t>
            </w:r>
            <w:r w:rsidR="00A95383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8F776A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8</w:t>
            </w:r>
            <w:r w:rsidR="008F776A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63BC9630" w14:textId="77777777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A99FC" w14:textId="758703BF" w:rsidR="00A95383" w:rsidRPr="007659D0" w:rsidRDefault="00A9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320,427</w:t>
            </w:r>
          </w:p>
        </w:tc>
      </w:tr>
    </w:tbl>
    <w:p w14:paraId="58633F27" w14:textId="77777777" w:rsidR="008469DB" w:rsidRPr="007659D0" w:rsidRDefault="008469DB" w:rsidP="007D2605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1F1979" w14:textId="52EF3BC2" w:rsidR="003C6F61" w:rsidRPr="007659D0" w:rsidRDefault="00C01633" w:rsidP="007D2605">
      <w:pPr>
        <w:pStyle w:val="BodyText2"/>
        <w:ind w:left="540"/>
        <w:rPr>
          <w:b/>
          <w:bCs/>
          <w:lang w:val="en-US"/>
        </w:rPr>
      </w:pPr>
      <w:bookmarkStart w:id="3" w:name="_Hlk62654409"/>
      <w:r w:rsidRPr="007659D0">
        <w:rPr>
          <w:rFonts w:hint="cs"/>
          <w:cs/>
        </w:rPr>
        <w:t>เงินลงทุนระยะสั้นที่มีส</w:t>
      </w:r>
      <w:r w:rsidRPr="005C4AA4">
        <w:rPr>
          <w:rFonts w:hint="cs"/>
          <w:cs/>
        </w:rPr>
        <w:t>ภาพคล่องสูงมีอัตราดอกเบี้ยที่แท้จริงอยู่ที่</w:t>
      </w:r>
      <w:r w:rsidRPr="00512B02">
        <w:rPr>
          <w:cs/>
        </w:rPr>
        <w:t xml:space="preserve">ร้อยละ </w:t>
      </w:r>
      <w:r w:rsidR="00403E33" w:rsidRPr="006C01B0">
        <w:rPr>
          <w:lang w:val="en-US"/>
        </w:rPr>
        <w:t>0.10</w:t>
      </w:r>
      <w:r w:rsidR="00403E33" w:rsidRPr="005C4AA4">
        <w:rPr>
          <w:lang w:val="en-US"/>
        </w:rPr>
        <w:t xml:space="preserve"> </w:t>
      </w:r>
      <w:r w:rsidRPr="005C4AA4">
        <w:rPr>
          <w:cs/>
          <w:lang w:val="en-US"/>
        </w:rPr>
        <w:t xml:space="preserve">ถึง </w:t>
      </w:r>
      <w:r w:rsidR="00403E33" w:rsidRPr="006C01B0">
        <w:rPr>
          <w:lang w:val="en-US"/>
        </w:rPr>
        <w:t>0.75</w:t>
      </w:r>
      <w:r w:rsidRPr="00403E33">
        <w:rPr>
          <w:lang w:val="en-US"/>
        </w:rPr>
        <w:t xml:space="preserve"> </w:t>
      </w:r>
      <w:r w:rsidRPr="00403E33">
        <w:rPr>
          <w:cs/>
          <w:lang w:val="en-US"/>
        </w:rPr>
        <w:t xml:space="preserve">ต่อปี </w:t>
      </w:r>
      <w:r w:rsidRPr="00403E33">
        <w:rPr>
          <w:i/>
          <w:iCs/>
          <w:lang w:val="en-US"/>
        </w:rPr>
        <w:t xml:space="preserve">(2563: </w:t>
      </w:r>
      <w:r w:rsidRPr="00403E33">
        <w:rPr>
          <w:i/>
          <w:iCs/>
          <w:cs/>
          <w:lang w:val="en-US"/>
        </w:rPr>
        <w:t xml:space="preserve">ร้อยละ </w:t>
      </w:r>
      <w:r w:rsidR="00403E33" w:rsidRPr="006C01B0">
        <w:rPr>
          <w:i/>
          <w:iCs/>
          <w:lang w:val="en-US"/>
        </w:rPr>
        <w:t>0.15</w:t>
      </w:r>
      <w:r w:rsidR="00403E33" w:rsidRPr="005C4AA4">
        <w:rPr>
          <w:i/>
          <w:iCs/>
          <w:lang w:val="en-US"/>
        </w:rPr>
        <w:t xml:space="preserve"> </w:t>
      </w:r>
      <w:r w:rsidRPr="005C4AA4">
        <w:rPr>
          <w:i/>
          <w:iCs/>
          <w:cs/>
          <w:lang w:val="en-US"/>
        </w:rPr>
        <w:t xml:space="preserve">ถึง </w:t>
      </w:r>
      <w:r w:rsidR="00403E33" w:rsidRPr="00403E33">
        <w:rPr>
          <w:i/>
          <w:iCs/>
          <w:lang w:val="en-US"/>
        </w:rPr>
        <w:t xml:space="preserve">0.70 </w:t>
      </w:r>
      <w:r w:rsidRPr="00403E33">
        <w:rPr>
          <w:i/>
          <w:iCs/>
          <w:cs/>
          <w:lang w:val="en-US"/>
        </w:rPr>
        <w:t>ต่อปี</w:t>
      </w:r>
      <w:r w:rsidRPr="00403E33">
        <w:rPr>
          <w:i/>
          <w:iCs/>
          <w:lang w:val="en-US"/>
        </w:rPr>
        <w:t>)</w:t>
      </w:r>
    </w:p>
    <w:bookmarkEnd w:id="3"/>
    <w:p w14:paraId="2B1F3877" w14:textId="6F94DAB1" w:rsidR="00334987" w:rsidRPr="007659D0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659D0">
        <w:rPr>
          <w:b/>
          <w:bCs/>
        </w:rPr>
        <w:br w:type="page"/>
      </w:r>
    </w:p>
    <w:p w14:paraId="4FDF0EFF" w14:textId="1A3A6E73" w:rsidR="0089797E" w:rsidRPr="007659D0" w:rsidRDefault="0089797E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ลูกหนี้การค้าและลูกหนี้หมุนเวียนอื่น</w:t>
      </w:r>
    </w:p>
    <w:p w14:paraId="102E59F0" w14:textId="032327C0" w:rsidR="0089797E" w:rsidRPr="007659D0" w:rsidRDefault="0089797E" w:rsidP="007D2605">
      <w:pPr>
        <w:pStyle w:val="BodyText2"/>
        <w:ind w:left="540"/>
        <w:rPr>
          <w:b/>
          <w:bCs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2"/>
        <w:gridCol w:w="271"/>
        <w:gridCol w:w="1084"/>
        <w:gridCol w:w="275"/>
        <w:gridCol w:w="1088"/>
        <w:gridCol w:w="275"/>
        <w:gridCol w:w="1086"/>
        <w:gridCol w:w="275"/>
        <w:gridCol w:w="1133"/>
      </w:tblGrid>
      <w:tr w:rsidR="0089797E" w:rsidRPr="007659D0" w14:paraId="2C9EE6D8" w14:textId="77777777" w:rsidTr="000B2B58"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7659D0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nil"/>
            </w:tcBorders>
          </w:tcPr>
          <w:p w14:paraId="67550C31" w14:textId="77777777" w:rsidR="0089797E" w:rsidRPr="007659D0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7659D0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7659D0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7659D0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</w:tcBorders>
          </w:tcPr>
          <w:p w14:paraId="5F03B761" w14:textId="77777777" w:rsidR="0089797E" w:rsidRPr="007659D0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7048B" w:rsidRPr="007659D0" w14:paraId="04AEA278" w14:textId="77777777" w:rsidTr="00D51962">
        <w:tc>
          <w:tcPr>
            <w:tcW w:w="1635" w:type="pct"/>
          </w:tcPr>
          <w:p w14:paraId="336649EE" w14:textId="77777777" w:rsidR="0017048B" w:rsidRPr="007659D0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762EEDE0" w14:textId="77777777" w:rsidR="0017048B" w:rsidRPr="007659D0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17048B" w:rsidRPr="007659D0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23684F5A" w14:textId="39C90AF1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center"/>
          </w:tcPr>
          <w:p w14:paraId="73B8E7E4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17A50403" w14:textId="7F2F8100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097B1CB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468C9642" w14:textId="09D86B55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center"/>
          </w:tcPr>
          <w:p w14:paraId="1A6D2FD4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9D0A74A" w14:textId="104ACE9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</w:tr>
      <w:tr w:rsidR="0017048B" w:rsidRPr="007659D0" w14:paraId="32154099" w14:textId="77777777" w:rsidTr="000B2B58">
        <w:tc>
          <w:tcPr>
            <w:tcW w:w="1635" w:type="pct"/>
          </w:tcPr>
          <w:p w14:paraId="3A9B8E3D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7CACA049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3B49718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48B" w:rsidRPr="007659D0" w14:paraId="62C45680" w14:textId="77777777" w:rsidTr="000B2B58">
        <w:trPr>
          <w:trHeight w:val="148"/>
        </w:trPr>
        <w:tc>
          <w:tcPr>
            <w:tcW w:w="1635" w:type="pct"/>
          </w:tcPr>
          <w:p w14:paraId="745BEEFE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4" w:type="pct"/>
          </w:tcPr>
          <w:p w14:paraId="05EC7612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17048B" w:rsidRPr="007659D0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17048B" w:rsidRPr="007659D0" w:rsidRDefault="00170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17048B" w:rsidRPr="007659D0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17048B" w:rsidRPr="007659D0" w:rsidRDefault="00170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17048B" w:rsidRPr="007659D0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17048B" w:rsidRPr="007659D0" w:rsidRDefault="00170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17048B" w:rsidRPr="007659D0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606A22C2" w14:textId="77777777" w:rsidR="0017048B" w:rsidRPr="007659D0" w:rsidRDefault="00170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62B" w:rsidRPr="007659D0" w14:paraId="0EAC0DA0" w14:textId="77777777" w:rsidTr="000B2B58">
        <w:trPr>
          <w:trHeight w:val="148"/>
        </w:trPr>
        <w:tc>
          <w:tcPr>
            <w:tcW w:w="1635" w:type="pct"/>
          </w:tcPr>
          <w:p w14:paraId="4CDA448E" w14:textId="0F101E12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4" w:type="pct"/>
          </w:tcPr>
          <w:p w14:paraId="6C84D3C6" w14:textId="228A31C0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EBD4B1D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7EF77EDC" w14:textId="2AFB77C7" w:rsidR="0004562B" w:rsidRPr="007659D0" w:rsidRDefault="0004562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77CAAA44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34F2E5B8" w14:textId="2F8CAC8C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7" w:type="pct"/>
            <w:tcBorders>
              <w:bottom w:val="nil"/>
            </w:tcBorders>
          </w:tcPr>
          <w:p w14:paraId="656396CA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389CA025" w14:textId="2FB1513C" w:rsidR="0004562B" w:rsidRPr="007659D0" w:rsidRDefault="000456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6BB88055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2020355E" w14:textId="05913B22" w:rsidR="0004562B" w:rsidRPr="007659D0" w:rsidRDefault="0004562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62B" w:rsidRPr="007659D0" w14:paraId="0639D66E" w14:textId="77777777" w:rsidTr="000B2B58">
        <w:tc>
          <w:tcPr>
            <w:tcW w:w="1635" w:type="pct"/>
          </w:tcPr>
          <w:p w14:paraId="2137472A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0B1E7DA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1263CC1E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371</w:t>
            </w:r>
            <w:r w:rsidR="0004562B" w:rsidRPr="007659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7DCF11EC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 258,468 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3A790EE6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</w:t>
            </w:r>
            <w:r w:rsidR="0004562B"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6850FE54" w14:textId="2E9E483F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42,219 </w:t>
            </w:r>
          </w:p>
        </w:tc>
      </w:tr>
      <w:tr w:rsidR="0004562B" w:rsidRPr="007659D0" w14:paraId="08CBA00E" w14:textId="77777777" w:rsidTr="000B2B58">
        <w:tc>
          <w:tcPr>
            <w:tcW w:w="1635" w:type="pct"/>
          </w:tcPr>
          <w:p w14:paraId="73E3DB60" w14:textId="055E8AAF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ind w:left="346" w:hanging="346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6234FB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="00B355AB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6234FB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4" w:type="pct"/>
          </w:tcPr>
          <w:p w14:paraId="271730DA" w14:textId="77777777" w:rsidR="00A422F1" w:rsidRDefault="00A4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763F288" w14:textId="2C2874D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600C6C" w:rsidRPr="007659D0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05BFA3D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94D3E" w14:textId="77777777" w:rsidR="006234FB" w:rsidRPr="007659D0" w:rsidRDefault="006234F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CCE11A" w14:textId="51876298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075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CA6138" w14:textId="77777777" w:rsidR="006234FB" w:rsidRPr="007659D0" w:rsidRDefault="006234F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</w:rPr>
            </w:pPr>
          </w:p>
          <w:p w14:paraId="788CB007" w14:textId="7885102C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 (10,678)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D1278" w14:textId="77777777" w:rsidR="006234FB" w:rsidRPr="007659D0" w:rsidRDefault="006234F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9F8F6" w14:textId="3B472447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338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</w:tcPr>
          <w:p w14:paraId="04A9110E" w14:textId="77777777" w:rsidR="006234FB" w:rsidRPr="007659D0" w:rsidRDefault="006234F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1D596" w14:textId="73EA7575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(5,471)</w:t>
            </w:r>
          </w:p>
        </w:tc>
      </w:tr>
      <w:tr w:rsidR="0004562B" w:rsidRPr="007659D0" w14:paraId="13B9E1E4" w14:textId="77777777" w:rsidTr="000B2B58">
        <w:tc>
          <w:tcPr>
            <w:tcW w:w="1635" w:type="pct"/>
          </w:tcPr>
          <w:p w14:paraId="06C7F448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4" w:type="pct"/>
          </w:tcPr>
          <w:p w14:paraId="3FF334AA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2C4749AD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368,304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1E8A12A3" w:rsidR="0004562B" w:rsidRPr="007659D0" w:rsidRDefault="000456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195" w:right="1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247,826 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5BC1CD66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="0004562B"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147" w:type="pct"/>
          </w:tcPr>
          <w:p w14:paraId="63743767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11A7E144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36,748</w:t>
            </w:r>
          </w:p>
        </w:tc>
      </w:tr>
      <w:tr w:rsidR="0004562B" w:rsidRPr="007659D0" w14:paraId="6240A474" w14:textId="77777777" w:rsidTr="000B2B58">
        <w:tc>
          <w:tcPr>
            <w:tcW w:w="1635" w:type="pct"/>
          </w:tcPr>
          <w:p w14:paraId="5D1BB048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4" w:type="pct"/>
          </w:tcPr>
          <w:p w14:paraId="0A46ACCD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545FE480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CDECE5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60060AB2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53218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195" w:right="187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7EF9DFC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C892A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076E812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</w:tcPr>
          <w:p w14:paraId="4CB1F63F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4562B" w:rsidRPr="007659D0" w14:paraId="34CC0926" w14:textId="77777777" w:rsidTr="000B2B58">
        <w:tc>
          <w:tcPr>
            <w:tcW w:w="1635" w:type="pct"/>
          </w:tcPr>
          <w:p w14:paraId="64F1E09D" w14:textId="29E29FC8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4" w:type="pct"/>
          </w:tcPr>
          <w:p w14:paraId="2E42C526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31F9C3CB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D1EA0C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3523BC6" w14:textId="77777777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4562B" w:rsidRPr="007659D0" w14:paraId="778F9B70" w14:textId="77777777" w:rsidTr="000B2B58">
        <w:tc>
          <w:tcPr>
            <w:tcW w:w="1635" w:type="pct"/>
          </w:tcPr>
          <w:p w14:paraId="1287D824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4" w:type="pct"/>
          </w:tcPr>
          <w:p w14:paraId="007B8EAF" w14:textId="07370CD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1D8C7E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3DD16EBA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0313D039" w:rsidR="0004562B" w:rsidRPr="007659D0" w:rsidRDefault="000456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5" w:right="-2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 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5489CBC2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7" w:type="pct"/>
          </w:tcPr>
          <w:p w14:paraId="713E4337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CA5969A" w14:textId="04519D16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</w:tr>
      <w:tr w:rsidR="0004562B" w:rsidRPr="007659D0" w14:paraId="7EBEEDAA" w14:textId="77777777" w:rsidTr="000B2B58">
        <w:tc>
          <w:tcPr>
            <w:tcW w:w="1635" w:type="pct"/>
          </w:tcPr>
          <w:p w14:paraId="5B4AFD84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6EC8518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4630E8A5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53EFB4D1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600 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30711FF4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</w:tcPr>
          <w:p w14:paraId="6A04DEE6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7E81D75" w14:textId="180AB22A" w:rsidR="0004562B" w:rsidRPr="007659D0" w:rsidRDefault="0004562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4562B" w:rsidRPr="007659D0" w14:paraId="548A01BC" w14:textId="77777777" w:rsidTr="000B2B58">
        <w:tc>
          <w:tcPr>
            <w:tcW w:w="1635" w:type="pct"/>
          </w:tcPr>
          <w:p w14:paraId="7DB07CA1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4" w:type="pct"/>
          </w:tcPr>
          <w:p w14:paraId="76AA1FA6" w14:textId="4F3103CD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5AB6204F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  <w:r w:rsidR="0004562B"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35736F92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14,034 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528F0A16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98</w:t>
            </w:r>
            <w:r w:rsidR="00F705F8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023A62B4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4E9485E" w14:textId="58EEAACF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</w:tr>
      <w:tr w:rsidR="0004562B" w:rsidRPr="007659D0" w14:paraId="4E34B34D" w14:textId="77777777" w:rsidTr="000B2B58">
        <w:tc>
          <w:tcPr>
            <w:tcW w:w="1635" w:type="pct"/>
          </w:tcPr>
          <w:p w14:paraId="672C9443" w14:textId="728E31E2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34" w:type="pct"/>
          </w:tcPr>
          <w:p w14:paraId="3440CF4B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3061DB8F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04562B"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20B25A44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2,553 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27183DF7" w:rsidR="0004562B" w:rsidRPr="007659D0" w:rsidRDefault="000456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A1AC50B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005EBD3" w14:textId="5C7631DA" w:rsidR="0004562B" w:rsidRPr="007659D0" w:rsidRDefault="0004562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4562B" w:rsidRPr="007659D0" w14:paraId="40017544" w14:textId="77777777" w:rsidTr="000B2B58">
        <w:tc>
          <w:tcPr>
            <w:tcW w:w="1635" w:type="pct"/>
          </w:tcPr>
          <w:p w14:paraId="626125A6" w14:textId="7D4F61AF" w:rsidR="0004562B" w:rsidRPr="007659D0" w:rsidRDefault="0004562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รายได้ค้างรับ - อื่นๆ</w:t>
            </w:r>
          </w:p>
        </w:tc>
        <w:tc>
          <w:tcPr>
            <w:tcW w:w="434" w:type="pct"/>
          </w:tcPr>
          <w:p w14:paraId="43EE3D5A" w14:textId="77777777" w:rsidR="0004562B" w:rsidRPr="007659D0" w:rsidDel="004C4E41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7D443338" w:rsidR="0004562B" w:rsidRPr="007659D0" w:rsidDel="004C4E41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57FC05C5" w:rsidR="0004562B" w:rsidRPr="007659D0" w:rsidDel="004C4E41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159 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680DE812" w:rsidR="0004562B" w:rsidRPr="007659D0" w:rsidDel="004C4E41" w:rsidRDefault="000456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463F91" w14:textId="285A1D68" w:rsidR="0004562B" w:rsidRPr="007659D0" w:rsidDel="004C4E41" w:rsidRDefault="0004562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4562B" w:rsidRPr="007659D0" w14:paraId="09B3DE6F" w14:textId="77777777" w:rsidTr="000B2B58">
        <w:tc>
          <w:tcPr>
            <w:tcW w:w="1635" w:type="pct"/>
          </w:tcPr>
          <w:p w14:paraId="31305DA9" w14:textId="4CA36973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7659D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4" w:type="pct"/>
          </w:tcPr>
          <w:p w14:paraId="2785E59A" w14:textId="65BBC433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6C60A2E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320E289D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22516149" w:rsidR="0004562B" w:rsidRPr="007659D0" w:rsidRDefault="000456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2B513037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4562B"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47" w:type="pct"/>
          </w:tcPr>
          <w:p w14:paraId="1151EF67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0F59F90B" w14:textId="02E0E2AF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2,700</w:t>
            </w:r>
          </w:p>
        </w:tc>
      </w:tr>
      <w:tr w:rsidR="0004562B" w:rsidRPr="007659D0" w14:paraId="0C61DE4B" w14:textId="77777777" w:rsidTr="000B2B58">
        <w:tc>
          <w:tcPr>
            <w:tcW w:w="1635" w:type="pct"/>
          </w:tcPr>
          <w:p w14:paraId="54690E15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4" w:type="pct"/>
          </w:tcPr>
          <w:p w14:paraId="5D4E1996" w14:textId="38F70B19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388728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558BBD09" w:rsidR="0004562B" w:rsidRPr="007659D0" w:rsidRDefault="0004562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5B635DF6" w:rsidR="0004562B" w:rsidRPr="007659D0" w:rsidRDefault="000456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385E665F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  <w:r w:rsidR="000B2E96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,950</w:t>
            </w:r>
          </w:p>
        </w:tc>
        <w:tc>
          <w:tcPr>
            <w:tcW w:w="147" w:type="pct"/>
          </w:tcPr>
          <w:p w14:paraId="2E561F06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8F0E3D9" w14:textId="265F1450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37,897</w:t>
            </w:r>
          </w:p>
        </w:tc>
      </w:tr>
      <w:tr w:rsidR="0004562B" w:rsidRPr="007659D0" w14:paraId="404000B2" w14:textId="77777777" w:rsidTr="000B2B58">
        <w:trPr>
          <w:trHeight w:val="345"/>
        </w:trPr>
        <w:tc>
          <w:tcPr>
            <w:tcW w:w="1635" w:type="pct"/>
          </w:tcPr>
          <w:p w14:paraId="21998A49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pct"/>
          </w:tcPr>
          <w:p w14:paraId="1A5ADE59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675A2937" w:rsidR="0004562B" w:rsidRPr="007659D0" w:rsidRDefault="00600C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04562B"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,982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2E478714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17,354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3B8A937F" w:rsidR="0004562B" w:rsidRPr="007659D0" w:rsidRDefault="000B2E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4562B"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705F8"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27E2A456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2AD3241D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42,293</w:t>
            </w:r>
          </w:p>
        </w:tc>
      </w:tr>
      <w:tr w:rsidR="0004562B" w:rsidRPr="007659D0" w14:paraId="52934607" w14:textId="77777777" w:rsidTr="000B2B58">
        <w:trPr>
          <w:trHeight w:val="381"/>
        </w:trPr>
        <w:tc>
          <w:tcPr>
            <w:tcW w:w="2069" w:type="pct"/>
            <w:gridSpan w:val="2"/>
          </w:tcPr>
          <w:p w14:paraId="0982EA52" w14:textId="7657C5ED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7E641298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A4402" w14:textId="495A01D4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400,286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32C3E" w14:textId="21428053" w:rsidR="0004562B" w:rsidRPr="007659D0" w:rsidRDefault="0004562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95" w:right="1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265,180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CA4D3" w14:textId="0B4EE406" w:rsidR="0004562B" w:rsidRPr="007659D0" w:rsidRDefault="000B2E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4562B"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4,4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1C3BDDBD" w14:textId="77777777" w:rsidR="0004562B" w:rsidRPr="007659D0" w:rsidRDefault="0004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FB66025" w14:textId="173DC633" w:rsidR="0004562B" w:rsidRPr="007659D0" w:rsidRDefault="000456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79,041 </w:t>
            </w:r>
          </w:p>
        </w:tc>
      </w:tr>
      <w:tr w:rsidR="0004562B" w:rsidRPr="007659D0" w14:paraId="4AFA8FE1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180ABAAA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6EA7D2CA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74E70B7" w14:textId="627E2393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746F485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1F7C90" w14:textId="21EB7F44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562B" w:rsidRPr="007659D0" w14:paraId="1A36FFD8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111E1F2C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B9EA52A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0330F5B" w14:textId="57F77021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1E0DA64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A272159" w14:textId="4A95964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4562B" w:rsidRPr="007659D0" w14:paraId="25CEBDED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096E9657" w14:textId="412E01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tcBorders>
              <w:top w:val="nil"/>
            </w:tcBorders>
          </w:tcPr>
          <w:p w14:paraId="728A34C9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3B17F12A" w14:textId="701C349A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08BB2B3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2A5339B9" w14:textId="72E5E735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55DA26A1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D08BFB6" w14:textId="55FB03F1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Borders>
              <w:top w:val="nil"/>
            </w:tcBorders>
          </w:tcPr>
          <w:p w14:paraId="43AF7F0F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</w:tcBorders>
          </w:tcPr>
          <w:p w14:paraId="3EAA4967" w14:textId="5096E71A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4562B" w:rsidRPr="007659D0" w14:paraId="276FDA4B" w14:textId="77777777" w:rsidTr="000B2B58">
        <w:tc>
          <w:tcPr>
            <w:tcW w:w="2069" w:type="pct"/>
            <w:gridSpan w:val="2"/>
          </w:tcPr>
          <w:p w14:paraId="0758E7D8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30C87" w14:textId="77777777" w:rsidR="0004562B" w:rsidRPr="007659D0" w:rsidRDefault="00045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tcBorders>
              <w:top w:val="nil"/>
            </w:tcBorders>
            <w:shd w:val="clear" w:color="auto" w:fill="auto"/>
          </w:tcPr>
          <w:p w14:paraId="6DC486AF" w14:textId="70C04118" w:rsidR="0004562B" w:rsidRPr="007659D0" w:rsidRDefault="0004562B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06185" w:rsidRPr="007659D0" w14:paraId="6582CADF" w14:textId="77777777" w:rsidTr="000B2B58">
        <w:tc>
          <w:tcPr>
            <w:tcW w:w="2069" w:type="pct"/>
            <w:gridSpan w:val="2"/>
            <w:shd w:val="clear" w:color="auto" w:fill="auto"/>
          </w:tcPr>
          <w:p w14:paraId="22C8104A" w14:textId="3FACDB8F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C01B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5" w:type="pct"/>
            <w:shd w:val="clear" w:color="auto" w:fill="auto"/>
          </w:tcPr>
          <w:p w14:paraId="7025B1BC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12064BE" w14:textId="59ADD7E0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2C5B926" w14:textId="77777777" w:rsidR="00F06185" w:rsidRPr="007659D0" w:rsidRDefault="00F0618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5C9E79" w14:textId="37D35EF9" w:rsidR="00F06185" w:rsidRPr="007659D0" w:rsidRDefault="00F0618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A388696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590185C" w14:textId="7D3F8948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4036287" w14:textId="77777777" w:rsidR="00F06185" w:rsidRPr="007659D0" w:rsidRDefault="00F0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0E7BE77" w14:textId="7BC30209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6185" w:rsidRPr="007659D0" w14:paraId="080562E0" w14:textId="77777777" w:rsidTr="003966A5">
        <w:tc>
          <w:tcPr>
            <w:tcW w:w="2069" w:type="pct"/>
            <w:gridSpan w:val="2"/>
            <w:shd w:val="clear" w:color="auto" w:fill="auto"/>
          </w:tcPr>
          <w:p w14:paraId="2413AEB6" w14:textId="28A7AEDB" w:rsidR="00F06185" w:rsidRPr="007659D0" w:rsidRDefault="00F06185">
            <w:pPr>
              <w:pStyle w:val="BodyText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5" w:right="-131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222248C5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4E8071" w14:textId="038B26A5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4,275</w:t>
            </w:r>
          </w:p>
        </w:tc>
        <w:tc>
          <w:tcPr>
            <w:tcW w:w="147" w:type="pct"/>
            <w:shd w:val="clear" w:color="auto" w:fill="auto"/>
          </w:tcPr>
          <w:p w14:paraId="16A21E7C" w14:textId="77777777" w:rsidR="00F06185" w:rsidRPr="007659D0" w:rsidRDefault="00F0618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4782DB2" w14:textId="0F59ABC0" w:rsidR="00F06185" w:rsidRPr="007659D0" w:rsidRDefault="00600C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06185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,787</w:t>
            </w:r>
          </w:p>
        </w:tc>
        <w:tc>
          <w:tcPr>
            <w:tcW w:w="147" w:type="pct"/>
            <w:shd w:val="clear" w:color="auto" w:fill="auto"/>
          </w:tcPr>
          <w:p w14:paraId="717DFDC5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7D754B" w14:textId="30A6975C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1,661</w:t>
            </w:r>
          </w:p>
        </w:tc>
        <w:tc>
          <w:tcPr>
            <w:tcW w:w="147" w:type="pct"/>
            <w:shd w:val="clear" w:color="auto" w:fill="auto"/>
          </w:tcPr>
          <w:p w14:paraId="2D096223" w14:textId="77777777" w:rsidR="00F06185" w:rsidRPr="007659D0" w:rsidRDefault="00F0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C06B2C7" w14:textId="2B9B6A81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1,231</w:t>
            </w:r>
          </w:p>
        </w:tc>
      </w:tr>
      <w:tr w:rsidR="00F06185" w:rsidRPr="007659D0" w14:paraId="63611827" w14:textId="77777777" w:rsidTr="003966A5">
        <w:tc>
          <w:tcPr>
            <w:tcW w:w="2069" w:type="pct"/>
            <w:gridSpan w:val="2"/>
            <w:shd w:val="clear" w:color="auto" w:fill="auto"/>
          </w:tcPr>
          <w:p w14:paraId="7A4B0278" w14:textId="4A4EF122" w:rsidR="00F06185" w:rsidRPr="007659D0" w:rsidRDefault="00F06185">
            <w:pPr>
              <w:pStyle w:val="BodyText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5" w:right="-131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2AAAC04A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39F92BF" w14:textId="0C562744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(11,878)</w:t>
            </w:r>
          </w:p>
        </w:tc>
        <w:tc>
          <w:tcPr>
            <w:tcW w:w="147" w:type="pct"/>
            <w:shd w:val="clear" w:color="auto" w:fill="auto"/>
          </w:tcPr>
          <w:p w14:paraId="4BCDAE9C" w14:textId="77777777" w:rsidR="00F06185" w:rsidRPr="007659D0" w:rsidRDefault="00F0618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CB06F04" w14:textId="0F5B5A1D" w:rsidR="00F06185" w:rsidRPr="007659D0" w:rsidRDefault="00F0618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(1,402)</w:t>
            </w:r>
          </w:p>
        </w:tc>
        <w:tc>
          <w:tcPr>
            <w:tcW w:w="147" w:type="pct"/>
            <w:shd w:val="clear" w:color="auto" w:fill="auto"/>
          </w:tcPr>
          <w:p w14:paraId="079FA5DA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AA54EB" w14:textId="020981CA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(4,794)</w:t>
            </w:r>
          </w:p>
        </w:tc>
        <w:tc>
          <w:tcPr>
            <w:tcW w:w="147" w:type="pct"/>
            <w:shd w:val="clear" w:color="auto" w:fill="auto"/>
          </w:tcPr>
          <w:p w14:paraId="2B88821B" w14:textId="77777777" w:rsidR="00F06185" w:rsidRPr="007659D0" w:rsidRDefault="00F0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EF40B45" w14:textId="0451A05F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(904)</w:t>
            </w:r>
          </w:p>
        </w:tc>
      </w:tr>
      <w:tr w:rsidR="00F06185" w:rsidRPr="007659D0" w14:paraId="76F69782" w14:textId="77777777" w:rsidTr="006C01B0">
        <w:tc>
          <w:tcPr>
            <w:tcW w:w="2069" w:type="pct"/>
            <w:gridSpan w:val="2"/>
            <w:shd w:val="clear" w:color="auto" w:fill="auto"/>
          </w:tcPr>
          <w:p w14:paraId="2FF077DC" w14:textId="221C849B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3733069E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91B11E" w14:textId="74804EEC" w:rsidR="00F06185" w:rsidRPr="007659D0" w:rsidRDefault="007D73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8,199</w:t>
            </w:r>
          </w:p>
        </w:tc>
        <w:tc>
          <w:tcPr>
            <w:tcW w:w="147" w:type="pct"/>
            <w:shd w:val="clear" w:color="auto" w:fill="auto"/>
          </w:tcPr>
          <w:p w14:paraId="5F449DF1" w14:textId="77777777" w:rsidR="00F06185" w:rsidRPr="007659D0" w:rsidRDefault="00F0618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6C22C8" w14:textId="75FA2EAA" w:rsidR="00F06185" w:rsidRPr="007659D0" w:rsidRDefault="00600C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47" w:type="pct"/>
            <w:shd w:val="clear" w:color="auto" w:fill="auto"/>
          </w:tcPr>
          <w:p w14:paraId="5D7F32A3" w14:textId="77777777" w:rsidR="00F06185" w:rsidRPr="007659D0" w:rsidRDefault="00F06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3C68B33" w14:textId="41C4D2F0" w:rsidR="00F06185" w:rsidRPr="007659D0" w:rsidRDefault="00F0618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4,324</w:t>
            </w:r>
          </w:p>
        </w:tc>
        <w:tc>
          <w:tcPr>
            <w:tcW w:w="147" w:type="pct"/>
            <w:shd w:val="clear" w:color="auto" w:fill="auto"/>
          </w:tcPr>
          <w:p w14:paraId="22D72AA0" w14:textId="77777777" w:rsidR="00F06185" w:rsidRPr="007659D0" w:rsidRDefault="00F0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38B02C9" w14:textId="4A821741" w:rsidR="00F06185" w:rsidRPr="007659D0" w:rsidRDefault="00F0618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95" w:right="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40CD62F" w14:textId="5B337815" w:rsidR="000A6550" w:rsidRPr="007659D0" w:rsidRDefault="000A6550" w:rsidP="007D2605">
      <w:pPr>
        <w:pStyle w:val="BodyText2"/>
        <w:ind w:left="540"/>
        <w:rPr>
          <w:cs/>
        </w:rPr>
      </w:pPr>
    </w:p>
    <w:p w14:paraId="6092B058" w14:textId="758909B1" w:rsidR="00CE4757" w:rsidRPr="007659D0" w:rsidRDefault="00CE4757" w:rsidP="007D2605">
      <w:pPr>
        <w:pStyle w:val="BodyText2"/>
        <w:ind w:left="540"/>
        <w:rPr>
          <w:cs/>
        </w:rPr>
      </w:pPr>
      <w:r w:rsidRPr="007659D0">
        <w:rPr>
          <w:cs/>
        </w:rPr>
        <w:t>ข้อมูลเกี่ยวกับความเสี่ยงด้านเครดิตเปิด</w:t>
      </w:r>
      <w:r w:rsidRPr="007659D0">
        <w:rPr>
          <w:rFonts w:hint="cs"/>
          <w:cs/>
        </w:rPr>
        <w:t>เ</w:t>
      </w:r>
      <w:r w:rsidRPr="007659D0">
        <w:rPr>
          <w:cs/>
        </w:rPr>
        <w:t>ผยในหมายเหตุข้อ</w:t>
      </w:r>
      <w:r w:rsidR="008072E6" w:rsidRPr="007659D0">
        <w:rPr>
          <w:cs/>
        </w:rPr>
        <w:t xml:space="preserve"> </w:t>
      </w:r>
      <w:r w:rsidR="006C63E6" w:rsidRPr="007659D0">
        <w:rPr>
          <w:lang w:val="en-US"/>
        </w:rPr>
        <w:t>25</w:t>
      </w:r>
      <w:r w:rsidRPr="007659D0">
        <w:rPr>
          <w:cs/>
        </w:rPr>
        <w:t xml:space="preserve"> (ข.</w:t>
      </w:r>
      <w:r w:rsidR="008072E6" w:rsidRPr="007659D0">
        <w:rPr>
          <w:lang w:val="en-US"/>
        </w:rPr>
        <w:t>1</w:t>
      </w:r>
      <w:r w:rsidRPr="007659D0">
        <w:rPr>
          <w:cs/>
        </w:rPr>
        <w:t>)</w:t>
      </w:r>
    </w:p>
    <w:p w14:paraId="183B82CD" w14:textId="796E0EBA" w:rsidR="00FF2BA2" w:rsidRPr="007659D0" w:rsidRDefault="001E656C" w:rsidP="007D2605">
      <w:pPr>
        <w:pStyle w:val="BodyText2"/>
        <w:ind w:left="540"/>
        <w:rPr>
          <w:i/>
          <w:iCs/>
          <w:cs/>
        </w:rPr>
      </w:pPr>
      <w:r w:rsidRPr="007659D0">
        <w:rPr>
          <w:spacing w:val="-4"/>
          <w:cs/>
        </w:rPr>
        <w:t xml:space="preserve">ณ วันที่ </w:t>
      </w:r>
      <w:r w:rsidR="00414514" w:rsidRPr="007659D0">
        <w:rPr>
          <w:spacing w:val="-4"/>
          <w:lang w:val="en-US"/>
        </w:rPr>
        <w:t xml:space="preserve">31 </w:t>
      </w:r>
      <w:r w:rsidR="00414514" w:rsidRPr="007659D0">
        <w:rPr>
          <w:spacing w:val="-4"/>
          <w:cs/>
          <w:lang w:val="en-US"/>
        </w:rPr>
        <w:t>ธันวาคม</w:t>
      </w:r>
      <w:r w:rsidRPr="007659D0">
        <w:rPr>
          <w:spacing w:val="-4"/>
          <w:cs/>
        </w:rPr>
        <w:t xml:space="preserve"> </w:t>
      </w:r>
      <w:r w:rsidR="002B2B63" w:rsidRPr="007659D0">
        <w:rPr>
          <w:spacing w:val="-4"/>
          <w:lang w:val="en-US"/>
        </w:rPr>
        <w:t>256</w:t>
      </w:r>
      <w:r w:rsidR="0017048B" w:rsidRPr="007659D0">
        <w:rPr>
          <w:spacing w:val="-4"/>
          <w:lang w:val="en-US"/>
        </w:rPr>
        <w:t>4</w:t>
      </w:r>
      <w:r w:rsidRPr="007659D0">
        <w:rPr>
          <w:spacing w:val="-4"/>
          <w:cs/>
        </w:rPr>
        <w:t xml:space="preserve"> </w:t>
      </w:r>
      <w:r w:rsidR="00B15333" w:rsidRPr="007659D0">
        <w:rPr>
          <w:spacing w:val="-4"/>
          <w:cs/>
        </w:rPr>
        <w:t>บริษัทย่อยไม่มีลูกหนี้การค้าที่นำ</w:t>
      </w:r>
      <w:r w:rsidRPr="007659D0">
        <w:rPr>
          <w:spacing w:val="-4"/>
          <w:cs/>
        </w:rPr>
        <w:t>ไปเป็นหลักประกันเงินกู้ยืมระยะสั้น</w:t>
      </w:r>
      <w:r w:rsidRPr="007659D0">
        <w:rPr>
          <w:cs/>
        </w:rPr>
        <w:t xml:space="preserve">จากสถาบันการเงิน </w:t>
      </w:r>
      <w:r w:rsidRPr="007659D0">
        <w:rPr>
          <w:i/>
          <w:iCs/>
          <w:cs/>
        </w:rPr>
        <w:t>(</w:t>
      </w:r>
      <w:r w:rsidR="002B2B63" w:rsidRPr="007659D0">
        <w:rPr>
          <w:i/>
          <w:iCs/>
          <w:lang w:val="en-US"/>
        </w:rPr>
        <w:t>256</w:t>
      </w:r>
      <w:r w:rsidR="0017048B" w:rsidRPr="007659D0">
        <w:rPr>
          <w:i/>
          <w:iCs/>
          <w:lang w:val="en-US"/>
        </w:rPr>
        <w:t>3</w:t>
      </w:r>
      <w:r w:rsidRPr="007659D0">
        <w:rPr>
          <w:i/>
          <w:iCs/>
          <w:cs/>
        </w:rPr>
        <w:t xml:space="preserve">: </w:t>
      </w:r>
      <w:r w:rsidR="0017048B" w:rsidRPr="007659D0">
        <w:rPr>
          <w:i/>
          <w:iCs/>
          <w:lang w:val="en-US"/>
        </w:rPr>
        <w:t>101.93</w:t>
      </w:r>
      <w:r w:rsidRPr="007659D0">
        <w:rPr>
          <w:i/>
          <w:iCs/>
          <w:cs/>
        </w:rPr>
        <w:t xml:space="preserve"> ล้านบาท)</w:t>
      </w:r>
    </w:p>
    <w:p w14:paraId="3EB861C0" w14:textId="3610462B" w:rsidR="00334987" w:rsidRPr="007659D0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24ACE51E" w14:textId="3C235D40" w:rsidR="00AC1E73" w:rsidRPr="007659D0" w:rsidRDefault="003E09D5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28A36B25" w14:textId="77777777" w:rsidR="00142A89" w:rsidRPr="007659D0" w:rsidRDefault="00142A89" w:rsidP="007D2605">
      <w:pPr>
        <w:pStyle w:val="BodyText2"/>
        <w:ind w:left="540"/>
        <w:rPr>
          <w:cs/>
        </w:rPr>
      </w:pPr>
    </w:p>
    <w:p w14:paraId="43241411" w14:textId="48CB5908" w:rsidR="00327DB2" w:rsidRPr="007659D0" w:rsidRDefault="00327DB2" w:rsidP="007D2605">
      <w:pPr>
        <w:pStyle w:val="BodyText2"/>
        <w:ind w:left="540"/>
        <w:rPr>
          <w:cs/>
        </w:rPr>
      </w:pPr>
      <w:r w:rsidRPr="007659D0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409F8E72" w14:textId="13D89BEE" w:rsidR="00AC1E73" w:rsidRPr="007659D0" w:rsidRDefault="00AC1E73" w:rsidP="007D2605">
      <w:pPr>
        <w:pStyle w:val="BodyText2"/>
        <w:ind w:left="720"/>
        <w:rPr>
          <w:rFonts w:asciiTheme="majorBidi" w:hAnsiTheme="majorBidi" w:cstheme="majorBidi"/>
          <w:cs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90"/>
        <w:gridCol w:w="262"/>
        <w:gridCol w:w="11"/>
        <w:gridCol w:w="1173"/>
        <w:gridCol w:w="271"/>
        <w:gridCol w:w="983"/>
        <w:gridCol w:w="7"/>
        <w:gridCol w:w="271"/>
        <w:gridCol w:w="1175"/>
      </w:tblGrid>
      <w:tr w:rsidR="0068424F" w:rsidRPr="007659D0" w14:paraId="3A8E56A3" w14:textId="77777777" w:rsidTr="0068424F">
        <w:trPr>
          <w:tblHeader/>
        </w:trPr>
        <w:tc>
          <w:tcPr>
            <w:tcW w:w="2179" w:type="pct"/>
          </w:tcPr>
          <w:p w14:paraId="0C73779A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4"/>
          </w:tcPr>
          <w:p w14:paraId="397E480B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C9E8EA9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4"/>
          </w:tcPr>
          <w:p w14:paraId="29D3B9DF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24F" w:rsidRPr="007659D0" w14:paraId="3E7D9B7B" w14:textId="77777777" w:rsidTr="0068424F">
        <w:trPr>
          <w:tblHeader/>
        </w:trPr>
        <w:tc>
          <w:tcPr>
            <w:tcW w:w="2179" w:type="pct"/>
          </w:tcPr>
          <w:p w14:paraId="35B51F57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5D632C32" w14:textId="3DB4A2EB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40A35B59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5F42F5C" w14:textId="4A9B06FF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3C9C7F2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085B7E" w14:textId="11B325B0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</w:tcPr>
          <w:p w14:paraId="3EAABCAD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1512C3" w14:textId="0675FB11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8424F" w:rsidRPr="007659D0" w14:paraId="0ADC057B" w14:textId="77777777" w:rsidTr="0068424F">
        <w:trPr>
          <w:tblHeader/>
        </w:trPr>
        <w:tc>
          <w:tcPr>
            <w:tcW w:w="2179" w:type="pct"/>
          </w:tcPr>
          <w:p w14:paraId="73C292F3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1" w:type="pct"/>
            <w:gridSpan w:val="9"/>
          </w:tcPr>
          <w:p w14:paraId="01A0A4B9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424F" w:rsidRPr="007659D0" w14:paraId="6375B331" w14:textId="77777777" w:rsidTr="0068424F">
        <w:tc>
          <w:tcPr>
            <w:tcW w:w="2179" w:type="pct"/>
            <w:vAlign w:val="bottom"/>
          </w:tcPr>
          <w:p w14:paraId="35CB02F9" w14:textId="21D765FD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F070C57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C712119" w14:textId="77777777" w:rsidR="0068424F" w:rsidRPr="007659D0" w:rsidRDefault="0068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B0F9E76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3F01BD" w14:textId="77777777" w:rsidR="0068424F" w:rsidRPr="007659D0" w:rsidRDefault="0068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59328693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0261AA38" w14:textId="77777777" w:rsidR="0068424F" w:rsidRPr="007659D0" w:rsidRDefault="0068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bottom"/>
          </w:tcPr>
          <w:p w14:paraId="77CBE0A3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C4A11" w:rsidRPr="007659D0" w14:paraId="0E068195" w14:textId="77777777" w:rsidTr="0068424F">
        <w:tc>
          <w:tcPr>
            <w:tcW w:w="2179" w:type="pct"/>
            <w:vAlign w:val="bottom"/>
          </w:tcPr>
          <w:p w14:paraId="356857D0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586" w:type="pct"/>
            <w:shd w:val="clear" w:color="auto" w:fill="auto"/>
          </w:tcPr>
          <w:p w14:paraId="08A4CB3C" w14:textId="5CEFCE44" w:rsidR="00BC4A11" w:rsidRPr="007659D0" w:rsidRDefault="00600C6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C4A11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,972,637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51561F6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5BF7CE" w14:textId="6FF1B41C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7,770,394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3E60B8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7B11463C" w14:textId="6F427431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0C0725E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</w:tcPr>
          <w:p w14:paraId="51F062AE" w14:textId="18D65431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BC4A11" w:rsidRPr="007659D0" w14:paraId="4D90EE7B" w14:textId="77777777" w:rsidTr="0068424F">
        <w:tc>
          <w:tcPr>
            <w:tcW w:w="2179" w:type="pct"/>
            <w:vAlign w:val="bottom"/>
          </w:tcPr>
          <w:p w14:paraId="21093D7C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2103D731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B634214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9EAB37D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BF47B0E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D21AE36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0253D90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4FB77F06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4A11" w:rsidRPr="007659D0" w14:paraId="1C488DD4" w14:textId="77777777" w:rsidTr="0068424F">
        <w:tc>
          <w:tcPr>
            <w:tcW w:w="2179" w:type="pct"/>
            <w:vAlign w:val="bottom"/>
          </w:tcPr>
          <w:p w14:paraId="254B6149" w14:textId="372B8239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586" w:type="pct"/>
            <w:shd w:val="clear" w:color="auto" w:fill="auto"/>
          </w:tcPr>
          <w:p w14:paraId="0A99F244" w14:textId="5661F2AD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4,009,837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EFCFAD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0FF09CB" w14:textId="1DD5D0A1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4,458,463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27AACE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13D0768F" w14:textId="6370794E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F60F7A2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0608D7B9" w14:textId="5339495F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BC4A11" w:rsidRPr="007659D0" w14:paraId="2E7A728D" w14:textId="77777777" w:rsidTr="0068424F">
        <w:tc>
          <w:tcPr>
            <w:tcW w:w="2179" w:type="pct"/>
            <w:vAlign w:val="bottom"/>
          </w:tcPr>
          <w:p w14:paraId="2675CBA5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59D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6633F210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,375,060)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8D98459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70500" w14:textId="66DBE652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(3,934,372)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47B374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6CEA88C3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944FC30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68B70FE" w14:textId="04489D66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600C6C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494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,935)</w:t>
            </w:r>
          </w:p>
        </w:tc>
      </w:tr>
      <w:tr w:rsidR="00BC4A11" w:rsidRPr="007659D0" w14:paraId="543578C4" w14:textId="77777777" w:rsidTr="0068424F">
        <w:tc>
          <w:tcPr>
            <w:tcW w:w="2179" w:type="pct"/>
          </w:tcPr>
          <w:p w14:paraId="2A89607E" w14:textId="7557C7CC" w:rsidR="00BC4A11" w:rsidRPr="007659D0" w:rsidRDefault="00BC4A11" w:rsidP="007D2605">
            <w:pPr>
              <w:pStyle w:val="BodyText2"/>
              <w:rPr>
                <w:b/>
                <w:bCs/>
                <w:cs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131EA8E3" w:rsidR="00BC4A11" w:rsidRPr="007659D0" w:rsidRDefault="00600C6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634</w:t>
            </w:r>
            <w:r w:rsidR="00BC4A11"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D5EF41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6954E0F4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524,091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B91D62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1F99017A" w:rsidR="00BC4A11" w:rsidRPr="007659D0" w:rsidRDefault="00BC4A1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02611D1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8674A4" w14:textId="16233998" w:rsidR="00BC4A11" w:rsidRPr="007659D0" w:rsidRDefault="00BC4A1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C4A11" w:rsidRPr="007659D0" w14:paraId="27BCD7BF" w14:textId="77777777" w:rsidTr="00D51962">
        <w:tc>
          <w:tcPr>
            <w:tcW w:w="2179" w:type="pct"/>
          </w:tcPr>
          <w:p w14:paraId="2266D218" w14:textId="77777777" w:rsidR="00BC4A11" w:rsidRPr="007659D0" w:rsidRDefault="00BC4A11" w:rsidP="007D2605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00C2CFF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26F8A0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81CB844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53EC440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3FBA384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C4A11" w:rsidRPr="007659D0" w14:paraId="7F58973F" w14:textId="77777777" w:rsidTr="00D51962">
        <w:tc>
          <w:tcPr>
            <w:tcW w:w="2179" w:type="pct"/>
            <w:vAlign w:val="bottom"/>
          </w:tcPr>
          <w:p w14:paraId="12AD773B" w14:textId="5FA032F2" w:rsidR="00BC4A11" w:rsidRPr="007659D0" w:rsidRDefault="00BC4A11" w:rsidP="007D2605">
            <w:pPr>
              <w:pStyle w:val="BodyText2"/>
              <w:ind w:right="113"/>
              <w:rPr>
                <w:cs/>
                <w:lang w:val="en-US"/>
              </w:rPr>
            </w:pPr>
            <w:r w:rsidRPr="007659D0">
              <w:rPr>
                <w:rFonts w:hint="cs"/>
                <w:cs/>
              </w:rPr>
              <w:t>ลูกหนี้เงินประกันผลงานตามสัญญา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6CF3243" w14:textId="19CE93C4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97,154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5C8143F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BDA1E9" w14:textId="3A26C6FB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54,</w:t>
            </w:r>
            <w:r w:rsidR="00600C6C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92623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6138D2EC" w14:textId="7C8DA276" w:rsidR="00BC4A11" w:rsidRPr="007659D0" w:rsidRDefault="00BC4A1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C008924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B9A0904" w14:textId="29335FAD" w:rsidR="00BC4A11" w:rsidRPr="007659D0" w:rsidRDefault="00BC4A1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4A11" w:rsidRPr="007659D0" w14:paraId="621D2603" w14:textId="77777777" w:rsidTr="0068424F">
        <w:tc>
          <w:tcPr>
            <w:tcW w:w="2179" w:type="pct"/>
          </w:tcPr>
          <w:p w14:paraId="0CEDC909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4"/>
          </w:tcPr>
          <w:p w14:paraId="0E2AE52B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A64AC9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4"/>
          </w:tcPr>
          <w:p w14:paraId="6C8FC248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A11" w:rsidRPr="007659D0" w14:paraId="2BC8FC9E" w14:textId="77777777" w:rsidTr="0068424F">
        <w:tc>
          <w:tcPr>
            <w:tcW w:w="2179" w:type="pct"/>
            <w:vAlign w:val="bottom"/>
          </w:tcPr>
          <w:p w14:paraId="0A75EDE9" w14:textId="30C037E4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64CFD01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292C191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7318A5F9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3A43A8B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1E66AE5B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643B93F3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bottom"/>
          </w:tcPr>
          <w:p w14:paraId="5CA7C8A3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C4A11" w:rsidRPr="007659D0" w14:paraId="22B648CD" w14:textId="77777777" w:rsidTr="00D51962">
        <w:tc>
          <w:tcPr>
            <w:tcW w:w="2179" w:type="pct"/>
            <w:vAlign w:val="bottom"/>
          </w:tcPr>
          <w:p w14:paraId="58900659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586" w:type="pct"/>
            <w:shd w:val="clear" w:color="auto" w:fill="auto"/>
          </w:tcPr>
          <w:p w14:paraId="200660EB" w14:textId="6E27AAEE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2,166,416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C0DB08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49F9C93" w14:textId="7BA3F4BF" w:rsidR="00BC4A11" w:rsidRPr="007659D0" w:rsidRDefault="00600C6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  <w:r w:rsidR="00BC4A11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,886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465EA3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8A965A4" w14:textId="609E925C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5ACF08F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36958FB1" w14:textId="4464CBF1" w:rsidR="00BC4A11" w:rsidRPr="007659D0" w:rsidRDefault="00BC4A1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C4A11" w:rsidRPr="007659D0" w14:paraId="5485479E" w14:textId="77777777" w:rsidTr="0068424F">
        <w:trPr>
          <w:trHeight w:val="68"/>
        </w:trPr>
        <w:tc>
          <w:tcPr>
            <w:tcW w:w="2179" w:type="pct"/>
            <w:vAlign w:val="bottom"/>
          </w:tcPr>
          <w:p w14:paraId="4613AF99" w14:textId="77777777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66D9252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4930BFD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83FA53B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CB28460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78D3CB4" w14:textId="43971972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05E9977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18321611" w14:textId="0F86DB48" w:rsidR="00BC4A11" w:rsidRPr="007659D0" w:rsidRDefault="00BC4A1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C4A11" w:rsidRPr="007659D0" w14:paraId="1B488849" w14:textId="77777777" w:rsidTr="00D51962">
        <w:tc>
          <w:tcPr>
            <w:tcW w:w="2179" w:type="pct"/>
            <w:vAlign w:val="bottom"/>
          </w:tcPr>
          <w:p w14:paraId="1E244375" w14:textId="592D0549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586" w:type="pct"/>
            <w:shd w:val="clear" w:color="auto" w:fill="auto"/>
          </w:tcPr>
          <w:p w14:paraId="619F6F2A" w14:textId="03E2D104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1,277,983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C789219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8899BE0" w14:textId="224AF181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446,984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22DD590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366D273" w14:textId="3E61B940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AA45726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6DB030AE" w14:textId="5138FB85" w:rsidR="00BC4A11" w:rsidRPr="007659D0" w:rsidRDefault="00BC4A1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C4A11" w:rsidRPr="007659D0" w14:paraId="07BA83E8" w14:textId="77777777" w:rsidTr="00D51962">
        <w:tc>
          <w:tcPr>
            <w:tcW w:w="2179" w:type="pct"/>
            <w:vAlign w:val="bottom"/>
          </w:tcPr>
          <w:p w14:paraId="48A122C6" w14:textId="2AA042DC" w:rsidR="00BC4A11" w:rsidRPr="007659D0" w:rsidRDefault="00BC4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59D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47DED38" w14:textId="4F46980F" w:rsidR="00BC4A11" w:rsidRPr="007659D0" w:rsidRDefault="00BC4A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(1,136,503)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E02730D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F04C7A3" w14:textId="487447F9" w:rsidR="00BC4A11" w:rsidRPr="007659D0" w:rsidRDefault="00BC4A1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(414,991)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6B9341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FCF2AF" w14:textId="460CA052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54F72E1E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9B10932" w14:textId="6F055338" w:rsidR="00BC4A11" w:rsidRPr="007659D0" w:rsidRDefault="00BC4A1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C4A11" w:rsidRPr="007659D0" w14:paraId="5B7DD682" w14:textId="77777777" w:rsidTr="00D51962">
        <w:tc>
          <w:tcPr>
            <w:tcW w:w="2179" w:type="pct"/>
          </w:tcPr>
          <w:p w14:paraId="19630C5D" w14:textId="2F30AB18" w:rsidR="00BC4A11" w:rsidRPr="007659D0" w:rsidRDefault="00BC4A11" w:rsidP="007D2605">
            <w:pPr>
              <w:pStyle w:val="BodyText2"/>
              <w:rPr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37412E6F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141,480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A487D46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B999" w14:textId="65C2A976" w:rsidR="00BC4A11" w:rsidRPr="007659D0" w:rsidRDefault="00BC4A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31,99</w:t>
            </w:r>
            <w:r w:rsidR="00600C6C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AF1441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6D6F3BFC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0DA002E8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4E9C4131" w14:textId="232EE2E3" w:rsidR="00BC4A11" w:rsidRPr="007659D0" w:rsidRDefault="00BC4A1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C4A11" w:rsidRPr="007659D0" w14:paraId="4EFE375E" w14:textId="77777777" w:rsidTr="0068424F">
        <w:tc>
          <w:tcPr>
            <w:tcW w:w="2179" w:type="pct"/>
          </w:tcPr>
          <w:p w14:paraId="059B0DAD" w14:textId="77777777" w:rsidR="00BC4A11" w:rsidRPr="007659D0" w:rsidRDefault="00BC4A11" w:rsidP="007D2605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DFE2402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D74A9CA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7078AD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4FD239BF" w14:textId="77777777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C4A11" w:rsidRPr="007659D0" w14:paraId="54F3DA54" w14:textId="77777777" w:rsidTr="00D51962">
        <w:tc>
          <w:tcPr>
            <w:tcW w:w="2179" w:type="pct"/>
            <w:vAlign w:val="bottom"/>
          </w:tcPr>
          <w:p w14:paraId="099EE8F8" w14:textId="77777777" w:rsidR="00BC4A11" w:rsidRPr="007659D0" w:rsidRDefault="00BC4A11" w:rsidP="007D2605">
            <w:pPr>
              <w:pStyle w:val="BodyText2"/>
              <w:rPr>
                <w:cs/>
                <w:lang w:val="en-US"/>
              </w:rPr>
            </w:pPr>
            <w:r w:rsidRPr="007659D0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586" w:type="pct"/>
            <w:shd w:val="clear" w:color="auto" w:fill="auto"/>
          </w:tcPr>
          <w:p w14:paraId="5F580511" w14:textId="2100DA9C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148,662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C73B49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C3A3EC1" w14:textId="68D781ED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109,44</w:t>
            </w:r>
            <w:r w:rsidR="00600C6C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8646C8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47564A3C" w14:textId="5F5D165A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46AC912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1FB0993F" w14:textId="47E55ABA" w:rsidR="00BC4A11" w:rsidRPr="007659D0" w:rsidRDefault="00BC4A1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4A11" w:rsidRPr="007659D0" w14:paraId="6A73C3A1" w14:textId="77777777" w:rsidTr="00D51962">
        <w:tc>
          <w:tcPr>
            <w:tcW w:w="2179" w:type="pct"/>
          </w:tcPr>
          <w:p w14:paraId="2A0BBD8E" w14:textId="19E1AD06" w:rsidR="00BC4A11" w:rsidRPr="007659D0" w:rsidRDefault="00BC4A11" w:rsidP="007D2605">
            <w:pPr>
              <w:pStyle w:val="BodyText2"/>
              <w:rPr>
                <w:b/>
                <w:bCs/>
                <w:cs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07928D81" w:rsidR="00BC4A11" w:rsidRPr="007659D0" w:rsidRDefault="00BC4A1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290,142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917DAF1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F649" w14:textId="2EBA5379" w:rsidR="00BC4A11" w:rsidRPr="007659D0" w:rsidRDefault="00BC4A1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141,439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E9356B4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1C4B319B" w:rsidR="00BC4A11" w:rsidRPr="007659D0" w:rsidRDefault="00BC4A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1EF6E6B" w14:textId="77777777" w:rsidR="00BC4A11" w:rsidRPr="007659D0" w:rsidRDefault="00BC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6BDFC0" w14:textId="71D7C1D2" w:rsidR="00BC4A11" w:rsidRPr="007659D0" w:rsidRDefault="00BC4A1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5" w:right="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FC5E961" w14:textId="77777777" w:rsidR="007D22E0" w:rsidRPr="007659D0" w:rsidRDefault="007D22E0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lang w:val="en-US"/>
        </w:rPr>
      </w:pPr>
    </w:p>
    <w:p w14:paraId="68EB316E" w14:textId="5F9D6647" w:rsidR="00C20211" w:rsidRPr="007659D0" w:rsidRDefault="00C20211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lang w:val="en-US"/>
        </w:rPr>
      </w:pPr>
      <w:bookmarkStart w:id="4" w:name="OLE_LINK1"/>
    </w:p>
    <w:p w14:paraId="34699693" w14:textId="77777777" w:rsidR="001F579C" w:rsidRPr="007659D0" w:rsidRDefault="001F579C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cs/>
          <w:lang w:val="en-US"/>
        </w:rPr>
      </w:pPr>
    </w:p>
    <w:p w14:paraId="64E2C624" w14:textId="77777777" w:rsidR="00C20211" w:rsidRPr="007659D0" w:rsidRDefault="00C20211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lang w:val="en-US"/>
        </w:rPr>
      </w:pPr>
    </w:p>
    <w:p w14:paraId="3C750C9C" w14:textId="6AD82F76" w:rsidR="00BA32B6" w:rsidRPr="007659D0" w:rsidRDefault="00BA32B6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/>
          <w:i/>
          <w:iCs/>
          <w:cs/>
        </w:rPr>
      </w:pPr>
      <w:r w:rsidRPr="007659D0">
        <w:rPr>
          <w:rFonts w:asciiTheme="majorBidi" w:hAnsiTheme="majorBidi" w:cstheme="majorBidi"/>
          <w:i/>
          <w:iCs/>
          <w:cs/>
        </w:rPr>
        <w:t>รายได้ที่รับรู้ที่เกี่ยวข้องกับยอดคงเหลือตามสัญญา</w:t>
      </w:r>
    </w:p>
    <w:p w14:paraId="02A1C0A6" w14:textId="77777777" w:rsidR="00C20211" w:rsidRPr="007659D0" w:rsidRDefault="00C20211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/>
          <w:i/>
          <w:iCs/>
          <w:cs/>
        </w:rPr>
      </w:pPr>
    </w:p>
    <w:p w14:paraId="7A40218C" w14:textId="067ECDE0" w:rsidR="00C03E10" w:rsidRPr="007659D0" w:rsidRDefault="00C03E10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lang w:val="en-US"/>
        </w:rPr>
      </w:pPr>
      <w:r w:rsidRPr="007659D0">
        <w:rPr>
          <w:rFonts w:asciiTheme="majorBidi" w:hAnsiTheme="majorBidi" w:cstheme="majorBidi"/>
          <w:cs/>
          <w:lang w:val="en-US"/>
        </w:rPr>
        <w:t xml:space="preserve">ในระหว่างปี </w:t>
      </w:r>
      <w:r w:rsidR="00CE4757" w:rsidRPr="007659D0">
        <w:rPr>
          <w:rFonts w:asciiTheme="majorBidi" w:hAnsiTheme="majorBidi" w:cstheme="majorBidi"/>
          <w:lang w:val="en-US"/>
        </w:rPr>
        <w:t>2564</w:t>
      </w:r>
      <w:r w:rsidR="00CE4757" w:rsidRPr="007659D0">
        <w:rPr>
          <w:rFonts w:asciiTheme="majorBidi" w:hAnsiTheme="majorBidi" w:cstheme="majorBidi"/>
          <w:cs/>
          <w:lang w:val="en-US"/>
        </w:rPr>
        <w:t xml:space="preserve"> </w:t>
      </w:r>
      <w:r w:rsidRPr="007659D0">
        <w:rPr>
          <w:rFonts w:asciiTheme="majorBidi" w:hAnsiTheme="majorBidi" w:cstheme="majorBidi"/>
          <w:cs/>
          <w:lang w:val="en-US"/>
        </w:rPr>
        <w:t>กลุ่มบริษัทรับรู้ยอดยกมาของหนี้สินที่เกิดจากสัญญาเป็นรายได้</w:t>
      </w:r>
      <w:r w:rsidR="0099051C" w:rsidRPr="007659D0">
        <w:rPr>
          <w:rFonts w:asciiTheme="majorBidi" w:hAnsiTheme="majorBidi" w:cstheme="majorBidi" w:hint="cs"/>
          <w:cs/>
          <w:lang w:val="en-US"/>
        </w:rPr>
        <w:t>จากการก่อสร้างและ</w:t>
      </w:r>
      <w:r w:rsidR="0099051C" w:rsidRPr="007659D0">
        <w:rPr>
          <w:rFonts w:asciiTheme="majorBidi" w:hAnsiTheme="majorBidi" w:cstheme="majorBidi"/>
          <w:cs/>
          <w:lang w:val="en-US"/>
        </w:rPr>
        <w:br/>
      </w:r>
      <w:r w:rsidR="0099051C" w:rsidRPr="007659D0">
        <w:rPr>
          <w:rFonts w:asciiTheme="majorBidi" w:hAnsiTheme="majorBidi" w:cstheme="majorBidi" w:hint="cs"/>
          <w:cs/>
          <w:lang w:val="en-US"/>
        </w:rPr>
        <w:t>การให้บริการ</w:t>
      </w:r>
      <w:r w:rsidRPr="007659D0">
        <w:rPr>
          <w:rFonts w:asciiTheme="majorBidi" w:hAnsiTheme="majorBidi" w:cstheme="majorBidi"/>
          <w:cs/>
          <w:lang w:val="en-US"/>
        </w:rPr>
        <w:t xml:space="preserve">จำนวน </w:t>
      </w:r>
      <w:r w:rsidR="00A422F1">
        <w:rPr>
          <w:rFonts w:asciiTheme="majorBidi" w:hAnsiTheme="majorBidi" w:cstheme="majorBidi"/>
          <w:lang w:val="en-US"/>
        </w:rPr>
        <w:t>92.78</w:t>
      </w:r>
      <w:r w:rsidR="00905616" w:rsidRPr="007659D0">
        <w:rPr>
          <w:rFonts w:asciiTheme="majorBidi" w:hAnsiTheme="majorBidi" w:cstheme="majorBidi"/>
          <w:lang w:val="en-US"/>
        </w:rPr>
        <w:t xml:space="preserve"> </w:t>
      </w:r>
      <w:r w:rsidRPr="007659D0">
        <w:rPr>
          <w:rFonts w:asciiTheme="majorBidi" w:hAnsiTheme="majorBidi" w:cstheme="majorBidi"/>
          <w:cs/>
          <w:lang w:val="en-US"/>
        </w:rPr>
        <w:t>ล้านบาท</w:t>
      </w:r>
      <w:r w:rsidR="00D121CF" w:rsidRPr="007659D0">
        <w:rPr>
          <w:rFonts w:asciiTheme="majorBidi" w:hAnsiTheme="majorBidi" w:cstheme="majorBidi" w:hint="cs"/>
          <w:cs/>
          <w:lang w:val="en-US"/>
        </w:rPr>
        <w:t xml:space="preserve"> </w:t>
      </w:r>
      <w:r w:rsidR="00D121CF" w:rsidRPr="007659D0">
        <w:rPr>
          <w:rFonts w:asciiTheme="majorBidi" w:hAnsiTheme="majorBidi" w:cstheme="majorBidi"/>
          <w:i/>
          <w:iCs/>
          <w:cs/>
          <w:lang w:val="en-US"/>
        </w:rPr>
        <w:t>(</w:t>
      </w:r>
      <w:r w:rsidR="00D121CF" w:rsidRPr="007659D0">
        <w:rPr>
          <w:rFonts w:asciiTheme="majorBidi" w:hAnsiTheme="majorBidi" w:cstheme="majorBidi"/>
          <w:i/>
          <w:iCs/>
          <w:lang w:val="en-US"/>
        </w:rPr>
        <w:t>2563</w:t>
      </w:r>
      <w:r w:rsidR="00D121CF" w:rsidRPr="007659D0">
        <w:rPr>
          <w:rFonts w:asciiTheme="majorBidi" w:hAnsiTheme="majorBidi" w:cstheme="majorBidi"/>
          <w:i/>
          <w:iCs/>
          <w:cs/>
          <w:lang w:val="en-US"/>
        </w:rPr>
        <w:t xml:space="preserve">: </w:t>
      </w:r>
      <w:r w:rsidR="004408CB">
        <w:rPr>
          <w:rFonts w:asciiTheme="majorBidi" w:hAnsiTheme="majorBidi" w:cstheme="majorBidi"/>
          <w:i/>
          <w:iCs/>
          <w:lang w:val="en-US"/>
        </w:rPr>
        <w:t>157.11</w:t>
      </w:r>
      <w:r w:rsidR="00D121CF" w:rsidRPr="007659D0">
        <w:rPr>
          <w:rFonts w:asciiTheme="majorBidi" w:hAnsiTheme="majorBidi" w:cstheme="majorBidi" w:hint="cs"/>
          <w:i/>
          <w:iCs/>
          <w:cs/>
          <w:lang w:val="en-US"/>
        </w:rPr>
        <w:t xml:space="preserve"> ล้านบาท</w:t>
      </w:r>
      <w:r w:rsidR="00D121CF" w:rsidRPr="007659D0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58A18751" w14:textId="77777777" w:rsidR="00C20211" w:rsidRPr="007659D0" w:rsidRDefault="00C20211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cs/>
          <w:lang w:val="en-US"/>
        </w:rPr>
      </w:pPr>
    </w:p>
    <w:p w14:paraId="2ED2E3D0" w14:textId="47D117B3" w:rsidR="00BA32B6" w:rsidRPr="007659D0" w:rsidRDefault="00BA32B6" w:rsidP="007D2605">
      <w:pPr>
        <w:pStyle w:val="BodyText2"/>
        <w:tabs>
          <w:tab w:val="left" w:pos="540"/>
          <w:tab w:val="left" w:pos="810"/>
        </w:tabs>
        <w:rPr>
          <w:rFonts w:asciiTheme="majorBidi" w:hAnsiTheme="majorBidi"/>
          <w:i/>
          <w:iCs/>
          <w:cs/>
        </w:rPr>
      </w:pPr>
      <w:r w:rsidRPr="007659D0">
        <w:rPr>
          <w:rFonts w:asciiTheme="majorBidi" w:hAnsiTheme="majorBidi" w:cstheme="majorBidi"/>
          <w:i/>
          <w:iCs/>
          <w:cs/>
        </w:rPr>
        <w:tab/>
        <w:t>รายได้ที่คาดว่าจะรับรู้</w:t>
      </w:r>
      <w:r w:rsidR="006156C3" w:rsidRPr="007659D0">
        <w:rPr>
          <w:rFonts w:asciiTheme="majorBidi" w:hAnsiTheme="majorBidi" w:cstheme="majorBidi" w:hint="cs"/>
          <w:i/>
          <w:iCs/>
          <w:cs/>
        </w:rPr>
        <w:t>ในอนาคตจาก</w:t>
      </w:r>
      <w:r w:rsidRPr="007659D0">
        <w:rPr>
          <w:rFonts w:asciiTheme="majorBidi" w:hAnsiTheme="majorBidi" w:cstheme="majorBidi"/>
          <w:i/>
          <w:iCs/>
          <w:cs/>
        </w:rPr>
        <w:t>ภาระที่ยังปฏิบัติไม่เสร็จสิ</w:t>
      </w:r>
      <w:r w:rsidR="00987E0C" w:rsidRPr="007659D0">
        <w:rPr>
          <w:rFonts w:asciiTheme="majorBidi" w:hAnsiTheme="majorBidi" w:cstheme="majorBidi" w:hint="cs"/>
          <w:i/>
          <w:iCs/>
          <w:cs/>
        </w:rPr>
        <w:t>้</w:t>
      </w:r>
      <w:r w:rsidRPr="007659D0">
        <w:rPr>
          <w:rFonts w:asciiTheme="majorBidi" w:hAnsiTheme="majorBidi" w:cstheme="majorBidi"/>
          <w:i/>
          <w:iCs/>
          <w:cs/>
        </w:rPr>
        <w:t>น</w:t>
      </w:r>
    </w:p>
    <w:p w14:paraId="3B870FBC" w14:textId="77777777" w:rsidR="00C20211" w:rsidRPr="007659D0" w:rsidRDefault="00C20211" w:rsidP="007D2605">
      <w:pPr>
        <w:pStyle w:val="BodyText2"/>
        <w:tabs>
          <w:tab w:val="left" w:pos="540"/>
          <w:tab w:val="left" w:pos="810"/>
        </w:tabs>
        <w:rPr>
          <w:rFonts w:asciiTheme="majorBidi" w:hAnsiTheme="majorBidi"/>
          <w:i/>
          <w:iCs/>
          <w:cs/>
        </w:rPr>
      </w:pPr>
    </w:p>
    <w:p w14:paraId="6B7A7581" w14:textId="36B51D48" w:rsidR="00BA32B6" w:rsidRPr="007659D0" w:rsidRDefault="00BA32B6" w:rsidP="007D2605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Theme="majorBidi" w:hAnsiTheme="majorBidi" w:cstheme="majorBidi"/>
          <w:cs/>
        </w:rPr>
      </w:pPr>
      <w:r w:rsidRPr="007659D0">
        <w:rPr>
          <w:rFonts w:asciiTheme="majorBidi" w:hAnsiTheme="majorBidi" w:cstheme="majorBidi"/>
          <w:cs/>
        </w:rPr>
        <w:t xml:space="preserve">ณ วันที่ </w:t>
      </w:r>
      <w:r w:rsidR="008B1ADF" w:rsidRPr="007659D0">
        <w:rPr>
          <w:rFonts w:asciiTheme="majorBidi" w:hAnsiTheme="majorBidi" w:cstheme="majorBidi"/>
          <w:lang w:val="en-US"/>
        </w:rPr>
        <w:t>31</w:t>
      </w:r>
      <w:r w:rsidRPr="007659D0">
        <w:rPr>
          <w:rFonts w:asciiTheme="majorBidi" w:hAnsiTheme="majorBidi" w:cstheme="majorBidi"/>
          <w:cs/>
        </w:rPr>
        <w:t xml:space="preserve"> ธันวาคม </w:t>
      </w:r>
      <w:r w:rsidR="00CE4757" w:rsidRPr="007659D0">
        <w:rPr>
          <w:rFonts w:asciiTheme="majorBidi" w:hAnsiTheme="majorBidi" w:cstheme="majorBidi"/>
          <w:lang w:val="en-US"/>
        </w:rPr>
        <w:t>2564</w:t>
      </w:r>
      <w:r w:rsidR="00CE4757" w:rsidRPr="007659D0">
        <w:rPr>
          <w:rFonts w:asciiTheme="majorBidi" w:hAnsiTheme="majorBidi" w:cstheme="majorBidi"/>
          <w:cs/>
        </w:rPr>
        <w:t xml:space="preserve"> </w:t>
      </w:r>
      <w:r w:rsidRPr="007659D0">
        <w:rPr>
          <w:rFonts w:asciiTheme="majorBidi" w:hAnsiTheme="majorBidi" w:cstheme="majorBidi"/>
          <w:cs/>
        </w:rPr>
        <w:t>กลุ่มบริษัทมีรายได้ที่คาดว่าจะรับรู้ในอนาคต</w:t>
      </w:r>
      <w:r w:rsidR="006156C3" w:rsidRPr="007659D0">
        <w:rPr>
          <w:rFonts w:asciiTheme="majorBidi" w:hAnsiTheme="majorBidi" w:cstheme="majorBidi" w:hint="cs"/>
          <w:cs/>
        </w:rPr>
        <w:t>จาก</w:t>
      </w:r>
      <w:r w:rsidRPr="007659D0">
        <w:rPr>
          <w:rFonts w:asciiTheme="majorBidi" w:hAnsiTheme="majorBidi" w:cstheme="majorBidi"/>
          <w:cs/>
        </w:rPr>
        <w:t>ภาระที่ยังปฏิบัติ</w:t>
      </w:r>
      <w:r w:rsidR="006156C3" w:rsidRPr="007659D0">
        <w:rPr>
          <w:rFonts w:asciiTheme="majorBidi" w:hAnsiTheme="majorBidi" w:cstheme="majorBidi" w:hint="cs"/>
          <w:cs/>
        </w:rPr>
        <w:t>ไม่</w:t>
      </w:r>
      <w:r w:rsidRPr="007659D0">
        <w:rPr>
          <w:rFonts w:asciiTheme="majorBidi" w:hAnsiTheme="majorBidi" w:cstheme="majorBidi"/>
          <w:cs/>
        </w:rPr>
        <w:t>เสร็จสิ้น</w:t>
      </w:r>
      <w:r w:rsidR="006156C3" w:rsidRPr="007659D0">
        <w:rPr>
          <w:rFonts w:asciiTheme="majorBidi" w:hAnsiTheme="majorBidi" w:cstheme="majorBidi" w:hint="cs"/>
          <w:cs/>
        </w:rPr>
        <w:t>ของสัญญาที่ทำกับลูกค้า</w:t>
      </w:r>
      <w:r w:rsidRPr="007659D0">
        <w:rPr>
          <w:rFonts w:asciiTheme="majorBidi" w:hAnsiTheme="majorBidi" w:cstheme="majorBidi"/>
          <w:cs/>
        </w:rPr>
        <w:t xml:space="preserve">เป็นจำนวน </w:t>
      </w:r>
      <w:r w:rsidR="009C2ABB" w:rsidRPr="007659D0">
        <w:rPr>
          <w:rFonts w:asciiTheme="majorBidi" w:hAnsiTheme="majorBidi" w:cstheme="majorBidi"/>
          <w:lang w:val="en-US"/>
        </w:rPr>
        <w:t xml:space="preserve">3,989.89 </w:t>
      </w:r>
      <w:r w:rsidR="009C2ABB" w:rsidRPr="007659D0">
        <w:rPr>
          <w:rFonts w:asciiTheme="majorBidi" w:hAnsiTheme="majorBidi" w:cstheme="majorBidi"/>
          <w:cs/>
        </w:rPr>
        <w:t>ล้านบาท</w:t>
      </w:r>
      <w:r w:rsidR="009C2ABB" w:rsidRPr="007659D0">
        <w:rPr>
          <w:rFonts w:asciiTheme="majorBidi" w:hAnsiTheme="majorBidi" w:cstheme="majorBidi"/>
          <w:lang w:val="en-US"/>
        </w:rPr>
        <w:t xml:space="preserve"> </w:t>
      </w:r>
      <w:r w:rsidR="00803560" w:rsidRPr="007659D0">
        <w:rPr>
          <w:rFonts w:asciiTheme="majorBidi" w:hAnsiTheme="majorBidi" w:cstheme="majorBidi"/>
          <w:i/>
          <w:iCs/>
          <w:lang w:val="en-US"/>
        </w:rPr>
        <w:t xml:space="preserve">(2563: 3,824.12 </w:t>
      </w:r>
      <w:r w:rsidR="00803560" w:rsidRPr="007659D0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803560" w:rsidRPr="007659D0">
        <w:rPr>
          <w:rFonts w:asciiTheme="majorBidi" w:hAnsiTheme="majorBidi" w:cstheme="majorBidi"/>
          <w:i/>
          <w:iCs/>
          <w:lang w:val="en-US"/>
        </w:rPr>
        <w:t>)</w:t>
      </w:r>
      <w:r w:rsidR="00803560" w:rsidRPr="007659D0">
        <w:rPr>
          <w:rFonts w:asciiTheme="majorBidi" w:hAnsiTheme="majorBidi" w:cstheme="majorBidi"/>
          <w:lang w:val="en-US"/>
        </w:rPr>
        <w:t xml:space="preserve"> </w:t>
      </w:r>
      <w:r w:rsidRPr="007659D0">
        <w:rPr>
          <w:rFonts w:asciiTheme="majorBidi" w:hAnsiTheme="majorBidi" w:cstheme="majorBidi"/>
          <w:cs/>
        </w:rPr>
        <w:t xml:space="preserve">ซึ่งคาดว่าจะรับรู้เป็นรายได้ในปี </w:t>
      </w:r>
      <w:r w:rsidR="00CE4757" w:rsidRPr="007659D0">
        <w:rPr>
          <w:rFonts w:asciiTheme="majorBidi" w:hAnsiTheme="majorBidi" w:cstheme="majorBidi"/>
          <w:lang w:val="en-US"/>
        </w:rPr>
        <w:t>256</w:t>
      </w:r>
      <w:r w:rsidR="00600C6C" w:rsidRPr="007659D0">
        <w:rPr>
          <w:rFonts w:asciiTheme="majorBidi" w:hAnsiTheme="majorBidi" w:cstheme="majorBidi" w:hint="cs"/>
          <w:lang w:val="en-US"/>
        </w:rPr>
        <w:t>5</w:t>
      </w:r>
      <w:r w:rsidR="00577440" w:rsidRPr="007659D0">
        <w:rPr>
          <w:rFonts w:asciiTheme="majorBidi" w:hAnsiTheme="majorBidi" w:cstheme="majorBidi" w:hint="cs"/>
          <w:cs/>
          <w:lang w:val="en-US"/>
        </w:rPr>
        <w:t xml:space="preserve"> </w:t>
      </w:r>
      <w:r w:rsidR="00C20211" w:rsidRPr="007659D0">
        <w:rPr>
          <w:rFonts w:asciiTheme="majorBidi" w:hAnsiTheme="majorBidi" w:cstheme="majorBidi" w:hint="cs"/>
          <w:cs/>
        </w:rPr>
        <w:t>-</w:t>
      </w:r>
      <w:r w:rsidR="00577440" w:rsidRPr="007659D0">
        <w:rPr>
          <w:rFonts w:asciiTheme="majorBidi" w:hAnsiTheme="majorBidi" w:cstheme="majorBidi" w:hint="cs"/>
          <w:cs/>
        </w:rPr>
        <w:t xml:space="preserve"> </w:t>
      </w:r>
      <w:r w:rsidR="00600C6C" w:rsidRPr="007659D0">
        <w:rPr>
          <w:rFonts w:asciiTheme="majorBidi" w:hAnsiTheme="majorBidi" w:cstheme="majorBidi"/>
          <w:lang w:val="en-US"/>
        </w:rPr>
        <w:t>256</w:t>
      </w:r>
      <w:r w:rsidR="00600C6C" w:rsidRPr="007659D0">
        <w:rPr>
          <w:rFonts w:asciiTheme="majorBidi" w:hAnsiTheme="majorBidi"/>
          <w:lang w:val="en-US"/>
        </w:rPr>
        <w:t>6</w:t>
      </w:r>
      <w:r w:rsidR="00803560" w:rsidRPr="007659D0">
        <w:rPr>
          <w:rFonts w:asciiTheme="majorBidi" w:hAnsiTheme="majorBidi" w:hint="cs"/>
          <w:cs/>
        </w:rPr>
        <w:t xml:space="preserve"> </w:t>
      </w:r>
      <w:r w:rsidR="00803560" w:rsidRPr="007659D0">
        <w:rPr>
          <w:rFonts w:asciiTheme="majorBidi" w:hAnsiTheme="majorBidi"/>
          <w:i/>
          <w:iCs/>
          <w:cs/>
        </w:rPr>
        <w:t>(</w:t>
      </w:r>
      <w:r w:rsidR="00600C6C" w:rsidRPr="007659D0">
        <w:rPr>
          <w:rFonts w:asciiTheme="majorBidi" w:hAnsiTheme="majorBidi"/>
          <w:i/>
          <w:iCs/>
          <w:lang w:val="en-US"/>
        </w:rPr>
        <w:t>2563</w:t>
      </w:r>
      <w:r w:rsidR="00803560" w:rsidRPr="007659D0">
        <w:rPr>
          <w:rFonts w:asciiTheme="majorBidi" w:hAnsiTheme="majorBidi"/>
          <w:i/>
          <w:iCs/>
          <w:cs/>
        </w:rPr>
        <w:t xml:space="preserve">: </w:t>
      </w:r>
      <w:r w:rsidR="00600C6C" w:rsidRPr="007659D0">
        <w:rPr>
          <w:rFonts w:asciiTheme="majorBidi" w:hAnsiTheme="majorBidi"/>
          <w:i/>
          <w:iCs/>
          <w:lang w:val="en-US"/>
        </w:rPr>
        <w:t>2564</w:t>
      </w:r>
      <w:r w:rsidR="00577440" w:rsidRPr="007659D0">
        <w:rPr>
          <w:rFonts w:asciiTheme="majorBidi" w:hAnsiTheme="majorBidi" w:hint="cs"/>
          <w:i/>
          <w:iCs/>
          <w:cs/>
        </w:rPr>
        <w:t xml:space="preserve"> </w:t>
      </w:r>
      <w:r w:rsidR="00803560" w:rsidRPr="007659D0">
        <w:rPr>
          <w:rFonts w:asciiTheme="majorBidi" w:hAnsiTheme="majorBidi"/>
          <w:i/>
          <w:iCs/>
          <w:cs/>
        </w:rPr>
        <w:t>-</w:t>
      </w:r>
      <w:r w:rsidR="00577440" w:rsidRPr="007659D0">
        <w:rPr>
          <w:rFonts w:asciiTheme="majorBidi" w:hAnsiTheme="majorBidi" w:hint="cs"/>
          <w:i/>
          <w:iCs/>
          <w:cs/>
        </w:rPr>
        <w:t xml:space="preserve"> </w:t>
      </w:r>
      <w:r w:rsidR="00600C6C" w:rsidRPr="007659D0">
        <w:rPr>
          <w:rFonts w:asciiTheme="majorBidi" w:hAnsiTheme="majorBidi"/>
          <w:i/>
          <w:iCs/>
          <w:lang w:val="en-US"/>
        </w:rPr>
        <w:t>2566</w:t>
      </w:r>
      <w:r w:rsidR="00803560" w:rsidRPr="007659D0">
        <w:rPr>
          <w:rFonts w:asciiTheme="majorBidi" w:hAnsiTheme="majorBidi"/>
          <w:i/>
          <w:iCs/>
          <w:cs/>
        </w:rPr>
        <w:t>)</w:t>
      </w:r>
    </w:p>
    <w:bookmarkEnd w:id="4"/>
    <w:p w14:paraId="1A5CC080" w14:textId="6227A49B" w:rsidR="007643B9" w:rsidRPr="007659D0" w:rsidRDefault="007643B9" w:rsidP="007D2605">
      <w:pPr>
        <w:pStyle w:val="BodyText2"/>
        <w:tabs>
          <w:tab w:val="left" w:pos="540"/>
        </w:tabs>
        <w:rPr>
          <w:rFonts w:asciiTheme="majorHAnsi" w:hAnsiTheme="majorHAnsi" w:cstheme="majorHAnsi"/>
          <w:lang w:val="en-US"/>
        </w:rPr>
      </w:pPr>
    </w:p>
    <w:p w14:paraId="611088E8" w14:textId="15C4DEE3" w:rsidR="00163B86" w:rsidRPr="007659D0" w:rsidRDefault="00163B86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สินค้าคงเหลือ</w:t>
      </w:r>
    </w:p>
    <w:p w14:paraId="7A5D323A" w14:textId="77B1D2C4" w:rsidR="00163B86" w:rsidRPr="007659D0" w:rsidRDefault="00163B86" w:rsidP="007D2605">
      <w:pPr>
        <w:pStyle w:val="BodyText2"/>
        <w:rPr>
          <w:b/>
          <w:bCs/>
          <w:lang w:val="en-US"/>
        </w:rPr>
      </w:pPr>
    </w:p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7"/>
        <w:gridCol w:w="223"/>
        <w:gridCol w:w="1025"/>
        <w:gridCol w:w="133"/>
        <w:gridCol w:w="131"/>
        <w:gridCol w:w="133"/>
        <w:gridCol w:w="1029"/>
        <w:gridCol w:w="133"/>
        <w:gridCol w:w="138"/>
        <w:gridCol w:w="133"/>
        <w:gridCol w:w="1117"/>
        <w:gridCol w:w="133"/>
        <w:gridCol w:w="128"/>
        <w:gridCol w:w="133"/>
        <w:gridCol w:w="1036"/>
        <w:gridCol w:w="134"/>
      </w:tblGrid>
      <w:tr w:rsidR="00163B86" w:rsidRPr="007659D0" w14:paraId="2B53F078" w14:textId="77777777" w:rsidTr="006C63E6">
        <w:trPr>
          <w:cantSplit/>
          <w:trHeight w:val="20"/>
          <w:tblHeader/>
        </w:trPr>
        <w:tc>
          <w:tcPr>
            <w:tcW w:w="3690" w:type="dxa"/>
            <w:gridSpan w:val="2"/>
          </w:tcPr>
          <w:p w14:paraId="19EF9E59" w14:textId="77777777" w:rsidR="00163B86" w:rsidRPr="007659D0" w:rsidRDefault="00163B8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84" w:type="dxa"/>
            <w:gridSpan w:val="6"/>
            <w:hideMark/>
          </w:tcPr>
          <w:p w14:paraId="189A6911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76BD7582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1" w:type="dxa"/>
            <w:gridSpan w:val="6"/>
            <w:hideMark/>
          </w:tcPr>
          <w:p w14:paraId="5D51EF3D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B6" w:rsidRPr="007659D0" w14:paraId="29BED96D" w14:textId="77777777" w:rsidTr="006C63E6">
        <w:trPr>
          <w:cantSplit/>
          <w:trHeight w:val="80"/>
          <w:tblHeader/>
        </w:trPr>
        <w:tc>
          <w:tcPr>
            <w:tcW w:w="3690" w:type="dxa"/>
            <w:gridSpan w:val="2"/>
          </w:tcPr>
          <w:p w14:paraId="4E3D085B" w14:textId="77777777" w:rsidR="00E40DB6" w:rsidRPr="007659D0" w:rsidRDefault="00E40DB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hideMark/>
          </w:tcPr>
          <w:p w14:paraId="16765FF5" w14:textId="5C8E02D9" w:rsidR="00E40DB6" w:rsidRPr="007659D0" w:rsidRDefault="001505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424F"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  <w:gridSpan w:val="2"/>
          </w:tcPr>
          <w:p w14:paraId="564BE5C3" w14:textId="77777777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hideMark/>
          </w:tcPr>
          <w:p w14:paraId="38BA46AD" w14:textId="3B1BA74A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</w:t>
            </w:r>
            <w:r w:rsidR="0068424F" w:rsidRPr="007659D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gridSpan w:val="2"/>
          </w:tcPr>
          <w:p w14:paraId="5D3636B5" w14:textId="77777777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hideMark/>
          </w:tcPr>
          <w:p w14:paraId="03DDB21F" w14:textId="6CBB1708" w:rsidR="00E40DB6" w:rsidRPr="007659D0" w:rsidRDefault="001505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424F"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  <w:gridSpan w:val="2"/>
          </w:tcPr>
          <w:p w14:paraId="6B07061B" w14:textId="77777777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07823884" w14:textId="3083B2C0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</w:t>
            </w:r>
            <w:r w:rsidR="0068424F" w:rsidRPr="007659D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3B86" w:rsidRPr="007659D0" w14:paraId="2F985CF9" w14:textId="77777777" w:rsidTr="006C63E6">
        <w:trPr>
          <w:cantSplit/>
          <w:trHeight w:val="20"/>
          <w:tblHeader/>
        </w:trPr>
        <w:tc>
          <w:tcPr>
            <w:tcW w:w="3690" w:type="dxa"/>
            <w:gridSpan w:val="2"/>
          </w:tcPr>
          <w:p w14:paraId="19A7EA4A" w14:textId="77777777" w:rsidR="00163B86" w:rsidRPr="007659D0" w:rsidRDefault="00163B8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14"/>
            <w:hideMark/>
          </w:tcPr>
          <w:p w14:paraId="59D3DB7E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2C7C" w:rsidRPr="007659D0" w14:paraId="21E24850" w14:textId="77777777" w:rsidTr="006C63E6">
        <w:trPr>
          <w:cantSplit/>
          <w:trHeight w:val="20"/>
        </w:trPr>
        <w:tc>
          <w:tcPr>
            <w:tcW w:w="3690" w:type="dxa"/>
            <w:gridSpan w:val="2"/>
            <w:hideMark/>
          </w:tcPr>
          <w:p w14:paraId="03337B07" w14:textId="77777777" w:rsidR="00E92C7C" w:rsidRPr="007659D0" w:rsidRDefault="00E92C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58" w:type="dxa"/>
            <w:gridSpan w:val="2"/>
          </w:tcPr>
          <w:p w14:paraId="6903625B" w14:textId="41038431" w:rsidR="00E92C7C" w:rsidRPr="007659D0" w:rsidRDefault="00600C6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="00E92C7C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,616</w:t>
            </w:r>
          </w:p>
        </w:tc>
        <w:tc>
          <w:tcPr>
            <w:tcW w:w="264" w:type="dxa"/>
            <w:gridSpan w:val="2"/>
          </w:tcPr>
          <w:p w14:paraId="41E11A59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  <w:hideMark/>
          </w:tcPr>
          <w:p w14:paraId="73BC9847" w14:textId="7B6AD6FC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11,071</w:t>
            </w:r>
          </w:p>
        </w:tc>
        <w:tc>
          <w:tcPr>
            <w:tcW w:w="271" w:type="dxa"/>
            <w:gridSpan w:val="2"/>
          </w:tcPr>
          <w:p w14:paraId="252AD4BB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772FC400" w14:textId="4C58136F" w:rsidR="00E92C7C" w:rsidRPr="007659D0" w:rsidRDefault="00E92C7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13,654</w:t>
            </w:r>
          </w:p>
        </w:tc>
        <w:tc>
          <w:tcPr>
            <w:tcW w:w="261" w:type="dxa"/>
            <w:gridSpan w:val="2"/>
          </w:tcPr>
          <w:p w14:paraId="7E7F2B6F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FB22FD7" w14:textId="23DD6241" w:rsidR="00E92C7C" w:rsidRPr="007659D0" w:rsidRDefault="00600C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/>
                <w:sz w:val="30"/>
                <w:szCs w:val="30"/>
                <w:lang w:val="en-US" w:bidi="th-TH"/>
              </w:rPr>
              <w:t>11</w:t>
            </w:r>
            <w:r w:rsidR="00E92C7C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59D0">
              <w:rPr>
                <w:rFonts w:asciiTheme="majorBidi" w:hAnsiTheme="majorBidi"/>
                <w:sz w:val="30"/>
                <w:szCs w:val="30"/>
                <w:lang w:val="en-US" w:bidi="th-TH"/>
              </w:rPr>
              <w:t>135</w:t>
            </w:r>
          </w:p>
        </w:tc>
      </w:tr>
      <w:tr w:rsidR="00E92C7C" w:rsidRPr="007659D0" w14:paraId="68372797" w14:textId="77777777" w:rsidTr="006C63E6">
        <w:trPr>
          <w:cantSplit/>
          <w:trHeight w:val="20"/>
        </w:trPr>
        <w:tc>
          <w:tcPr>
            <w:tcW w:w="3690" w:type="dxa"/>
            <w:gridSpan w:val="2"/>
            <w:hideMark/>
          </w:tcPr>
          <w:p w14:paraId="00FCECA0" w14:textId="77777777" w:rsidR="00E92C7C" w:rsidRPr="007659D0" w:rsidRDefault="00E92C7C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7659D0">
              <w:rPr>
                <w:rFonts w:asciiTheme="majorBidi" w:hAnsiTheme="majorBidi"/>
                <w:sz w:val="30"/>
                <w:szCs w:val="30"/>
              </w:rPr>
              <w:br/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58" w:type="dxa"/>
            <w:gridSpan w:val="2"/>
          </w:tcPr>
          <w:p w14:paraId="48B530B6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0E5526" w14:textId="6A1A85EA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8,081</w:t>
            </w:r>
          </w:p>
        </w:tc>
        <w:tc>
          <w:tcPr>
            <w:tcW w:w="264" w:type="dxa"/>
            <w:gridSpan w:val="2"/>
          </w:tcPr>
          <w:p w14:paraId="7AE54DEC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  <w:hideMark/>
          </w:tcPr>
          <w:p w14:paraId="758F1E87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3B3982" w14:textId="0E9312CA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71" w:type="dxa"/>
            <w:gridSpan w:val="2"/>
          </w:tcPr>
          <w:p w14:paraId="151A256B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69EE6A0E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A30A5" w14:textId="7A678807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32C8FB51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52E8769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  <w:tab w:val="decimal" w:pos="840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966F43" w14:textId="450DC673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37A683AC" w14:textId="77777777" w:rsidTr="006C63E6">
        <w:trPr>
          <w:cantSplit/>
          <w:trHeight w:val="20"/>
        </w:trPr>
        <w:tc>
          <w:tcPr>
            <w:tcW w:w="3690" w:type="dxa"/>
            <w:gridSpan w:val="2"/>
          </w:tcPr>
          <w:p w14:paraId="6AD300FB" w14:textId="141013C6" w:rsidR="00E92C7C" w:rsidRPr="007659D0" w:rsidRDefault="00E92C7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58" w:type="dxa"/>
            <w:gridSpan w:val="2"/>
          </w:tcPr>
          <w:p w14:paraId="3BD9821D" w14:textId="16904D02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64" w:type="dxa"/>
            <w:gridSpan w:val="2"/>
          </w:tcPr>
          <w:p w14:paraId="22615FCA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0CA48647" w14:textId="4CD6152E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71" w:type="dxa"/>
            <w:gridSpan w:val="2"/>
          </w:tcPr>
          <w:p w14:paraId="1EC0069F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47CAB769" w14:textId="70DA78CA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46EB1315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347E199" w14:textId="06ECD012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3D5C4A9F" w14:textId="77777777" w:rsidTr="006C63E6">
        <w:trPr>
          <w:cantSplit/>
          <w:trHeight w:val="20"/>
        </w:trPr>
        <w:tc>
          <w:tcPr>
            <w:tcW w:w="3690" w:type="dxa"/>
            <w:gridSpan w:val="2"/>
          </w:tcPr>
          <w:p w14:paraId="26F6CC49" w14:textId="1EA822F7" w:rsidR="00E92C7C" w:rsidRPr="007659D0" w:rsidRDefault="00E92C7C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58" w:type="dxa"/>
            <w:gridSpan w:val="2"/>
          </w:tcPr>
          <w:p w14:paraId="6507CCBB" w14:textId="38E707E4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  <w:gridSpan w:val="2"/>
          </w:tcPr>
          <w:p w14:paraId="77461552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56ACE080" w14:textId="6F890E51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1" w:type="dxa"/>
            <w:gridSpan w:val="2"/>
          </w:tcPr>
          <w:p w14:paraId="412D7620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08198B7C" w14:textId="0858CE27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5708D010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22E29D" w14:textId="2BDEC4EE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0A4B6CE1" w14:textId="77777777" w:rsidTr="006C63E6">
        <w:trPr>
          <w:cantSplit/>
          <w:trHeight w:val="20"/>
        </w:trPr>
        <w:tc>
          <w:tcPr>
            <w:tcW w:w="3690" w:type="dxa"/>
            <w:gridSpan w:val="2"/>
          </w:tcPr>
          <w:p w14:paraId="373E8337" w14:textId="30B9C940" w:rsidR="00E92C7C" w:rsidRPr="007659D0" w:rsidRDefault="00E92C7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58" w:type="dxa"/>
            <w:gridSpan w:val="2"/>
          </w:tcPr>
          <w:p w14:paraId="743C93B1" w14:textId="12267838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264" w:type="dxa"/>
            <w:gridSpan w:val="2"/>
          </w:tcPr>
          <w:p w14:paraId="52FAEEC7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7FA71D55" w14:textId="63171F79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1" w:type="dxa"/>
            <w:gridSpan w:val="2"/>
          </w:tcPr>
          <w:p w14:paraId="491D4C4D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0404FAB8" w14:textId="51E96FE1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4E132907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019D69F" w14:textId="5467CE15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5CF3DB8E" w14:textId="77777777" w:rsidTr="006C63E6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480868C2" w14:textId="77777777" w:rsidR="00E92C7C" w:rsidRPr="007659D0" w:rsidRDefault="00E92C7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8" w:type="dxa"/>
            <w:gridSpan w:val="2"/>
          </w:tcPr>
          <w:p w14:paraId="05A7A569" w14:textId="258E1B88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64" w:type="dxa"/>
            <w:gridSpan w:val="2"/>
          </w:tcPr>
          <w:p w14:paraId="0B8152D6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7B539D3A" w14:textId="09E16104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38,228</w:t>
            </w:r>
          </w:p>
        </w:tc>
        <w:tc>
          <w:tcPr>
            <w:tcW w:w="271" w:type="dxa"/>
            <w:gridSpan w:val="2"/>
          </w:tcPr>
          <w:p w14:paraId="51C3B0D5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5B63B178" w14:textId="5E869FA6" w:rsidR="00E92C7C" w:rsidRPr="007659D0" w:rsidRDefault="00E92C7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1A9C3D7C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6EF7F4E" w14:textId="68F35D6A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45331481" w14:textId="77777777" w:rsidTr="006C63E6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123AB91F" w14:textId="77777777" w:rsidR="00E92C7C" w:rsidRPr="007659D0" w:rsidRDefault="00E92C7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58" w:type="dxa"/>
            <w:gridSpan w:val="2"/>
          </w:tcPr>
          <w:p w14:paraId="71DC8844" w14:textId="7F833119" w:rsidR="00E92C7C" w:rsidRPr="007659D0" w:rsidRDefault="00600C6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92C7C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,877</w:t>
            </w:r>
          </w:p>
        </w:tc>
        <w:tc>
          <w:tcPr>
            <w:tcW w:w="264" w:type="dxa"/>
            <w:gridSpan w:val="2"/>
          </w:tcPr>
          <w:p w14:paraId="346486C6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0F932D54" w14:textId="70A8210F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  <w:tc>
          <w:tcPr>
            <w:tcW w:w="271" w:type="dxa"/>
            <w:gridSpan w:val="2"/>
          </w:tcPr>
          <w:p w14:paraId="1C3EA95D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2AF410F4" w14:textId="4C47FFFB" w:rsidR="00E92C7C" w:rsidRPr="007659D0" w:rsidRDefault="00E92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703B3502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A6D7BCC" w14:textId="31E6EE33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2D67077D" w14:textId="77777777" w:rsidTr="006C63E6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5523360A" w14:textId="77777777" w:rsidR="00E92C7C" w:rsidRPr="007659D0" w:rsidRDefault="00E92C7C" w:rsidP="007D2605">
            <w:pPr>
              <w:pStyle w:val="BodyText2"/>
              <w:rPr>
                <w:rFonts w:asciiTheme="majorBidi" w:hAnsiTheme="majorBidi"/>
                <w:b/>
                <w:bCs/>
                <w:lang w:val="en-US"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42DCF945" w14:textId="7A82A501" w:rsidR="00E92C7C" w:rsidRPr="007659D0" w:rsidRDefault="00E92C7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600C6C"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0C6C"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64" w:type="dxa"/>
            <w:gridSpan w:val="2"/>
          </w:tcPr>
          <w:p w14:paraId="3253AB87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4EE81D41" w14:textId="711B88E6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70,452</w:t>
            </w:r>
          </w:p>
        </w:tc>
        <w:tc>
          <w:tcPr>
            <w:tcW w:w="271" w:type="dxa"/>
            <w:gridSpan w:val="2"/>
          </w:tcPr>
          <w:p w14:paraId="39B71DD5" w14:textId="77777777" w:rsidR="00E92C7C" w:rsidRPr="007659D0" w:rsidRDefault="00E92C7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</w:tcPr>
          <w:p w14:paraId="41003857" w14:textId="49B428E0" w:rsidR="00E92C7C" w:rsidRPr="007659D0" w:rsidRDefault="00E92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  <w:tc>
          <w:tcPr>
            <w:tcW w:w="261" w:type="dxa"/>
            <w:gridSpan w:val="2"/>
          </w:tcPr>
          <w:p w14:paraId="407E31C7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44886C5" w14:textId="036D91E3" w:rsidR="00E92C7C" w:rsidRPr="007659D0" w:rsidRDefault="00600C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E92C7C"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  <w:tr w:rsidR="00E92C7C" w:rsidRPr="007659D0" w14:paraId="420986E6" w14:textId="77777777" w:rsidTr="006C63E6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64970AAB" w14:textId="6543F198" w:rsidR="00E92C7C" w:rsidRPr="007659D0" w:rsidRDefault="00E92C7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158" w:type="dxa"/>
            <w:gridSpan w:val="2"/>
          </w:tcPr>
          <w:p w14:paraId="11812E2C" w14:textId="2F6437D8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(9,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520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gridSpan w:val="2"/>
          </w:tcPr>
          <w:p w14:paraId="23D4FE9D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3D38A274" w14:textId="1C779C82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(9,372)</w:t>
            </w:r>
          </w:p>
        </w:tc>
        <w:tc>
          <w:tcPr>
            <w:tcW w:w="271" w:type="dxa"/>
            <w:gridSpan w:val="2"/>
          </w:tcPr>
          <w:p w14:paraId="40BD18AD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</w:tcPr>
          <w:p w14:paraId="31688B33" w14:textId="1F90E3B5" w:rsidR="00E92C7C" w:rsidRPr="007659D0" w:rsidRDefault="00E92C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12B10204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A708CE" w14:textId="572626B0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35AEF9E3" w14:textId="77777777" w:rsidTr="006C63E6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  <w:hideMark/>
          </w:tcPr>
          <w:p w14:paraId="02890B03" w14:textId="77777777" w:rsidR="00E92C7C" w:rsidRPr="007659D0" w:rsidRDefault="00E92C7C" w:rsidP="007D2605">
            <w:pPr>
              <w:pStyle w:val="BodyText2"/>
              <w:rPr>
                <w:rFonts w:asciiTheme="majorBidi" w:hAnsiTheme="majorBidi"/>
                <w:b/>
                <w:bCs/>
                <w:cs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82351" w14:textId="53D372F7" w:rsidR="00E92C7C" w:rsidRPr="007659D0" w:rsidRDefault="00E92C7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</w:t>
            </w:r>
            <w:r w:rsidR="00600C6C"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64" w:type="dxa"/>
            <w:gridSpan w:val="2"/>
          </w:tcPr>
          <w:p w14:paraId="41EFC13B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D4C702" w14:textId="4B3780BD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61,080</w:t>
            </w:r>
          </w:p>
        </w:tc>
        <w:tc>
          <w:tcPr>
            <w:tcW w:w="271" w:type="dxa"/>
            <w:gridSpan w:val="2"/>
          </w:tcPr>
          <w:p w14:paraId="6EE351A5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1071" w14:textId="147C5CE4" w:rsidR="00E92C7C" w:rsidRPr="007659D0" w:rsidRDefault="00E92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13,654</w:t>
            </w:r>
          </w:p>
        </w:tc>
        <w:tc>
          <w:tcPr>
            <w:tcW w:w="261" w:type="dxa"/>
            <w:gridSpan w:val="2"/>
          </w:tcPr>
          <w:p w14:paraId="60438F4C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69740E26" w:rsidR="00E92C7C" w:rsidRPr="007659D0" w:rsidRDefault="00600C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E92C7C"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  <w:tr w:rsidR="00E92C7C" w:rsidRPr="007659D0" w14:paraId="37239D73" w14:textId="77777777" w:rsidTr="003966A5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24F21D74" w14:textId="77777777" w:rsidR="00E92C7C" w:rsidRPr="007659D0" w:rsidRDefault="00E92C7C" w:rsidP="007D2605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60A176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511F2028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2174C6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4889AC64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4A757B6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02DCC3BA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D6B8B" w14:textId="77777777" w:rsidR="00E92C7C" w:rsidRPr="007659D0" w:rsidRDefault="00E92C7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00F41" w:rsidRPr="007659D0" w14:paraId="3FA16FB8" w14:textId="77777777" w:rsidTr="003966A5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255A1712" w14:textId="77777777" w:rsidR="00300F41" w:rsidRPr="007659D0" w:rsidRDefault="00300F41" w:rsidP="007D2605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5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33E6C8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3E2946F2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9385E8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468506DF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786580EF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69104E8D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1A26FA2" w14:textId="77777777" w:rsidR="00300F41" w:rsidRPr="007659D0" w:rsidRDefault="00300F4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00F41" w:rsidRPr="007659D0" w14:paraId="417F8E02" w14:textId="77777777" w:rsidTr="003966A5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5D3CE8C1" w14:textId="77777777" w:rsidR="00300F41" w:rsidRPr="007659D0" w:rsidRDefault="00300F41" w:rsidP="007D2605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5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BA0D95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70A7BBF5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E293FF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2854905B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4F32AA21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65B5A13B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F74E32" w14:textId="77777777" w:rsidR="00300F41" w:rsidRPr="007659D0" w:rsidRDefault="00300F4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00F41" w:rsidRPr="007659D0" w14:paraId="1D16B0AA" w14:textId="77777777" w:rsidTr="00300F41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1E60C08D" w14:textId="77777777" w:rsidR="00300F41" w:rsidRPr="007659D0" w:rsidRDefault="00300F41" w:rsidP="007D2605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5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0C7A842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068EA6F3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A769E2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1695CB85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0BAD5B4A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1493D6ED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6A9044D" w14:textId="77777777" w:rsidR="00300F41" w:rsidRPr="007659D0" w:rsidRDefault="00300F4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00F41" w:rsidRPr="007659D0" w14:paraId="239B4BE7" w14:textId="77777777" w:rsidTr="00300F41">
        <w:trPr>
          <w:cantSplit/>
          <w:trHeight w:val="20"/>
        </w:trPr>
        <w:tc>
          <w:tcPr>
            <w:tcW w:w="3690" w:type="dxa"/>
            <w:gridSpan w:val="2"/>
            <w:shd w:val="clear" w:color="auto" w:fill="auto"/>
          </w:tcPr>
          <w:p w14:paraId="19C62751" w14:textId="77777777" w:rsidR="00300F41" w:rsidRPr="007659D0" w:rsidRDefault="00300F41" w:rsidP="007D2605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5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DF15D5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46556A30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D79D29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4BB5130C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7CA89570" w14:textId="77777777" w:rsidR="00300F41" w:rsidRPr="007659D0" w:rsidRDefault="00300F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6A79E0F9" w14:textId="77777777" w:rsidR="00300F41" w:rsidRPr="007659D0" w:rsidRDefault="00300F41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0B890E3" w14:textId="77777777" w:rsidR="00300F41" w:rsidRPr="007659D0" w:rsidRDefault="00300F4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2C7C" w:rsidRPr="007659D0" w14:paraId="600686F5" w14:textId="77777777" w:rsidTr="006C63E6">
        <w:trPr>
          <w:gridAfter w:val="1"/>
          <w:wAfter w:w="134" w:type="dxa"/>
          <w:trHeight w:val="20"/>
          <w:tblHeader/>
        </w:trPr>
        <w:tc>
          <w:tcPr>
            <w:tcW w:w="3467" w:type="dxa"/>
          </w:tcPr>
          <w:p w14:paraId="6CB78F16" w14:textId="77777777" w:rsidR="00E92C7C" w:rsidRPr="007659D0" w:rsidRDefault="00E92C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7659D0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248" w:type="dxa"/>
            <w:gridSpan w:val="2"/>
            <w:tcBorders>
              <w:left w:val="nil"/>
              <w:right w:val="nil"/>
            </w:tcBorders>
          </w:tcPr>
          <w:p w14:paraId="58F92591" w14:textId="77777777" w:rsidR="00E92C7C" w:rsidRPr="007659D0" w:rsidRDefault="00E92C7C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69231F23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036E7E66" w14:textId="77777777" w:rsidR="00E92C7C" w:rsidRPr="007659D0" w:rsidRDefault="00E92C7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0F3CC1F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63EA9C86" w14:textId="77777777" w:rsidR="00E92C7C" w:rsidRPr="007659D0" w:rsidRDefault="00E92C7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3A83A3A9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left w:val="nil"/>
              <w:right w:val="nil"/>
            </w:tcBorders>
          </w:tcPr>
          <w:p w14:paraId="672A6235" w14:textId="77777777" w:rsidR="00E92C7C" w:rsidRPr="007659D0" w:rsidRDefault="00E92C7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C7C" w:rsidRPr="007659D0" w14:paraId="019DD7DA" w14:textId="77777777" w:rsidTr="006C63E6">
        <w:trPr>
          <w:gridAfter w:val="1"/>
          <w:wAfter w:w="134" w:type="dxa"/>
          <w:trHeight w:val="20"/>
        </w:trPr>
        <w:tc>
          <w:tcPr>
            <w:tcW w:w="3467" w:type="dxa"/>
          </w:tcPr>
          <w:p w14:paraId="2A75B870" w14:textId="77777777" w:rsidR="00E92C7C" w:rsidRPr="007659D0" w:rsidRDefault="00E92C7C" w:rsidP="007D2605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48" w:type="dxa"/>
            <w:gridSpan w:val="2"/>
            <w:tcBorders>
              <w:left w:val="nil"/>
              <w:right w:val="nil"/>
            </w:tcBorders>
          </w:tcPr>
          <w:p w14:paraId="01315D62" w14:textId="20A4766D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393,</w:t>
            </w:r>
            <w:r w:rsidR="00600C6C"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64" w:type="dxa"/>
            <w:gridSpan w:val="2"/>
          </w:tcPr>
          <w:p w14:paraId="5DD83105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49DD8467" w14:textId="337A0DB5" w:rsidR="00E92C7C" w:rsidRPr="007659D0" w:rsidRDefault="00A422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588,846</w:t>
            </w:r>
          </w:p>
        </w:tc>
        <w:tc>
          <w:tcPr>
            <w:tcW w:w="271" w:type="dxa"/>
            <w:gridSpan w:val="2"/>
          </w:tcPr>
          <w:p w14:paraId="522D44D3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2DB63197" w14:textId="69733C94" w:rsidR="00E92C7C" w:rsidRPr="007659D0" w:rsidRDefault="00E92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394,399</w:t>
            </w:r>
          </w:p>
        </w:tc>
        <w:tc>
          <w:tcPr>
            <w:tcW w:w="261" w:type="dxa"/>
            <w:gridSpan w:val="2"/>
          </w:tcPr>
          <w:p w14:paraId="419926A7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left w:val="nil"/>
              <w:right w:val="nil"/>
            </w:tcBorders>
          </w:tcPr>
          <w:p w14:paraId="2B6CA25F" w14:textId="1E0E11D8" w:rsidR="00E92C7C" w:rsidRPr="007659D0" w:rsidRDefault="00E92C7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495,823</w:t>
            </w:r>
          </w:p>
        </w:tc>
      </w:tr>
      <w:tr w:rsidR="00E92C7C" w:rsidRPr="007659D0" w14:paraId="777EA7A7" w14:textId="77777777" w:rsidTr="006C63E6">
        <w:trPr>
          <w:gridAfter w:val="1"/>
          <w:wAfter w:w="134" w:type="dxa"/>
          <w:trHeight w:val="20"/>
        </w:trPr>
        <w:tc>
          <w:tcPr>
            <w:tcW w:w="3467" w:type="dxa"/>
          </w:tcPr>
          <w:p w14:paraId="1F6E88A9" w14:textId="77777777" w:rsidR="00E92C7C" w:rsidRPr="007659D0" w:rsidRDefault="00E92C7C" w:rsidP="007D2605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6E7D734A" w14:textId="77777777" w:rsidR="00E92C7C" w:rsidRPr="007659D0" w:rsidRDefault="00E9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48" w:type="dxa"/>
            <w:gridSpan w:val="2"/>
            <w:tcBorders>
              <w:left w:val="nil"/>
              <w:right w:val="nil"/>
            </w:tcBorders>
          </w:tcPr>
          <w:p w14:paraId="3E199FBC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7FE0C6" w14:textId="10561C25" w:rsidR="00E92C7C" w:rsidRPr="007659D0" w:rsidRDefault="00600C6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64" w:type="dxa"/>
            <w:gridSpan w:val="2"/>
          </w:tcPr>
          <w:p w14:paraId="34DEE7F1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77067918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6E6461" w14:textId="4E609304" w:rsidR="00E92C7C" w:rsidRPr="007659D0" w:rsidRDefault="00E92C7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271" w:type="dxa"/>
            <w:gridSpan w:val="2"/>
          </w:tcPr>
          <w:p w14:paraId="7F0DB653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14:paraId="04E7E22F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EEECAB" w14:textId="4EDCC9CA" w:rsidR="00E92C7C" w:rsidRPr="007659D0" w:rsidRDefault="00E92C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3CFA4CF7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left w:val="nil"/>
              <w:right w:val="nil"/>
            </w:tcBorders>
          </w:tcPr>
          <w:p w14:paraId="595A914C" w14:textId="77777777" w:rsidR="00E92C7C" w:rsidRPr="007659D0" w:rsidRDefault="00E92C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1A8575" w14:textId="0284E522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4C6EE654" w14:textId="77777777" w:rsidTr="006C63E6">
        <w:trPr>
          <w:gridAfter w:val="1"/>
          <w:wAfter w:w="134" w:type="dxa"/>
          <w:trHeight w:val="20"/>
        </w:trPr>
        <w:tc>
          <w:tcPr>
            <w:tcW w:w="3467" w:type="dxa"/>
          </w:tcPr>
          <w:p w14:paraId="50F29CD1" w14:textId="77777777" w:rsidR="00E92C7C" w:rsidRPr="007659D0" w:rsidRDefault="00E92C7C" w:rsidP="007D2605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76CE2E" w14:textId="7B362AF4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(21</w:t>
            </w:r>
            <w:r w:rsidR="006463AE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gridSpan w:val="2"/>
          </w:tcPr>
          <w:p w14:paraId="16D05C6E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76B7C2" w14:textId="7236379B" w:rsidR="00E92C7C" w:rsidRPr="007659D0" w:rsidRDefault="00E92C7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(778)</w:t>
            </w:r>
          </w:p>
        </w:tc>
        <w:tc>
          <w:tcPr>
            <w:tcW w:w="271" w:type="dxa"/>
            <w:gridSpan w:val="2"/>
          </w:tcPr>
          <w:p w14:paraId="2F74787A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3EA27C" w14:textId="07362460" w:rsidR="00E92C7C" w:rsidRPr="007659D0" w:rsidRDefault="00E92C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57EC316F" w14:textId="77777777" w:rsidR="00E92C7C" w:rsidRPr="007659D0" w:rsidRDefault="00E92C7C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31469E" w14:textId="068D29F0" w:rsidR="00E92C7C" w:rsidRPr="007659D0" w:rsidRDefault="00E92C7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C7C" w:rsidRPr="007659D0" w14:paraId="443E2882" w14:textId="77777777" w:rsidTr="007D2605">
        <w:trPr>
          <w:gridAfter w:val="1"/>
          <w:wAfter w:w="134" w:type="dxa"/>
          <w:trHeight w:val="20"/>
        </w:trPr>
        <w:tc>
          <w:tcPr>
            <w:tcW w:w="3467" w:type="dxa"/>
          </w:tcPr>
          <w:p w14:paraId="5586F091" w14:textId="77777777" w:rsidR="00E92C7C" w:rsidRPr="007659D0" w:rsidRDefault="00E92C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7D287" w14:textId="5DD1174D" w:rsidR="00E92C7C" w:rsidRPr="007659D0" w:rsidRDefault="00E92C7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393,</w:t>
            </w:r>
            <w:r w:rsidR="00600C6C"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64" w:type="dxa"/>
            <w:gridSpan w:val="2"/>
          </w:tcPr>
          <w:p w14:paraId="70E45570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AEA613" w14:textId="13A9F179" w:rsidR="00E92C7C" w:rsidRPr="007659D0" w:rsidRDefault="00A422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589,242</w:t>
            </w:r>
          </w:p>
        </w:tc>
        <w:tc>
          <w:tcPr>
            <w:tcW w:w="271" w:type="dxa"/>
            <w:gridSpan w:val="2"/>
          </w:tcPr>
          <w:p w14:paraId="0125C81A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2C78" w14:textId="431E301F" w:rsidR="00E92C7C" w:rsidRPr="007659D0" w:rsidRDefault="00E92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394,399</w:t>
            </w:r>
          </w:p>
        </w:tc>
        <w:tc>
          <w:tcPr>
            <w:tcW w:w="261" w:type="dxa"/>
            <w:gridSpan w:val="2"/>
          </w:tcPr>
          <w:p w14:paraId="6708C9B5" w14:textId="77777777" w:rsidR="00E92C7C" w:rsidRPr="007659D0" w:rsidRDefault="00E92C7C" w:rsidP="007D2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F14CF" w14:textId="25E2B8AF" w:rsidR="00E92C7C" w:rsidRPr="007659D0" w:rsidRDefault="00E92C7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495,823</w:t>
            </w:r>
          </w:p>
        </w:tc>
      </w:tr>
    </w:tbl>
    <w:p w14:paraId="071F63B2" w14:textId="341886C2" w:rsidR="00FF5D1F" w:rsidRPr="007659D0" w:rsidRDefault="00FF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2030B79" w14:textId="17D43B56" w:rsidR="003630A4" w:rsidRPr="007659D0" w:rsidRDefault="006B4DDE" w:rsidP="007D2605">
      <w:pPr>
        <w:pStyle w:val="BodyText2"/>
        <w:ind w:left="540"/>
        <w:rPr>
          <w:i/>
          <w:iCs/>
          <w:cs/>
        </w:rPr>
      </w:pPr>
      <w:r w:rsidRPr="007659D0">
        <w:rPr>
          <w:cs/>
        </w:rPr>
        <w:t>ภายใต้ข้อกำหนดของกระทรวงพลังงานที่เกี่ยวข้องได้กำหนดให้กลุ่ม</w:t>
      </w:r>
      <w:r w:rsidR="00B576BB" w:rsidRPr="007659D0">
        <w:rPr>
          <w:rFonts w:hint="cs"/>
          <w:cs/>
        </w:rPr>
        <w:t>บริษัท</w:t>
      </w:r>
      <w:r w:rsidRPr="007659D0">
        <w:rPr>
          <w:cs/>
        </w:rPr>
        <w:t xml:space="preserve">และบริษัทต้องสำรองแก๊สปิโตรเลียมไว้ที่อัตราร้อยละ </w:t>
      </w:r>
      <w:r w:rsidRPr="007659D0">
        <w:rPr>
          <w:lang w:val="en-US"/>
        </w:rPr>
        <w:t>1</w:t>
      </w:r>
      <w:r w:rsidRPr="007659D0">
        <w:rPr>
          <w:cs/>
        </w:rPr>
        <w:t xml:space="preserve"> ของปริมาณการค้าในแต่ละงวด ณ วันที่ </w:t>
      </w:r>
      <w:r w:rsidRPr="007659D0">
        <w:rPr>
          <w:lang w:val="en-US"/>
        </w:rPr>
        <w:t xml:space="preserve">31 </w:t>
      </w:r>
      <w:r w:rsidRPr="007659D0">
        <w:rPr>
          <w:cs/>
        </w:rPr>
        <w:t>ธันวาค</w:t>
      </w:r>
      <w:r w:rsidRPr="007659D0">
        <w:rPr>
          <w:rFonts w:hint="cs"/>
          <w:cs/>
        </w:rPr>
        <w:t xml:space="preserve">ม </w:t>
      </w:r>
      <w:r w:rsidR="00CE4757" w:rsidRPr="007659D0">
        <w:rPr>
          <w:lang w:val="en-US"/>
        </w:rPr>
        <w:t>2564</w:t>
      </w:r>
      <w:r w:rsidR="00CE4757" w:rsidRPr="007659D0">
        <w:rPr>
          <w:rFonts w:hint="cs"/>
          <w:cs/>
        </w:rPr>
        <w:t xml:space="preserve"> </w:t>
      </w:r>
      <w:r w:rsidRPr="007659D0">
        <w:rPr>
          <w:cs/>
        </w:rPr>
        <w:t>กลุ่ม</w:t>
      </w:r>
      <w:r w:rsidR="00CA755F" w:rsidRPr="007659D0">
        <w:rPr>
          <w:rFonts w:hint="cs"/>
          <w:cs/>
        </w:rPr>
        <w:t>บริษัท</w:t>
      </w:r>
      <w:r w:rsidR="00B576BB" w:rsidRPr="007659D0">
        <w:rPr>
          <w:rFonts w:hint="cs"/>
          <w:cs/>
        </w:rPr>
        <w:t>และบริษัท</w:t>
      </w:r>
      <w:r w:rsidRPr="007659D0">
        <w:rPr>
          <w:cs/>
        </w:rPr>
        <w:t>ได้สำรอง</w:t>
      </w:r>
      <w:r w:rsidR="00C652A0">
        <w:rPr>
          <w:cs/>
        </w:rPr>
        <w:br/>
      </w:r>
      <w:r w:rsidRPr="007D2605">
        <w:rPr>
          <w:spacing w:val="-2"/>
          <w:cs/>
        </w:rPr>
        <w:t>แก๊สปิโตรเลียมไว้จำนวน</w:t>
      </w:r>
      <w:r w:rsidR="00BC15E4" w:rsidRPr="007D2605">
        <w:rPr>
          <w:spacing w:val="-2"/>
          <w:cs/>
        </w:rPr>
        <w:t xml:space="preserve"> </w:t>
      </w:r>
      <w:r w:rsidR="00600C6C" w:rsidRPr="007D2605">
        <w:rPr>
          <w:spacing w:val="-2"/>
          <w:lang w:val="en-US"/>
        </w:rPr>
        <w:t>3</w:t>
      </w:r>
      <w:r w:rsidR="00C40D23" w:rsidRPr="007D2605">
        <w:rPr>
          <w:spacing w:val="-2"/>
          <w:cs/>
        </w:rPr>
        <w:t>.</w:t>
      </w:r>
      <w:r w:rsidR="00600C6C" w:rsidRPr="007D2605">
        <w:rPr>
          <w:spacing w:val="-2"/>
          <w:lang w:val="en-US"/>
        </w:rPr>
        <w:t>92</w:t>
      </w:r>
      <w:r w:rsidR="00C40D23" w:rsidRPr="007D2605">
        <w:rPr>
          <w:spacing w:val="-2"/>
          <w:cs/>
        </w:rPr>
        <w:t xml:space="preserve"> </w:t>
      </w:r>
      <w:r w:rsidRPr="007D2605">
        <w:rPr>
          <w:spacing w:val="-2"/>
          <w:cs/>
        </w:rPr>
        <w:t>ล้านบาท ซึ่งแสดงภายใต้สินค้าสำเร็จรูปประเภทแก๊สปิโตรเลียมในงบการเงินรวม</w:t>
      </w:r>
      <w:r w:rsidRPr="007659D0">
        <w:rPr>
          <w:spacing w:val="4"/>
          <w:cs/>
        </w:rPr>
        <w:t>และ</w:t>
      </w:r>
      <w:r w:rsidRPr="007659D0">
        <w:rPr>
          <w:cs/>
        </w:rPr>
        <w:t xml:space="preserve">งบการเงินเฉพาะกิจการ </w:t>
      </w:r>
      <w:r w:rsidRPr="007659D0">
        <w:rPr>
          <w:i/>
          <w:iCs/>
          <w:cs/>
        </w:rPr>
        <w:t>(</w:t>
      </w:r>
      <w:r w:rsidRPr="007659D0">
        <w:rPr>
          <w:i/>
          <w:iCs/>
          <w:lang w:val="en-US"/>
        </w:rPr>
        <w:t>256</w:t>
      </w:r>
      <w:r w:rsidR="005A398D" w:rsidRPr="007659D0">
        <w:rPr>
          <w:i/>
          <w:iCs/>
          <w:lang w:val="en-US"/>
        </w:rPr>
        <w:t>3</w:t>
      </w:r>
      <w:r w:rsidRPr="007659D0">
        <w:rPr>
          <w:i/>
          <w:iCs/>
          <w:lang w:val="en-US"/>
        </w:rPr>
        <w:t xml:space="preserve"> : </w:t>
      </w:r>
      <w:r w:rsidR="005A398D" w:rsidRPr="007659D0">
        <w:rPr>
          <w:i/>
          <w:iCs/>
          <w:lang w:val="en-US"/>
        </w:rPr>
        <w:t>4</w:t>
      </w:r>
      <w:r w:rsidRPr="007659D0">
        <w:rPr>
          <w:i/>
          <w:iCs/>
          <w:lang w:val="en-US"/>
        </w:rPr>
        <w:t>.</w:t>
      </w:r>
      <w:r w:rsidR="00DB65EE" w:rsidRPr="007659D0">
        <w:rPr>
          <w:i/>
          <w:iCs/>
          <w:lang w:val="en-US"/>
        </w:rPr>
        <w:t>16</w:t>
      </w:r>
      <w:r w:rsidRPr="007659D0">
        <w:rPr>
          <w:i/>
          <w:iCs/>
          <w:cs/>
        </w:rPr>
        <w:t xml:space="preserve"> ล้านบาท)</w:t>
      </w:r>
    </w:p>
    <w:p w14:paraId="03C99747" w14:textId="1056EE5C" w:rsidR="00CE0E37" w:rsidRPr="007659D0" w:rsidRDefault="00CE0E37" w:rsidP="007D2605">
      <w:pPr>
        <w:pStyle w:val="BodyText2"/>
        <w:ind w:left="540"/>
        <w:rPr>
          <w:b/>
          <w:bCs/>
          <w:cs/>
          <w:lang w:val="en-US"/>
        </w:rPr>
        <w:sectPr w:rsidR="00CE0E37" w:rsidRPr="007659D0" w:rsidSect="003424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06" w:right="1109" w:bottom="576" w:left="1152" w:header="720" w:footer="646" w:gutter="0"/>
          <w:pgNumType w:start="19"/>
          <w:cols w:space="720"/>
          <w:docGrid w:linePitch="245"/>
        </w:sectPr>
      </w:pPr>
    </w:p>
    <w:p w14:paraId="1967660E" w14:textId="4C398778" w:rsidR="00495389" w:rsidRPr="007659D0" w:rsidRDefault="00495389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เงินลงทุนในบริษัทร่วม</w:t>
      </w:r>
    </w:p>
    <w:p w14:paraId="560EDDCF" w14:textId="77777777" w:rsidR="00AA6ECC" w:rsidRPr="001D5866" w:rsidRDefault="00AA6ECC" w:rsidP="007D2605">
      <w:pPr>
        <w:pStyle w:val="BodyText2"/>
        <w:ind w:left="540"/>
        <w:rPr>
          <w:b/>
          <w:bCs/>
          <w:sz w:val="16"/>
          <w:szCs w:val="16"/>
          <w:cs/>
        </w:rPr>
      </w:pPr>
    </w:p>
    <w:tbl>
      <w:tblPr>
        <w:tblW w:w="139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520"/>
        <w:gridCol w:w="180"/>
        <w:gridCol w:w="451"/>
        <w:gridCol w:w="180"/>
        <w:gridCol w:w="450"/>
        <w:gridCol w:w="180"/>
        <w:gridCol w:w="540"/>
        <w:gridCol w:w="180"/>
        <w:gridCol w:w="540"/>
        <w:gridCol w:w="181"/>
        <w:gridCol w:w="539"/>
        <w:gridCol w:w="180"/>
        <w:gridCol w:w="540"/>
        <w:gridCol w:w="181"/>
        <w:gridCol w:w="628"/>
        <w:gridCol w:w="183"/>
        <w:gridCol w:w="718"/>
        <w:gridCol w:w="180"/>
        <w:gridCol w:w="719"/>
        <w:gridCol w:w="180"/>
        <w:gridCol w:w="720"/>
        <w:gridCol w:w="180"/>
        <w:gridCol w:w="630"/>
        <w:gridCol w:w="180"/>
        <w:gridCol w:w="630"/>
      </w:tblGrid>
      <w:tr w:rsidR="00303E99" w:rsidRPr="007659D0" w14:paraId="2271E0C0" w14:textId="77777777" w:rsidTr="001D5866">
        <w:trPr>
          <w:cantSplit/>
          <w:trHeight w:val="254"/>
          <w:tblHeader/>
        </w:trPr>
        <w:tc>
          <w:tcPr>
            <w:tcW w:w="2160" w:type="dxa"/>
          </w:tcPr>
          <w:p w14:paraId="304865F8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47CAAE4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B4D7D4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3"/>
          </w:tcPr>
          <w:p w14:paraId="3DC8A22E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028119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C1F735F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D99F4CE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2969" w:type="dxa"/>
            <w:gridSpan w:val="7"/>
          </w:tcPr>
          <w:p w14:paraId="7098EDD2" w14:textId="04ABA027" w:rsidR="00303E99" w:rsidRPr="001D5866" w:rsidRDefault="00303E99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E88DAC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358FC70B" w14:textId="0A391DF1" w:rsidR="00303E99" w:rsidRPr="001D5866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bidi="th-TH"/>
              </w:rPr>
            </w:pPr>
            <w:r w:rsidRPr="001D5866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67D3B661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400888B8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03E99" w:rsidRPr="007659D0" w14:paraId="6376C0E3" w14:textId="559C2D72" w:rsidTr="001D5866">
        <w:trPr>
          <w:cantSplit/>
          <w:trHeight w:val="559"/>
          <w:tblHeader/>
        </w:trPr>
        <w:tc>
          <w:tcPr>
            <w:tcW w:w="2160" w:type="dxa"/>
          </w:tcPr>
          <w:p w14:paraId="4BE15F27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0E1F853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C221D" w14:textId="77777777" w:rsidR="00303E99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48AC0" w14:textId="19269558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14FD54BD" w14:textId="06BA9220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3"/>
          </w:tcPr>
          <w:p w14:paraId="0F62FF04" w14:textId="2D118A8F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3DDE31D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64E1C469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9C05FE6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B94D3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5EC53F" w14:textId="4B63BB0C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1" w:type="dxa"/>
          </w:tcPr>
          <w:p w14:paraId="354A2360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gridSpan w:val="3"/>
          </w:tcPr>
          <w:p w14:paraId="2A5C9750" w14:textId="77777777" w:rsidR="00303E99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D36057" w14:textId="77777777" w:rsidR="00303E99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1F3F0A7" w14:textId="47445DEF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135CD4C0" w14:textId="17D71958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gridSpan w:val="3"/>
          </w:tcPr>
          <w:p w14:paraId="6EE36D6C" w14:textId="3136836E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8C1E971" w14:textId="749763FA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2254893" w14:textId="2057BE5F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4B5E15E7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5DDAEE1E" w14:textId="65F26ACA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B14A01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670A85" w14:textId="79A15C83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C0B899F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4A95AD53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271A72" w14:textId="27FE179D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3885045" w14:textId="2BF6827E" w:rsidR="00303E99" w:rsidRPr="007659D0" w:rsidDel="00CA15E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303E99" w:rsidRPr="007659D0" w14:paraId="1A08419A" w14:textId="3AC1F291" w:rsidTr="001D5866">
        <w:trPr>
          <w:cantSplit/>
          <w:trHeight w:val="266"/>
          <w:tblHeader/>
        </w:trPr>
        <w:tc>
          <w:tcPr>
            <w:tcW w:w="2160" w:type="dxa"/>
          </w:tcPr>
          <w:p w14:paraId="5DD2A98B" w14:textId="77777777" w:rsidR="00303E99" w:rsidRPr="007659D0" w:rsidRDefault="00303E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B8F7DE3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C528333" w14:textId="7DCBB945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3E8679B7" w14:textId="7AF94474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7F8419D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6CF6913" w14:textId="485AC28F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40F5B50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323E3D7" w14:textId="131813D0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  <w:tc>
          <w:tcPr>
            <w:tcW w:w="180" w:type="dxa"/>
            <w:vAlign w:val="bottom"/>
          </w:tcPr>
          <w:p w14:paraId="4AF67AFE" w14:textId="5C96E033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DFEC53B" w14:textId="06673E9B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53A73D81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0D81C81D" w14:textId="55CE4DEB" w:rsidR="00303E99" w:rsidRPr="001D5866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57331FD7" w14:textId="0427FF82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41C3C0" w14:textId="7E0F2059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1" w:type="dxa"/>
          </w:tcPr>
          <w:p w14:paraId="0C460BEE" w14:textId="76640C88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31E165A4" w14:textId="6B5A8FA8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2F050C23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6068091" w14:textId="28A3AF11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27EFA4B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5698CF0" w14:textId="0F10C50D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D50B08C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7837B87" w14:textId="501329C1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A26CAB4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E16A0D8" w14:textId="70CDE538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D5908AC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83773F" w14:textId="0E5C0378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9D1CE0" w:rsidRPr="007659D0" w14:paraId="00930D54" w14:textId="77777777" w:rsidTr="002D5BF7">
        <w:trPr>
          <w:cantSplit/>
          <w:trHeight w:val="226"/>
        </w:trPr>
        <w:tc>
          <w:tcPr>
            <w:tcW w:w="2160" w:type="dxa"/>
          </w:tcPr>
          <w:p w14:paraId="46907C2A" w14:textId="77777777" w:rsidR="009D1CE0" w:rsidRPr="007659D0" w:rsidRDefault="009D1C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FF8264F" w14:textId="77777777" w:rsidR="009D1CE0" w:rsidRPr="007659D0" w:rsidRDefault="009D1C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E27060" w14:textId="77777777" w:rsidR="009D1CE0" w:rsidRPr="007659D0" w:rsidRDefault="009D1CE0" w:rsidP="001D58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3"/>
          </w:tcPr>
          <w:p w14:paraId="72DC4DF8" w14:textId="3A9F3496" w:rsidR="009D1CE0" w:rsidRPr="007659D0" w:rsidRDefault="009D1CE0" w:rsidP="001D58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08A822B3" w14:textId="77777777" w:rsidR="009D1CE0" w:rsidRPr="007659D0" w:rsidRDefault="009D1C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829" w:type="dxa"/>
            <w:gridSpan w:val="19"/>
          </w:tcPr>
          <w:p w14:paraId="222BACDB" w14:textId="2CBD4C63" w:rsidR="009D1CE0" w:rsidRPr="001D5866" w:rsidRDefault="009D1CE0" w:rsidP="001D58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D586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03E99" w:rsidRPr="007659D0" w14:paraId="3F484C35" w14:textId="4B6098A0" w:rsidTr="001D5866">
        <w:trPr>
          <w:cantSplit/>
          <w:trHeight w:val="226"/>
        </w:trPr>
        <w:tc>
          <w:tcPr>
            <w:tcW w:w="2160" w:type="dxa"/>
          </w:tcPr>
          <w:p w14:paraId="5737E615" w14:textId="18D7E58F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520" w:type="dxa"/>
          </w:tcPr>
          <w:p w14:paraId="7FC05F62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B19191" w14:textId="037A23E9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51" w:type="dxa"/>
          </w:tcPr>
          <w:p w14:paraId="2BE6EA55" w14:textId="1EB3CC4E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B8907A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78B6ABE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265218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5CAADEAC" w14:textId="3AEBFBC4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C138B" w14:textId="71FB9C5F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4A8ACD5F" w14:textId="62DDB8EC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0F69640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02C43F6C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1724EB" w14:textId="26BEDA2A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2E19569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DCE866E" w14:textId="1AE6CA0A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F580E4" w14:textId="4065D5F9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6A5E7A53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587B7A4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9CE13A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F1F997B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8" w:right="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4FCA1E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09B0D9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D24767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3C649D1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4B7B11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C0332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3E99" w:rsidRPr="007659D0" w14:paraId="740270F5" w14:textId="5136C7B3" w:rsidTr="001D5866">
        <w:trPr>
          <w:cantSplit/>
          <w:trHeight w:val="226"/>
        </w:trPr>
        <w:tc>
          <w:tcPr>
            <w:tcW w:w="2160" w:type="dxa"/>
          </w:tcPr>
          <w:p w14:paraId="53A0648B" w14:textId="54475425" w:rsidR="00303E99" w:rsidRPr="007659D0" w:rsidRDefault="00303E99" w:rsidP="00303E99">
            <w:pPr>
              <w:spacing w:line="240" w:lineRule="auto"/>
              <w:ind w:left="98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บริษัท เซอร์แมช จำกัด</w:t>
            </w:r>
          </w:p>
        </w:tc>
        <w:tc>
          <w:tcPr>
            <w:tcW w:w="2520" w:type="dxa"/>
          </w:tcPr>
          <w:p w14:paraId="5AC82B49" w14:textId="1C2DFF9F" w:rsidR="00303E99" w:rsidRPr="007659D0" w:rsidRDefault="00303E99" w:rsidP="001D5866">
            <w:pPr>
              <w:pStyle w:val="acctfourfigures"/>
              <w:spacing w:line="240" w:lineRule="auto"/>
              <w:ind w:left="-8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บริการซ่อมและบำรุงรักษาเครื่องมือ</w:t>
            </w:r>
          </w:p>
          <w:p w14:paraId="437EF04F" w14:textId="4C317FFD" w:rsidR="00303E99" w:rsidRPr="007659D0" w:rsidRDefault="00303E99" w:rsidP="001D5866">
            <w:pPr>
              <w:pStyle w:val="acctfourfigures"/>
              <w:tabs>
                <w:tab w:val="clear" w:pos="765"/>
              </w:tabs>
              <w:spacing w:line="240" w:lineRule="auto"/>
              <w:ind w:left="-8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80" w:type="dxa"/>
          </w:tcPr>
          <w:p w14:paraId="73A7BB88" w14:textId="12182638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346BB219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702670" w14:textId="644C34DD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7F582C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B1B1A7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6686BF" w14:textId="20A4718F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ADC3BAF" w14:textId="77777777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DE67971" w14:textId="77777777" w:rsidR="00303E99" w:rsidRPr="007659D0" w:rsidRDefault="00303E99" w:rsidP="00303E99">
            <w:pPr>
              <w:tabs>
                <w:tab w:val="clear" w:pos="454"/>
                <w:tab w:val="clear" w:pos="680"/>
                <w:tab w:val="clear" w:pos="907"/>
                <w:tab w:val="left" w:pos="464"/>
              </w:tabs>
              <w:spacing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F981DC" w14:textId="2A0C671D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</w:tcPr>
          <w:p w14:paraId="74E42B27" w14:textId="427C2DE5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D519832" w14:textId="77777777" w:rsidR="00303E99" w:rsidRPr="007659D0" w:rsidRDefault="00303E99" w:rsidP="00303E99">
            <w:pPr>
              <w:tabs>
                <w:tab w:val="clear" w:pos="227"/>
                <w:tab w:val="clear" w:pos="454"/>
                <w:tab w:val="decimal" w:pos="0"/>
                <w:tab w:val="decimal" w:pos="281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C237B" w14:textId="2B95305A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1" w:type="dxa"/>
          </w:tcPr>
          <w:p w14:paraId="21252E6D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7E847E82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4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06AF0E" w14:textId="3BF64267" w:rsidR="00303E99" w:rsidRPr="007659D0" w:rsidRDefault="00303E99" w:rsidP="001D58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59D0">
              <w:rPr>
                <w:rFonts w:asciiTheme="majorBidi" w:hAnsiTheme="majorBidi" w:cstheme="majorBidi"/>
                <w:sz w:val="24"/>
                <w:szCs w:val="24"/>
              </w:rPr>
              <w:t>,419</w:t>
            </w:r>
          </w:p>
        </w:tc>
        <w:tc>
          <w:tcPr>
            <w:tcW w:w="180" w:type="dxa"/>
          </w:tcPr>
          <w:p w14:paraId="6FB8D161" w14:textId="3DC1D49F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33A3AB0B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05F36C" w14:textId="28E58968" w:rsidR="00303E99" w:rsidRPr="007659D0" w:rsidRDefault="00303E99" w:rsidP="001D58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1,419</w:t>
            </w:r>
          </w:p>
        </w:tc>
        <w:tc>
          <w:tcPr>
            <w:tcW w:w="181" w:type="dxa"/>
          </w:tcPr>
          <w:p w14:paraId="23AA24A8" w14:textId="432DA454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8" w:type="dxa"/>
          </w:tcPr>
          <w:p w14:paraId="2DBAA941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9F436" w14:textId="6C3E311A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101A7CE2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1B4BED74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35A598" w14:textId="233C1B36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422</w:t>
            </w:r>
          </w:p>
        </w:tc>
        <w:tc>
          <w:tcPr>
            <w:tcW w:w="180" w:type="dxa"/>
          </w:tcPr>
          <w:p w14:paraId="1C1EA61B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E4220FE" w14:textId="77777777" w:rsidR="00303E99" w:rsidRPr="007659D0" w:rsidRDefault="00303E99" w:rsidP="001D586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4F45CB" w14:textId="59F89C52" w:rsidR="00303E99" w:rsidRPr="007659D0" w:rsidRDefault="00303E99" w:rsidP="001D586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353A43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827F90" w14:textId="77777777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08FB0C" w14:textId="53EC996B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893EBF9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5CE1AF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38E055" w14:textId="2B4AE03A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039199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48FB909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98062E" w14:textId="18BA3875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03E99" w:rsidRPr="007659D0" w14:paraId="1FE36037" w14:textId="6DB459A9" w:rsidTr="001D5866">
        <w:trPr>
          <w:cantSplit/>
          <w:trHeight w:val="632"/>
        </w:trPr>
        <w:tc>
          <w:tcPr>
            <w:tcW w:w="2160" w:type="dxa"/>
          </w:tcPr>
          <w:p w14:paraId="28176F50" w14:textId="2BB4480F" w:rsidR="00303E99" w:rsidRPr="007659D0" w:rsidRDefault="00303E99" w:rsidP="00303E99">
            <w:pPr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บริษัท ซอร์บ</w:t>
            </w:r>
            <w:r w:rsidR="003F12E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เอนจิเนียริ่ง จำกัด</w:t>
            </w:r>
          </w:p>
        </w:tc>
        <w:tc>
          <w:tcPr>
            <w:tcW w:w="2520" w:type="dxa"/>
          </w:tcPr>
          <w:p w14:paraId="598087A8" w14:textId="4F746040" w:rsidR="00303E99" w:rsidRPr="007659D0" w:rsidRDefault="00303E99" w:rsidP="001D586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จำหน่ายและติดตั้งเครื่องมือและ    </w:t>
            </w:r>
          </w:p>
          <w:p w14:paraId="6452F173" w14:textId="2CFE039B" w:rsidR="00303E99" w:rsidRPr="007659D0" w:rsidRDefault="00303E99" w:rsidP="001D58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  เครื่องจักร</w:t>
            </w:r>
          </w:p>
        </w:tc>
        <w:tc>
          <w:tcPr>
            <w:tcW w:w="180" w:type="dxa"/>
          </w:tcPr>
          <w:p w14:paraId="123D7013" w14:textId="77D5E8DA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523E0342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81679D6" w14:textId="300FE860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 w:rsidRPr="007659D0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4CDDBC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6C774F94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CE34AB8" w14:textId="2D673C0B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 w:rsidRPr="007659D0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2AE1AE1" w14:textId="77777777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2800E0B" w14:textId="77777777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FEB88" w14:textId="34E72F6E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</w:tcPr>
          <w:p w14:paraId="2F32CB2F" w14:textId="0D25F9E1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6091A2" w14:textId="77777777" w:rsidR="00303E99" w:rsidRPr="007659D0" w:rsidRDefault="00303E99" w:rsidP="00303E99">
            <w:pPr>
              <w:tabs>
                <w:tab w:val="clear" w:pos="227"/>
                <w:tab w:val="clear" w:pos="454"/>
                <w:tab w:val="decimal" w:pos="0"/>
                <w:tab w:val="decimal" w:pos="281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B62B05" w14:textId="41D44E11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1" w:type="dxa"/>
          </w:tcPr>
          <w:p w14:paraId="3ECC7F99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49E0EBCA" w14:textId="77777777" w:rsidR="00303E99" w:rsidRPr="007659D0" w:rsidRDefault="00303E99" w:rsidP="00303E99">
            <w:pPr>
              <w:pStyle w:val="acctfourfigures"/>
              <w:tabs>
                <w:tab w:val="clear" w:pos="765"/>
              </w:tabs>
              <w:spacing w:line="240" w:lineRule="auto"/>
              <w:ind w:left="-4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3318CD" w14:textId="54C27A06" w:rsidR="00303E99" w:rsidRPr="007659D0" w:rsidRDefault="00303E99" w:rsidP="001D58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1,104</w:t>
            </w:r>
          </w:p>
        </w:tc>
        <w:tc>
          <w:tcPr>
            <w:tcW w:w="180" w:type="dxa"/>
          </w:tcPr>
          <w:p w14:paraId="20B02353" w14:textId="2B768E05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6CDFAF5B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80AC08" w14:textId="5C572D91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1,104</w:t>
            </w:r>
          </w:p>
        </w:tc>
        <w:tc>
          <w:tcPr>
            <w:tcW w:w="181" w:type="dxa"/>
          </w:tcPr>
          <w:p w14:paraId="10A8ECC3" w14:textId="045845F6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8" w:type="dxa"/>
          </w:tcPr>
          <w:p w14:paraId="70343E39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9D1ECF" w14:textId="7D4EACD8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2,036</w:t>
            </w:r>
          </w:p>
        </w:tc>
        <w:tc>
          <w:tcPr>
            <w:tcW w:w="183" w:type="dxa"/>
          </w:tcPr>
          <w:p w14:paraId="47B3A352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09616DA7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8D5C80" w14:textId="194AC2F0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1,02</w:t>
            </w: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72280EE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169EA13" w14:textId="77777777" w:rsidR="00303E99" w:rsidRPr="007659D0" w:rsidRDefault="00303E99" w:rsidP="001D586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EF75E7" w14:textId="1745B771" w:rsidR="00303E99" w:rsidRPr="007659D0" w:rsidRDefault="00303E99" w:rsidP="001D586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78B0E90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7B7206" w14:textId="77777777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BA7684" w14:textId="03A57546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617561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01E466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55C8D" w14:textId="60A3E330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E6FAB1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75CAE6F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E0AC7E" w14:textId="299C90BF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03E99" w:rsidRPr="007659D0" w14:paraId="3C09DA3A" w14:textId="3C29C306" w:rsidTr="001D5866">
        <w:trPr>
          <w:cantSplit/>
          <w:trHeight w:val="731"/>
        </w:trPr>
        <w:tc>
          <w:tcPr>
            <w:tcW w:w="2160" w:type="dxa"/>
          </w:tcPr>
          <w:p w14:paraId="7B439790" w14:textId="77777777" w:rsidR="003F12E1" w:rsidRDefault="00303E99" w:rsidP="00303E99">
            <w:pPr>
              <w:tabs>
                <w:tab w:val="clear" w:pos="227"/>
                <w:tab w:val="left" w:pos="368"/>
              </w:tabs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เอ็กซ์แซคท์ </w:t>
            </w:r>
          </w:p>
          <w:p w14:paraId="1CB46CE7" w14:textId="1A024596" w:rsidR="00303E99" w:rsidRPr="007659D0" w:rsidRDefault="003F12E1" w:rsidP="00303E99">
            <w:pPr>
              <w:tabs>
                <w:tab w:val="clear" w:pos="227"/>
                <w:tab w:val="left" w:pos="368"/>
              </w:tabs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="00303E99" w:rsidRPr="007659D0">
              <w:rPr>
                <w:rFonts w:asciiTheme="majorBidi" w:hAnsiTheme="majorBidi"/>
                <w:sz w:val="24"/>
                <w:szCs w:val="24"/>
                <w:cs/>
              </w:rPr>
              <w:t>เรียลเอสเตท จำกัด</w:t>
            </w:r>
          </w:p>
        </w:tc>
        <w:tc>
          <w:tcPr>
            <w:tcW w:w="2520" w:type="dxa"/>
          </w:tcPr>
          <w:p w14:paraId="3C9E14AC" w14:textId="37982A5C" w:rsidR="00303E99" w:rsidRPr="007659D0" w:rsidRDefault="00303E99" w:rsidP="001D5866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80" w:type="dxa"/>
          </w:tcPr>
          <w:p w14:paraId="00169D24" w14:textId="5D05A52A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6D5265D7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621060C" w14:textId="0D19E770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F1E0F0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5A15FD11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4F2437" w14:textId="0EA7E55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8B9AB06" w14:textId="77777777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42C9F72" w14:textId="77777777" w:rsidR="00303E99" w:rsidRPr="007659D0" w:rsidRDefault="00303E99" w:rsidP="00303E99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F9C52" w14:textId="02FAC3DF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80" w:type="dxa"/>
          </w:tcPr>
          <w:p w14:paraId="51A05DF4" w14:textId="295FE34C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07765D5" w14:textId="77777777" w:rsidR="00303E99" w:rsidRPr="007659D0" w:rsidRDefault="00303E99" w:rsidP="00303E99">
            <w:pPr>
              <w:tabs>
                <w:tab w:val="clear" w:pos="227"/>
                <w:tab w:val="clear" w:pos="454"/>
                <w:tab w:val="decimal" w:pos="0"/>
                <w:tab w:val="decimal" w:pos="281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D2155" w14:textId="33EBB32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81" w:type="dxa"/>
          </w:tcPr>
          <w:p w14:paraId="5DD61AA8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0C758309" w14:textId="77777777" w:rsidR="00303E99" w:rsidRPr="007659D0" w:rsidRDefault="00303E99" w:rsidP="00303E99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A7D734" w14:textId="1330B548" w:rsidR="00303E99" w:rsidRPr="007659D0" w:rsidRDefault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0" w:type="dxa"/>
          </w:tcPr>
          <w:p w14:paraId="01D72A6E" w14:textId="094B5927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2C6EB42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0E0589A" w14:textId="243BF5C8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1" w:type="dxa"/>
          </w:tcPr>
          <w:p w14:paraId="146398A1" w14:textId="68549B8D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8" w:type="dxa"/>
          </w:tcPr>
          <w:p w14:paraId="0E7DCCAC" w14:textId="3B8FBD72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647B11" w14:textId="0B2199C9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BD21610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7FF59BDF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  <w:tab w:val="decimal" w:pos="1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A54A51" w14:textId="2276B1A1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20CB7C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05CDE62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8397A8" w14:textId="639DE03D" w:rsidR="00303E99" w:rsidRPr="007659D0" w:rsidRDefault="00303E99" w:rsidP="001D586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0" w:type="dxa"/>
          </w:tcPr>
          <w:p w14:paraId="6E5DED1B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5CEA08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5E2649" w14:textId="3AB075AD" w:rsidR="00303E99" w:rsidRPr="007659D0" w:rsidRDefault="00303E99" w:rsidP="001D586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0" w:type="dxa"/>
          </w:tcPr>
          <w:p w14:paraId="4AEF9390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69C09B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7571E2" w14:textId="520EF69D" w:rsidR="00303E99" w:rsidRPr="007659D0" w:rsidDel="00C219E6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AA7842" w14:textId="77777777" w:rsidR="00303E99" w:rsidRPr="007659D0" w:rsidDel="00C219E6" w:rsidRDefault="00303E99" w:rsidP="00303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317CC10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2B9200" w14:textId="62FC5249" w:rsidR="00303E99" w:rsidRPr="007659D0" w:rsidDel="00C219E6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03E99" w:rsidRPr="007659D0" w14:paraId="1AEAF688" w14:textId="0A29191E" w:rsidTr="001D5866">
        <w:trPr>
          <w:cantSplit/>
          <w:trHeight w:val="407"/>
        </w:trPr>
        <w:tc>
          <w:tcPr>
            <w:tcW w:w="2160" w:type="dxa"/>
          </w:tcPr>
          <w:p w14:paraId="6E1A4AF8" w14:textId="0810D75A" w:rsidR="00303E99" w:rsidRPr="007659D0" w:rsidRDefault="00303E99" w:rsidP="00303E99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Yi Hao Motor Co., Ltd.</w:t>
            </w:r>
          </w:p>
        </w:tc>
        <w:tc>
          <w:tcPr>
            <w:tcW w:w="2520" w:type="dxa"/>
          </w:tcPr>
          <w:p w14:paraId="5D888B5B" w14:textId="1E9F4ECF" w:rsidR="00303E99" w:rsidRPr="007659D0" w:rsidRDefault="00303E99" w:rsidP="001D5866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ผลิตและประกอบมอเตอร์ไซค์ไฟฟ้า</w:t>
            </w:r>
          </w:p>
        </w:tc>
        <w:tc>
          <w:tcPr>
            <w:tcW w:w="180" w:type="dxa"/>
          </w:tcPr>
          <w:p w14:paraId="55EA3979" w14:textId="1A5C2F1F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7C0ADD03" w14:textId="18827761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</w:t>
            </w:r>
          </w:p>
        </w:tc>
        <w:tc>
          <w:tcPr>
            <w:tcW w:w="180" w:type="dxa"/>
          </w:tcPr>
          <w:p w14:paraId="47CDAB23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82B2F9D" w14:textId="3F1E290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</w:t>
            </w:r>
          </w:p>
        </w:tc>
        <w:tc>
          <w:tcPr>
            <w:tcW w:w="180" w:type="dxa"/>
          </w:tcPr>
          <w:p w14:paraId="5F4CF006" w14:textId="77777777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BE200C4" w14:textId="6B2AA03F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3,914</w:t>
            </w:r>
          </w:p>
        </w:tc>
        <w:tc>
          <w:tcPr>
            <w:tcW w:w="180" w:type="dxa"/>
          </w:tcPr>
          <w:p w14:paraId="06AA6879" w14:textId="6D11B88E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BCE61F7" w14:textId="17FA9936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3,914</w:t>
            </w:r>
          </w:p>
        </w:tc>
        <w:tc>
          <w:tcPr>
            <w:tcW w:w="181" w:type="dxa"/>
          </w:tcPr>
          <w:p w14:paraId="267C361D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51F0A133" w14:textId="5B435256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1,561</w:t>
            </w:r>
          </w:p>
        </w:tc>
        <w:tc>
          <w:tcPr>
            <w:tcW w:w="180" w:type="dxa"/>
          </w:tcPr>
          <w:p w14:paraId="6967A118" w14:textId="03F7BBEA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4FE8C239" w14:textId="0757DE78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1,561</w:t>
            </w:r>
          </w:p>
        </w:tc>
        <w:tc>
          <w:tcPr>
            <w:tcW w:w="181" w:type="dxa"/>
          </w:tcPr>
          <w:p w14:paraId="644E265C" w14:textId="09B3C066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8" w:type="dxa"/>
          </w:tcPr>
          <w:p w14:paraId="679128F4" w14:textId="077B0173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6DD0BF5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9207E63" w14:textId="28FE942C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E9D6146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A35B06C" w14:textId="61539919" w:rsidR="00303E99" w:rsidRPr="007659D0" w:rsidRDefault="00303E99" w:rsidP="001D586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BE1EE9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B4BE44" w14:textId="5816A229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F406A7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643FDE" w14:textId="29DA19AA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64CB3E3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5B53F0E" w14:textId="2D1229EA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03E99" w:rsidRPr="007659D0" w14:paraId="0E253758" w14:textId="5883DA1E" w:rsidTr="001D5866">
        <w:trPr>
          <w:cantSplit/>
          <w:trHeight w:val="281"/>
        </w:trPr>
        <w:tc>
          <w:tcPr>
            <w:tcW w:w="2160" w:type="dxa"/>
          </w:tcPr>
          <w:p w14:paraId="2B269FE6" w14:textId="26867981" w:rsidR="00303E99" w:rsidRPr="007659D0" w:rsidRDefault="00303E99" w:rsidP="00303E99">
            <w:pPr>
              <w:spacing w:line="240" w:lineRule="auto"/>
              <w:ind w:left="9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วัชพืช ไทย จำกัด</w:t>
            </w:r>
          </w:p>
        </w:tc>
        <w:tc>
          <w:tcPr>
            <w:tcW w:w="2520" w:type="dxa"/>
          </w:tcPr>
          <w:p w14:paraId="03D0FDD8" w14:textId="609F1052" w:rsidR="00303E99" w:rsidRPr="001D5866" w:rsidRDefault="00303E99" w:rsidP="001D5866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1D5866"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  <w:t>จำหน่ายผลิตภัณฑ์จากพืชทางเภสัชภัณฑ์</w:t>
            </w:r>
          </w:p>
        </w:tc>
        <w:tc>
          <w:tcPr>
            <w:tcW w:w="180" w:type="dxa"/>
          </w:tcPr>
          <w:p w14:paraId="03A6FF4B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389CA016" w14:textId="63A81155" w:rsidR="00303E99" w:rsidRPr="007659D0" w:rsidRDefault="00303E99" w:rsidP="00303E9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BB63C8A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493D5E16" w14:textId="01B964CE" w:rsidR="00303E99" w:rsidRPr="007659D0" w:rsidRDefault="00303E99" w:rsidP="00303E99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1CEDA8" w14:textId="77777777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2A8E0D" w14:textId="24674545" w:rsidR="00303E99" w:rsidRPr="007659D0" w:rsidRDefault="00303E99" w:rsidP="00303E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</w:tcPr>
          <w:p w14:paraId="648D341D" w14:textId="0EC8607F" w:rsidR="00303E99" w:rsidRPr="007659D0" w:rsidRDefault="00303E99" w:rsidP="00303E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4F57D2" w14:textId="390CB00B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D73A018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1ABB17EA" w14:textId="3BA4EF4B" w:rsidR="00303E99" w:rsidRPr="007659D0" w:rsidRDefault="00303E99" w:rsidP="001D586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8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49CE12BC" w14:textId="17650D47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5206B58" w14:textId="5D79793D" w:rsidR="00303E99" w:rsidRPr="007659D0" w:rsidRDefault="00303E99" w:rsidP="001D5866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9A9F79C" w14:textId="2F6FF540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48E8E75C" w14:textId="514211AC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A00869F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1393F33" w14:textId="0CEF2F3E" w:rsidR="00303E99" w:rsidRPr="007659D0" w:rsidRDefault="00303E99" w:rsidP="00303E9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3A85A2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2C4771D" w14:textId="20A2F43A" w:rsidR="00303E99" w:rsidRPr="007659D0" w:rsidRDefault="00303E99" w:rsidP="001D586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61A7829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080BAFF" w14:textId="3FBC78A9" w:rsidR="00303E99" w:rsidRPr="007659D0" w:rsidRDefault="00303E99" w:rsidP="001D586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592BD74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0735C5E" w14:textId="44C4CBB8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6A4CB8C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55391DB" w14:textId="17805B75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03E99" w:rsidRPr="007659D0" w14:paraId="28111643" w14:textId="6E2A6688" w:rsidTr="001D5866">
        <w:trPr>
          <w:cantSplit/>
          <w:trHeight w:val="281"/>
        </w:trPr>
        <w:tc>
          <w:tcPr>
            <w:tcW w:w="2160" w:type="dxa"/>
          </w:tcPr>
          <w:p w14:paraId="1A4EB10D" w14:textId="77777777" w:rsidR="00303E99" w:rsidRPr="007659D0" w:rsidRDefault="00303E99" w:rsidP="00303E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20" w:type="dxa"/>
          </w:tcPr>
          <w:p w14:paraId="58913B21" w14:textId="77777777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92A6C6" w14:textId="5A570CC1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dxa"/>
          </w:tcPr>
          <w:p w14:paraId="6CF0C3A5" w14:textId="15ABCAE0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8E9137" w14:textId="77777777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765E9FC" w14:textId="77777777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32FA39" w14:textId="77777777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A213F15" w14:textId="57F9B8CA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1E33A9" w14:textId="020738F8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BCE3DE3" w14:textId="1C8889E1" w:rsidR="00303E99" w:rsidRPr="007659D0" w:rsidRDefault="00303E99" w:rsidP="00303E9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E88505B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5A4074E5" w14:textId="182CF3AD" w:rsidR="00303E99" w:rsidRPr="00997CDB" w:rsidRDefault="00303E99" w:rsidP="001D586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8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9,084</w:t>
            </w:r>
          </w:p>
        </w:tc>
        <w:tc>
          <w:tcPr>
            <w:tcW w:w="180" w:type="dxa"/>
          </w:tcPr>
          <w:p w14:paraId="13806590" w14:textId="16912B8D" w:rsidR="00303E99" w:rsidRPr="00997CDB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F0E1C7" w14:textId="0F8CF783" w:rsidR="00303E99" w:rsidRPr="00997CDB" w:rsidRDefault="00303E99" w:rsidP="001D5866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8,084</w:t>
            </w:r>
          </w:p>
        </w:tc>
        <w:tc>
          <w:tcPr>
            <w:tcW w:w="181" w:type="dxa"/>
          </w:tcPr>
          <w:p w14:paraId="626E775D" w14:textId="77C2F9AA" w:rsidR="00303E99" w:rsidRPr="00997CDB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32292966" w14:textId="6EACE54C" w:rsidR="00303E99" w:rsidRPr="00997CDB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97C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7025F250" w14:textId="77777777" w:rsidR="00303E99" w:rsidRPr="00997CDB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7ACDD31B" w14:textId="47C7A64B" w:rsidR="00303E99" w:rsidRPr="007659D0" w:rsidRDefault="00303E99" w:rsidP="00303E9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1,447</w:t>
            </w:r>
          </w:p>
        </w:tc>
        <w:tc>
          <w:tcPr>
            <w:tcW w:w="180" w:type="dxa"/>
          </w:tcPr>
          <w:p w14:paraId="4528B050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EC95186" w14:textId="79E59170" w:rsidR="00303E99" w:rsidRPr="007659D0" w:rsidRDefault="00303E99" w:rsidP="001D586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0" w:type="dxa"/>
          </w:tcPr>
          <w:p w14:paraId="5C4930E2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EE53892" w14:textId="77096733" w:rsidR="00303E99" w:rsidRPr="007659D0" w:rsidRDefault="00303E99" w:rsidP="001D586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1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0" w:type="dxa"/>
          </w:tcPr>
          <w:p w14:paraId="3AB83D83" w14:textId="77777777" w:rsidR="00303E99" w:rsidRPr="007659D0" w:rsidRDefault="00303E99" w:rsidP="00303E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112C992" w14:textId="32416308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AF9D2" w14:textId="77777777" w:rsidR="00303E99" w:rsidRPr="007659D0" w:rsidRDefault="00303E99" w:rsidP="00303E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BAC74A0" w14:textId="11810758" w:rsidR="00303E99" w:rsidRPr="007659D0" w:rsidRDefault="00303E99" w:rsidP="00303E9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BCD79A4" w14:textId="77777777" w:rsidR="00820AC5" w:rsidRPr="001D5866" w:rsidRDefault="00820AC5" w:rsidP="007D2605">
      <w:pPr>
        <w:pStyle w:val="BodyText2"/>
        <w:ind w:left="540"/>
        <w:rPr>
          <w:sz w:val="10"/>
          <w:szCs w:val="10"/>
          <w:lang w:val="en-US"/>
        </w:rPr>
      </w:pPr>
    </w:p>
    <w:p w14:paraId="234CE962" w14:textId="74475946" w:rsidR="00E9531D" w:rsidRPr="007659D0" w:rsidRDefault="00E9531D" w:rsidP="001D5866">
      <w:pPr>
        <w:pStyle w:val="BodyText2"/>
        <w:ind w:left="540"/>
        <w:rPr>
          <w:sz w:val="24"/>
          <w:szCs w:val="24"/>
          <w:lang w:val="en-US"/>
        </w:rPr>
      </w:pPr>
      <w:r w:rsidRPr="007659D0">
        <w:rPr>
          <w:sz w:val="24"/>
          <w:szCs w:val="24"/>
          <w:cs/>
          <w:lang w:val="en-US"/>
        </w:rPr>
        <w:t xml:space="preserve">บริษัทร่วมทั้งหมดจดทะเบียนจัดตั้งและดำเนินธุรกิจในประเทศไทย ยกเว้นบริษัท </w:t>
      </w:r>
      <w:r w:rsidRPr="007659D0">
        <w:rPr>
          <w:sz w:val="24"/>
          <w:szCs w:val="24"/>
          <w:lang w:val="en-US"/>
        </w:rPr>
        <w:t xml:space="preserve">Yi Hao Motor Co., Ltd. </w:t>
      </w:r>
      <w:r w:rsidRPr="007659D0">
        <w:rPr>
          <w:sz w:val="24"/>
          <w:szCs w:val="24"/>
          <w:cs/>
          <w:lang w:val="en-US"/>
        </w:rPr>
        <w:t>ซึ่งจดทะเบียนจัดตั้งและดำเนินธุรกิจในประเทศไต้หวัน</w:t>
      </w:r>
    </w:p>
    <w:p w14:paraId="58A212B7" w14:textId="77777777" w:rsidR="00E9531D" w:rsidRPr="001D5866" w:rsidRDefault="00E9531D" w:rsidP="001D5866">
      <w:pPr>
        <w:pStyle w:val="BodyText2"/>
        <w:ind w:left="540"/>
        <w:rPr>
          <w:sz w:val="18"/>
          <w:szCs w:val="18"/>
          <w:lang w:val="en-US"/>
        </w:rPr>
      </w:pPr>
    </w:p>
    <w:p w14:paraId="5CB4E692" w14:textId="77777777" w:rsidR="00E9531D" w:rsidRPr="007659D0" w:rsidRDefault="00E9531D" w:rsidP="001D5866">
      <w:pPr>
        <w:pStyle w:val="BodyText2"/>
        <w:ind w:left="540"/>
        <w:rPr>
          <w:sz w:val="24"/>
          <w:szCs w:val="24"/>
          <w:lang w:val="en-US"/>
        </w:rPr>
      </w:pPr>
      <w:r w:rsidRPr="007659D0">
        <w:rPr>
          <w:sz w:val="24"/>
          <w:szCs w:val="24"/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2FE650E" w14:textId="77777777" w:rsidR="00E9531D" w:rsidRPr="001D5866" w:rsidRDefault="00E9531D" w:rsidP="001D5866">
      <w:pPr>
        <w:pStyle w:val="BodyText2"/>
        <w:ind w:left="540"/>
        <w:rPr>
          <w:sz w:val="18"/>
          <w:szCs w:val="18"/>
          <w:lang w:val="en-US"/>
        </w:rPr>
      </w:pPr>
    </w:p>
    <w:p w14:paraId="4470CD40" w14:textId="3867701C" w:rsidR="00D649A1" w:rsidRPr="007659D0" w:rsidRDefault="00E9531D" w:rsidP="001D5866">
      <w:pPr>
        <w:pStyle w:val="BodyText2"/>
        <w:ind w:left="540"/>
        <w:rPr>
          <w:sz w:val="24"/>
          <w:szCs w:val="24"/>
          <w:lang w:val="en-US"/>
        </w:rPr>
      </w:pPr>
      <w:r w:rsidRPr="007659D0">
        <w:rPr>
          <w:spacing w:val="-2"/>
          <w:sz w:val="24"/>
          <w:szCs w:val="24"/>
          <w:cs/>
          <w:lang w:val="en-US"/>
        </w:rPr>
        <w:t>เมื่อวันที่</w:t>
      </w:r>
      <w:r w:rsidRPr="007659D0">
        <w:rPr>
          <w:spacing w:val="-2"/>
          <w:sz w:val="24"/>
          <w:szCs w:val="24"/>
          <w:lang w:val="en-US"/>
        </w:rPr>
        <w:t xml:space="preserve"> 21 </w:t>
      </w:r>
      <w:r w:rsidRPr="007659D0">
        <w:rPr>
          <w:spacing w:val="-2"/>
          <w:sz w:val="24"/>
          <w:szCs w:val="24"/>
          <w:cs/>
          <w:lang w:val="en-US"/>
        </w:rPr>
        <w:t>เมษายน</w:t>
      </w:r>
      <w:r w:rsidRPr="007659D0">
        <w:rPr>
          <w:spacing w:val="-2"/>
          <w:sz w:val="24"/>
          <w:szCs w:val="24"/>
          <w:lang w:val="en-US"/>
        </w:rPr>
        <w:t xml:space="preserve"> 2564 </w:t>
      </w:r>
      <w:r w:rsidRPr="007659D0">
        <w:rPr>
          <w:spacing w:val="-2"/>
          <w:sz w:val="24"/>
          <w:szCs w:val="24"/>
          <w:cs/>
          <w:lang w:val="en-US"/>
        </w:rPr>
        <w:t>บริษัทย่อยแห่งหนึ่งได้ร่วมลงทุนในบริษัท วัชพืช</w:t>
      </w:r>
      <w:r w:rsidRPr="007659D0">
        <w:rPr>
          <w:spacing w:val="-2"/>
          <w:sz w:val="24"/>
          <w:szCs w:val="24"/>
          <w:lang w:val="en-US"/>
        </w:rPr>
        <w:t xml:space="preserve"> </w:t>
      </w:r>
      <w:r w:rsidRPr="007659D0">
        <w:rPr>
          <w:spacing w:val="-2"/>
          <w:sz w:val="24"/>
          <w:szCs w:val="24"/>
          <w:cs/>
          <w:lang w:val="en-US"/>
        </w:rPr>
        <w:t>ไทย จำกัด เพื่อดำเนินธุรกิจเกี่ยวกับการจำหน่ายผลิตภัณฑ์จากพืชทางเภสัชภัณฑ์ โดยมีทุนจดทะเบียน</w:t>
      </w:r>
      <w:r w:rsidRPr="007659D0">
        <w:rPr>
          <w:spacing w:val="-2"/>
          <w:sz w:val="24"/>
          <w:szCs w:val="24"/>
          <w:lang w:val="en-US"/>
        </w:rPr>
        <w:t xml:space="preserve"> 1 </w:t>
      </w:r>
      <w:r w:rsidRPr="007659D0">
        <w:rPr>
          <w:spacing w:val="-2"/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7659D0">
        <w:rPr>
          <w:spacing w:val="-2"/>
          <w:sz w:val="24"/>
          <w:szCs w:val="24"/>
          <w:lang w:val="en-US"/>
        </w:rPr>
        <w:t xml:space="preserve">10,000 </w:t>
      </w:r>
      <w:r w:rsidRPr="007659D0">
        <w:rPr>
          <w:spacing w:val="-2"/>
          <w:sz w:val="24"/>
          <w:szCs w:val="24"/>
          <w:cs/>
          <w:lang w:val="en-US"/>
        </w:rPr>
        <w:t>หุ้น</w:t>
      </w:r>
      <w:r w:rsidRPr="007659D0">
        <w:rPr>
          <w:sz w:val="24"/>
          <w:szCs w:val="24"/>
          <w:cs/>
          <w:lang w:val="en-US"/>
        </w:rPr>
        <w:t xml:space="preserve"> มูลค่าหุ้นละ </w:t>
      </w:r>
      <w:r w:rsidRPr="007659D0">
        <w:rPr>
          <w:sz w:val="24"/>
          <w:szCs w:val="24"/>
          <w:lang w:val="en-US"/>
        </w:rPr>
        <w:t xml:space="preserve">100 </w:t>
      </w:r>
      <w:r w:rsidRPr="007659D0">
        <w:rPr>
          <w:sz w:val="24"/>
          <w:szCs w:val="24"/>
          <w:cs/>
          <w:lang w:val="en-US"/>
        </w:rPr>
        <w:t xml:space="preserve">บาท ซึ่งบริษัทย่อยดังกล่าวถือหุ้นร้อยละ </w:t>
      </w:r>
      <w:r w:rsidRPr="007659D0">
        <w:rPr>
          <w:sz w:val="24"/>
          <w:szCs w:val="24"/>
          <w:lang w:val="en-US"/>
        </w:rPr>
        <w:t>50</w:t>
      </w:r>
      <w:r w:rsidR="00CA60C7" w:rsidRPr="007659D0">
        <w:rPr>
          <w:rFonts w:hint="cs"/>
          <w:sz w:val="24"/>
          <w:szCs w:val="24"/>
          <w:cs/>
          <w:lang w:val="en-US"/>
        </w:rPr>
        <w:t xml:space="preserve"> และ</w:t>
      </w:r>
      <w:r w:rsidR="00377234" w:rsidRPr="007659D0">
        <w:rPr>
          <w:sz w:val="24"/>
          <w:szCs w:val="24"/>
          <w:cs/>
          <w:lang w:val="en-US"/>
        </w:rPr>
        <w:t>เมื่อวันที่</w:t>
      </w:r>
      <w:r w:rsidR="00377234" w:rsidRPr="007659D0">
        <w:rPr>
          <w:sz w:val="24"/>
          <w:szCs w:val="24"/>
          <w:lang w:val="en-US"/>
        </w:rPr>
        <w:t xml:space="preserve"> 20 </w:t>
      </w:r>
      <w:r w:rsidR="00377234" w:rsidRPr="007659D0">
        <w:rPr>
          <w:rFonts w:hint="cs"/>
          <w:sz w:val="24"/>
          <w:szCs w:val="24"/>
          <w:cs/>
          <w:lang w:val="en-US"/>
        </w:rPr>
        <w:t>ธันวาคม</w:t>
      </w:r>
      <w:r w:rsidR="00377234" w:rsidRPr="007659D0">
        <w:rPr>
          <w:sz w:val="24"/>
          <w:szCs w:val="24"/>
          <w:lang w:val="en-US"/>
        </w:rPr>
        <w:t xml:space="preserve"> 2564 </w:t>
      </w:r>
      <w:r w:rsidR="00377234" w:rsidRPr="007659D0">
        <w:rPr>
          <w:sz w:val="24"/>
          <w:szCs w:val="24"/>
          <w:cs/>
          <w:lang w:val="en-US"/>
        </w:rPr>
        <w:t>บริษัทย่อย</w:t>
      </w:r>
      <w:r w:rsidR="00377234" w:rsidRPr="007659D0">
        <w:rPr>
          <w:rFonts w:hint="cs"/>
          <w:sz w:val="24"/>
          <w:szCs w:val="24"/>
          <w:cs/>
          <w:lang w:val="en-US"/>
        </w:rPr>
        <w:t>ดังกล่าว</w:t>
      </w:r>
      <w:r w:rsidR="00377234" w:rsidRPr="007659D0">
        <w:rPr>
          <w:sz w:val="24"/>
          <w:szCs w:val="24"/>
          <w:cs/>
          <w:lang w:val="en-US"/>
        </w:rPr>
        <w:t xml:space="preserve">ได้ลงทุนเพิ่มในหุ้นสามัญเพิ่มทุนของบริษัท วัชพืช ไทย จำกัด เป็นจำนวนเงิน </w:t>
      </w:r>
      <w:r w:rsidR="00600C6C" w:rsidRPr="007659D0">
        <w:rPr>
          <w:rFonts w:hint="cs"/>
          <w:sz w:val="24"/>
          <w:szCs w:val="24"/>
          <w:lang w:val="en-US"/>
        </w:rPr>
        <w:t>0</w:t>
      </w:r>
      <w:r w:rsidR="00377234" w:rsidRPr="007659D0">
        <w:rPr>
          <w:rFonts w:hint="cs"/>
          <w:sz w:val="24"/>
          <w:szCs w:val="24"/>
          <w:cs/>
          <w:lang w:val="en-US"/>
        </w:rPr>
        <w:t>.</w:t>
      </w:r>
      <w:r w:rsidR="00600C6C" w:rsidRPr="007659D0">
        <w:rPr>
          <w:rFonts w:hint="cs"/>
          <w:sz w:val="24"/>
          <w:szCs w:val="24"/>
          <w:lang w:val="en-US"/>
        </w:rPr>
        <w:t>50</w:t>
      </w:r>
      <w:r w:rsidR="00377234" w:rsidRPr="007659D0">
        <w:rPr>
          <w:sz w:val="24"/>
          <w:szCs w:val="24"/>
          <w:cs/>
          <w:lang w:val="en-US"/>
        </w:rPr>
        <w:t xml:space="preserve"> ล้านบาท</w:t>
      </w:r>
      <w:r w:rsidR="00377234" w:rsidRPr="007659D0">
        <w:rPr>
          <w:sz w:val="24"/>
          <w:szCs w:val="24"/>
          <w:lang w:val="en-US"/>
        </w:rPr>
        <w:t xml:space="preserve"> </w:t>
      </w:r>
      <w:r w:rsidR="00377234" w:rsidRPr="007659D0">
        <w:rPr>
          <w:sz w:val="24"/>
          <w:szCs w:val="24"/>
          <w:cs/>
          <w:lang w:val="en-US"/>
        </w:rPr>
        <w:t>ตามสัดส่วนเดิม</w:t>
      </w:r>
      <w:r w:rsidR="00CA60C7" w:rsidRPr="007659D0">
        <w:rPr>
          <w:rFonts w:hint="cs"/>
          <w:sz w:val="24"/>
          <w:szCs w:val="24"/>
          <w:cs/>
          <w:lang w:val="en-US"/>
        </w:rPr>
        <w:t xml:space="preserve"> </w:t>
      </w:r>
      <w:r w:rsidR="00E97444" w:rsidRPr="00E97444">
        <w:rPr>
          <w:sz w:val="24"/>
          <w:szCs w:val="24"/>
          <w:cs/>
          <w:lang w:val="en-US"/>
        </w:rPr>
        <w:t>เงินลงทุนดังกล่าว</w:t>
      </w:r>
      <w:r w:rsidR="00717764">
        <w:rPr>
          <w:rFonts w:hint="cs"/>
          <w:sz w:val="24"/>
          <w:szCs w:val="24"/>
          <w:cs/>
          <w:lang w:val="en-US"/>
        </w:rPr>
        <w:t>จัดประเภท</w:t>
      </w:r>
      <w:r w:rsidR="00E97444" w:rsidRPr="00E97444">
        <w:rPr>
          <w:sz w:val="24"/>
          <w:szCs w:val="24"/>
          <w:cs/>
          <w:lang w:val="en-US"/>
        </w:rPr>
        <w:t>เป็นเงินลงทุนในบริษัทร่วม</w:t>
      </w:r>
    </w:p>
    <w:p w14:paraId="3A3B6D7E" w14:textId="2682ED4B" w:rsidR="00511255" w:rsidRPr="007659D0" w:rsidRDefault="00511255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เงินลงทุนในบริษัทย่อย</w:t>
      </w:r>
    </w:p>
    <w:p w14:paraId="6A32A742" w14:textId="77777777" w:rsidR="00B30178" w:rsidRPr="007659D0" w:rsidRDefault="00B30178" w:rsidP="007D2605">
      <w:pPr>
        <w:pStyle w:val="BodyText2"/>
        <w:ind w:left="1350"/>
        <w:rPr>
          <w:b/>
          <w:bCs/>
          <w:cs/>
        </w:rPr>
      </w:pPr>
    </w:p>
    <w:tbl>
      <w:tblPr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3"/>
        <w:gridCol w:w="2027"/>
        <w:gridCol w:w="180"/>
        <w:gridCol w:w="540"/>
        <w:gridCol w:w="180"/>
        <w:gridCol w:w="540"/>
        <w:gridCol w:w="180"/>
        <w:gridCol w:w="720"/>
        <w:gridCol w:w="180"/>
        <w:gridCol w:w="712"/>
        <w:gridCol w:w="183"/>
        <w:gridCol w:w="810"/>
        <w:gridCol w:w="180"/>
        <w:gridCol w:w="815"/>
        <w:gridCol w:w="180"/>
        <w:gridCol w:w="630"/>
        <w:gridCol w:w="180"/>
        <w:gridCol w:w="628"/>
        <w:gridCol w:w="182"/>
        <w:gridCol w:w="807"/>
        <w:gridCol w:w="183"/>
        <w:gridCol w:w="807"/>
        <w:gridCol w:w="183"/>
        <w:gridCol w:w="900"/>
        <w:gridCol w:w="180"/>
        <w:gridCol w:w="900"/>
      </w:tblGrid>
      <w:tr w:rsidR="009D2109" w:rsidRPr="007659D0" w14:paraId="6810E74E" w14:textId="77777777" w:rsidTr="00AF7FE4">
        <w:trPr>
          <w:cantSplit/>
          <w:trHeight w:val="286"/>
          <w:tblHeader/>
        </w:trPr>
        <w:tc>
          <w:tcPr>
            <w:tcW w:w="1663" w:type="dxa"/>
          </w:tcPr>
          <w:p w14:paraId="75CB02DF" w14:textId="77777777" w:rsidR="009D2109" w:rsidRPr="007659D0" w:rsidRDefault="009D210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7" w:type="dxa"/>
            <w:gridSpan w:val="5"/>
          </w:tcPr>
          <w:p w14:paraId="083A21B3" w14:textId="77777777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2B7245" w14:textId="77777777" w:rsidR="009D2109" w:rsidRPr="007659D0" w:rsidDel="00BA7E56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360" w:type="dxa"/>
            <w:gridSpan w:val="19"/>
          </w:tcPr>
          <w:p w14:paraId="52CB9B47" w14:textId="4BC36CF4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7659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9D2109" w:rsidRPr="007659D0" w14:paraId="712D5948" w14:textId="77777777" w:rsidTr="00AF7FE4">
        <w:trPr>
          <w:cantSplit/>
          <w:trHeight w:val="569"/>
          <w:tblHeader/>
        </w:trPr>
        <w:tc>
          <w:tcPr>
            <w:tcW w:w="1663" w:type="dxa"/>
          </w:tcPr>
          <w:p w14:paraId="6B86867B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E21326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55306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254EEC31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</w:tcPr>
          <w:p w14:paraId="5FC7D390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00C2B42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3DE444B0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gridSpan w:val="3"/>
          </w:tcPr>
          <w:p w14:paraId="792BF93D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05892E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" w:type="dxa"/>
          </w:tcPr>
          <w:p w14:paraId="4D702761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14:paraId="62A3A082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A518720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4B99FAE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gridSpan w:val="3"/>
          </w:tcPr>
          <w:p w14:paraId="402FB3DF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144DCE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02F97882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3"/>
          </w:tcPr>
          <w:p w14:paraId="3790CE32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4337A1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</w:tcPr>
          <w:p w14:paraId="32B9F674" w14:textId="77777777" w:rsidR="00F664D5" w:rsidRPr="007659D0" w:rsidDel="00CA15E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3308740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C16431" w14:textId="77777777" w:rsidR="00F664D5" w:rsidRPr="007659D0" w:rsidDel="00CA15E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9D2109" w:rsidRPr="007659D0" w14:paraId="1EAAD614" w14:textId="77777777" w:rsidTr="00AF7FE4">
        <w:trPr>
          <w:cantSplit/>
          <w:trHeight w:val="270"/>
          <w:tblHeader/>
        </w:trPr>
        <w:tc>
          <w:tcPr>
            <w:tcW w:w="1663" w:type="dxa"/>
          </w:tcPr>
          <w:p w14:paraId="73C702CF" w14:textId="77777777" w:rsidR="00F664D5" w:rsidRPr="007659D0" w:rsidRDefault="00F664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4C3AF85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313F95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6610ECC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4816F85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49FF8C3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8173A90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2E8B77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  <w:tc>
          <w:tcPr>
            <w:tcW w:w="180" w:type="dxa"/>
            <w:vAlign w:val="bottom"/>
          </w:tcPr>
          <w:p w14:paraId="1AA93650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8956BFC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4319A842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58B3FB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7FD9361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60BB8FE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C4D06C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7CAB82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8CC5FD6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38564C3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5F778CBE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85F3144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46F1A1D2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D9BDE5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4256D468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F67EF" w14:textId="38003D38" w:rsidR="00F664D5" w:rsidRPr="007659D0" w:rsidRDefault="00600C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7E3009D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9B30C6" w14:textId="3FAE7977" w:rsidR="00F664D5" w:rsidRPr="007659D0" w:rsidRDefault="00600C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2563</w:t>
            </w:r>
          </w:p>
        </w:tc>
      </w:tr>
      <w:tr w:rsidR="009D2109" w:rsidRPr="007659D0" w14:paraId="08676719" w14:textId="77777777" w:rsidTr="00AF7FE4">
        <w:trPr>
          <w:cantSplit/>
          <w:trHeight w:val="270"/>
          <w:tblHeader/>
        </w:trPr>
        <w:tc>
          <w:tcPr>
            <w:tcW w:w="1663" w:type="dxa"/>
          </w:tcPr>
          <w:p w14:paraId="1AE36EF2" w14:textId="77777777" w:rsidR="009D2109" w:rsidRPr="007659D0" w:rsidRDefault="009D21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23FDCD" w14:textId="77777777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9CC6AAD" w14:textId="77777777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2255A73" w14:textId="77777777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E0B9AF6" w14:textId="77777777" w:rsidR="009D2109" w:rsidRPr="007659D0" w:rsidRDefault="009D21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5E449726" w14:textId="498FF82A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D2109" w:rsidRPr="007659D0" w14:paraId="7B966061" w14:textId="77777777" w:rsidTr="00AF7FE4">
        <w:trPr>
          <w:cantSplit/>
          <w:trHeight w:val="230"/>
        </w:trPr>
        <w:tc>
          <w:tcPr>
            <w:tcW w:w="1663" w:type="dxa"/>
          </w:tcPr>
          <w:p w14:paraId="01EAD8D7" w14:textId="3B6D01CE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 w:rsidR="005838E4"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</w:t>
            </w:r>
          </w:p>
        </w:tc>
        <w:tc>
          <w:tcPr>
            <w:tcW w:w="2027" w:type="dxa"/>
          </w:tcPr>
          <w:p w14:paraId="298D70C5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C060B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5DF0A19F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75317E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1F89BB7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97ABFE0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1FF315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D2606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4689343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2C1B426" w14:textId="77777777" w:rsidR="00F664D5" w:rsidRPr="007659D0" w:rsidRDefault="00F664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28D7E4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F279D" w14:textId="77777777" w:rsidR="00F664D5" w:rsidRPr="007659D0" w:rsidRDefault="00F664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CF7E16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4F9D8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91A3DF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8" w:right="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4851AA" w14:textId="77777777" w:rsidR="00F664D5" w:rsidRPr="007659D0" w:rsidRDefault="00F664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571D4AD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AF8DC99" w14:textId="77777777" w:rsidR="00F664D5" w:rsidRPr="007659D0" w:rsidRDefault="00F664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83394DA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DE23CAB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B3E6548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3C049FB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E2FF51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9BE2A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B10EED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109" w:rsidRPr="007659D0" w14:paraId="366BABB9" w14:textId="77777777" w:rsidTr="00AF7FE4">
        <w:trPr>
          <w:cantSplit/>
          <w:trHeight w:val="558"/>
        </w:trPr>
        <w:tc>
          <w:tcPr>
            <w:tcW w:w="1663" w:type="dxa"/>
          </w:tcPr>
          <w:p w14:paraId="52FC519D" w14:textId="63E090CC" w:rsidR="00F664D5" w:rsidRPr="007659D0" w:rsidRDefault="00F664D5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ทาคูนิ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/>
                <w:sz w:val="24"/>
                <w:szCs w:val="24"/>
              </w:rPr>
              <w:t>(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ประเทศไทย</w:t>
            </w:r>
            <w:r w:rsidRPr="007659D0">
              <w:rPr>
                <w:rFonts w:asciiTheme="majorBidi" w:hAnsiTheme="majorBidi"/>
                <w:sz w:val="24"/>
                <w:szCs w:val="24"/>
              </w:rPr>
              <w:t>)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7" w:type="dxa"/>
          </w:tcPr>
          <w:p w14:paraId="3CB61A3D" w14:textId="4AF1C165" w:rsidR="00F664D5" w:rsidRPr="007659D0" w:rsidRDefault="00F664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0" w:type="dxa"/>
          </w:tcPr>
          <w:p w14:paraId="31195C38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34F3A3D1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017B09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7F20F4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E049BE" w14:textId="699CB7FC" w:rsidR="00F664D5" w:rsidRPr="007659D0" w:rsidRDefault="00D4077F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479B613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C4AA54A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06C105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293394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B3BCB4" w14:textId="326CD20B" w:rsidR="00F664D5" w:rsidRPr="007659D0" w:rsidRDefault="00D4077F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685B47C4" w14:textId="77777777" w:rsidR="00F664D5" w:rsidRPr="007659D0" w:rsidRDefault="00F664D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DD0625" w14:textId="77777777" w:rsidR="00F664D5" w:rsidRPr="007659D0" w:rsidRDefault="00F664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06" w:right="-62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EAAD5D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left" w:pos="916"/>
              </w:tabs>
              <w:spacing w:line="240" w:lineRule="auto"/>
              <w:ind w:left="106" w:right="-62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A8AC9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left" w:pos="916"/>
              </w:tabs>
              <w:spacing w:line="240" w:lineRule="auto"/>
              <w:ind w:left="106" w:right="-62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41680D" w14:textId="1E4FF6DF" w:rsidR="00F664D5" w:rsidRPr="007659D0" w:rsidRDefault="00D4077F" w:rsidP="007D2605">
            <w:pPr>
              <w:pStyle w:val="acctfourfigures"/>
              <w:tabs>
                <w:tab w:val="clear" w:pos="765"/>
                <w:tab w:val="decimal" w:pos="461"/>
                <w:tab w:val="left" w:pos="916"/>
              </w:tabs>
              <w:spacing w:line="240" w:lineRule="auto"/>
              <w:ind w:left="106" w:right="-62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0A416D74" w14:textId="77777777" w:rsidR="00F664D5" w:rsidRPr="007659D0" w:rsidRDefault="00F664D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0B10AD7F" w14:textId="77777777" w:rsidR="00F664D5" w:rsidRPr="007659D0" w:rsidRDefault="00F664D5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8CEBC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C03A2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DC9703" w14:textId="37A8804F" w:rsidR="00F664D5" w:rsidRPr="007659D0" w:rsidRDefault="00D4077F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664D5" w:rsidRPr="007659D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83" w:type="dxa"/>
          </w:tcPr>
          <w:p w14:paraId="38AD61A5" w14:textId="77777777" w:rsidR="00F664D5" w:rsidRPr="007659D0" w:rsidRDefault="00F664D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87D127" w14:textId="77777777" w:rsidR="00F664D5" w:rsidRPr="007659D0" w:rsidRDefault="00F664D5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FF54EE" w14:textId="77777777" w:rsidR="009D2109" w:rsidRPr="007659D0" w:rsidRDefault="009D2109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72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7FD2A5" w14:textId="77777777" w:rsidR="009D2109" w:rsidRPr="007659D0" w:rsidRDefault="009D2109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72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6FB9AE" w14:textId="2128A911" w:rsidR="00F664D5" w:rsidRPr="007659D0" w:rsidRDefault="00E27ACD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53,377</w:t>
            </w:r>
          </w:p>
        </w:tc>
        <w:tc>
          <w:tcPr>
            <w:tcW w:w="180" w:type="dxa"/>
          </w:tcPr>
          <w:p w14:paraId="3833336F" w14:textId="77777777" w:rsidR="00F664D5" w:rsidRPr="007659D0" w:rsidRDefault="00F664D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1F490078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9E3596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9DEAA4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EA3B896" w14:textId="335D6004" w:rsidR="00F664D5" w:rsidRPr="007659D0" w:rsidRDefault="00E27ACD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53,377</w:t>
            </w:r>
          </w:p>
        </w:tc>
        <w:tc>
          <w:tcPr>
            <w:tcW w:w="180" w:type="dxa"/>
          </w:tcPr>
          <w:p w14:paraId="79ED26C9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9F5D420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ED4133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5761DF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D780B5" w14:textId="14EB2782" w:rsidR="00F664D5" w:rsidRPr="007659D0" w:rsidRDefault="00F664D5" w:rsidP="007D260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715242" w14:textId="77777777" w:rsidR="00F664D5" w:rsidRPr="007659D0" w:rsidRDefault="00F664D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A6D71C9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EAF548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B7A9F3" w14:textId="77777777" w:rsidR="009D2109" w:rsidRPr="007659D0" w:rsidRDefault="009D2109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B3149F" w14:textId="68D0C237" w:rsidR="00F664D5" w:rsidRPr="007659D0" w:rsidRDefault="00F664D5" w:rsidP="007D260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82AE11D" w14:textId="77777777" w:rsidR="00F664D5" w:rsidRPr="007659D0" w:rsidRDefault="00F664D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00B0F12" w14:textId="77777777" w:rsidR="00F664D5" w:rsidRPr="007659D0" w:rsidRDefault="00F664D5" w:rsidP="007D2605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DD458D" w14:textId="77777777" w:rsidR="009D2109" w:rsidRPr="007659D0" w:rsidRDefault="009D2109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72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CBDF5" w14:textId="77777777" w:rsidR="009D2109" w:rsidRPr="007659D0" w:rsidRDefault="009D2109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72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4DF0FD" w14:textId="48C205FE" w:rsidR="00F664D5" w:rsidRPr="007659D0" w:rsidRDefault="00F664D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53,377</w:t>
            </w:r>
          </w:p>
        </w:tc>
        <w:tc>
          <w:tcPr>
            <w:tcW w:w="183" w:type="dxa"/>
          </w:tcPr>
          <w:p w14:paraId="402316BE" w14:textId="77777777" w:rsidR="00F664D5" w:rsidRPr="007659D0" w:rsidRDefault="00F664D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D2C4207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6E977E" w14:textId="77777777" w:rsidR="009D2109" w:rsidRPr="007659D0" w:rsidRDefault="009D2109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72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61B466" w14:textId="77777777" w:rsidR="009D2109" w:rsidRPr="007659D0" w:rsidRDefault="009D2109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72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EDD990" w14:textId="0AB672E0" w:rsidR="00F664D5" w:rsidRPr="007659D0" w:rsidRDefault="00F664D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53,377</w:t>
            </w:r>
          </w:p>
        </w:tc>
        <w:tc>
          <w:tcPr>
            <w:tcW w:w="183" w:type="dxa"/>
          </w:tcPr>
          <w:p w14:paraId="50C04D0B" w14:textId="77777777" w:rsidR="00F664D5" w:rsidRPr="007659D0" w:rsidDel="00C219E6" w:rsidRDefault="00F664D5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C586FC4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57A019" w14:textId="77777777" w:rsidR="009D2109" w:rsidRPr="007659D0" w:rsidRDefault="009D2109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6E3419" w14:textId="77777777" w:rsidR="009D2109" w:rsidRPr="007659D0" w:rsidRDefault="009D2109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C4AB0F" w14:textId="75A5A314" w:rsidR="00F664D5" w:rsidRPr="007659D0" w:rsidDel="00C219E6" w:rsidRDefault="00F664D5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8,000</w:t>
            </w:r>
          </w:p>
        </w:tc>
        <w:tc>
          <w:tcPr>
            <w:tcW w:w="180" w:type="dxa"/>
          </w:tcPr>
          <w:p w14:paraId="7EE35E33" w14:textId="77777777" w:rsidR="00F664D5" w:rsidRPr="007659D0" w:rsidDel="00C219E6" w:rsidRDefault="00F664D5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3A1BF1D" w14:textId="77777777" w:rsidR="00F664D5" w:rsidRPr="007659D0" w:rsidRDefault="00F664D5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A9705C" w14:textId="77777777" w:rsidR="009D2109" w:rsidRPr="007659D0" w:rsidRDefault="009D210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A6789" w14:textId="77777777" w:rsidR="009D2109" w:rsidRPr="007659D0" w:rsidRDefault="009D210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DADA7" w14:textId="199A4C75" w:rsidR="00F664D5" w:rsidRPr="007659D0" w:rsidDel="00C219E6" w:rsidRDefault="00600C6C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22</w:t>
            </w:r>
            <w:r w:rsidR="00F664D5"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</w:tr>
      <w:tr w:rsidR="00396F86" w:rsidRPr="007659D0" w14:paraId="3FE28A72" w14:textId="77777777" w:rsidTr="00AF7FE4">
        <w:trPr>
          <w:cantSplit/>
          <w:trHeight w:val="558"/>
        </w:trPr>
        <w:tc>
          <w:tcPr>
            <w:tcW w:w="1663" w:type="dxa"/>
          </w:tcPr>
          <w:p w14:paraId="56F890D6" w14:textId="50A59DD9" w:rsidR="00396F86" w:rsidRPr="007659D0" w:rsidRDefault="00396F86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ราชพฤกษ์วิศวกรรม จำกัด</w:t>
            </w:r>
          </w:p>
        </w:tc>
        <w:tc>
          <w:tcPr>
            <w:tcW w:w="2027" w:type="dxa"/>
          </w:tcPr>
          <w:p w14:paraId="18D94566" w14:textId="7344C23A" w:rsidR="00396F86" w:rsidRPr="007659D0" w:rsidRDefault="001A48CB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1A48C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ตรวจสอบความปลอดภัยทางวิศวกรรม</w:t>
            </w:r>
          </w:p>
        </w:tc>
        <w:tc>
          <w:tcPr>
            <w:tcW w:w="180" w:type="dxa"/>
          </w:tcPr>
          <w:p w14:paraId="624823DB" w14:textId="77777777" w:rsidR="00396F86" w:rsidRPr="007659D0" w:rsidRDefault="00396F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C9AFA75" w14:textId="77777777" w:rsidR="001A48CB" w:rsidRPr="001A48CB" w:rsidRDefault="001A48CB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94858B" w14:textId="340C0A5B" w:rsidR="00396F86" w:rsidRPr="007659D0" w:rsidRDefault="00396F86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0D3D812" w14:textId="77777777" w:rsidR="00396F86" w:rsidRPr="007659D0" w:rsidRDefault="00396F86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D177A2" w14:textId="77777777" w:rsidR="001A48CB" w:rsidRPr="007659D0" w:rsidRDefault="001A48CB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151BAE" w14:textId="16DC4313" w:rsidR="00396F86" w:rsidRPr="007659D0" w:rsidRDefault="00396F86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6D3C6B1" w14:textId="77777777" w:rsidR="00396F86" w:rsidRPr="007659D0" w:rsidRDefault="00396F8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3F60C5" w14:textId="77777777" w:rsidR="001A48CB" w:rsidRPr="007659D0" w:rsidRDefault="001A48CB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7A3E08" w14:textId="6436D57E" w:rsidR="00396F86" w:rsidRPr="007659D0" w:rsidRDefault="00396F86" w:rsidP="007D2605">
            <w:pPr>
              <w:pStyle w:val="acctfourfigures"/>
              <w:tabs>
                <w:tab w:val="clear" w:pos="765"/>
                <w:tab w:val="decimal" w:pos="461"/>
                <w:tab w:val="left" w:pos="916"/>
              </w:tabs>
              <w:spacing w:line="240" w:lineRule="auto"/>
              <w:ind w:left="106" w:right="-62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80" w:type="dxa"/>
          </w:tcPr>
          <w:p w14:paraId="7DAA888D" w14:textId="77777777" w:rsidR="00396F86" w:rsidRPr="007659D0" w:rsidRDefault="00396F8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338C1789" w14:textId="77777777" w:rsidR="001A48CB" w:rsidRPr="007659D0" w:rsidRDefault="001A48CB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58CA6" w14:textId="585EF9C3" w:rsidR="00396F86" w:rsidRPr="007659D0" w:rsidRDefault="00396F86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83" w:type="dxa"/>
          </w:tcPr>
          <w:p w14:paraId="340F757F" w14:textId="77777777" w:rsidR="00396F86" w:rsidRPr="007659D0" w:rsidRDefault="00396F8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77814" w14:textId="77777777" w:rsidR="001A48CB" w:rsidRPr="007659D0" w:rsidRDefault="001A48CB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1B5F3B" w14:textId="3D3752F9" w:rsidR="00396F86" w:rsidRPr="007659D0" w:rsidRDefault="00396F8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41,340</w:t>
            </w:r>
          </w:p>
        </w:tc>
        <w:tc>
          <w:tcPr>
            <w:tcW w:w="180" w:type="dxa"/>
          </w:tcPr>
          <w:p w14:paraId="452128F5" w14:textId="77777777" w:rsidR="00396F86" w:rsidRPr="007659D0" w:rsidRDefault="00396F8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7F77271" w14:textId="77777777" w:rsidR="001A48CB" w:rsidRPr="007659D0" w:rsidRDefault="001A48CB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2D26A2" w14:textId="47E75800" w:rsidR="00396F86" w:rsidRPr="007659D0" w:rsidRDefault="00396F8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41,340</w:t>
            </w:r>
          </w:p>
        </w:tc>
        <w:tc>
          <w:tcPr>
            <w:tcW w:w="180" w:type="dxa"/>
          </w:tcPr>
          <w:p w14:paraId="732FD058" w14:textId="77777777" w:rsidR="00396F86" w:rsidRPr="007659D0" w:rsidRDefault="00396F86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5666F2FA" w14:textId="77777777" w:rsidR="001A48CB" w:rsidRPr="007659D0" w:rsidRDefault="001A48CB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58A25A" w14:textId="3DFFB259" w:rsidR="00396F86" w:rsidRPr="007659D0" w:rsidRDefault="00396F86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F591D34" w14:textId="77777777" w:rsidR="00396F86" w:rsidRPr="007659D0" w:rsidRDefault="00396F8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F0C0E5" w14:textId="77777777" w:rsidR="001A48CB" w:rsidRPr="007659D0" w:rsidRDefault="001A48CB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C22ACE" w14:textId="5A5D0036" w:rsidR="00396F86" w:rsidRPr="007659D0" w:rsidRDefault="00396F86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BF115A7" w14:textId="77777777" w:rsidR="00396F86" w:rsidRPr="007659D0" w:rsidRDefault="00396F8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F39997D" w14:textId="77777777" w:rsidR="001A48CB" w:rsidRPr="007659D0" w:rsidRDefault="001A48CB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D861F6" w14:textId="5365EDB1" w:rsidR="00396F86" w:rsidRPr="007659D0" w:rsidRDefault="00396F8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41,340</w:t>
            </w:r>
          </w:p>
        </w:tc>
        <w:tc>
          <w:tcPr>
            <w:tcW w:w="183" w:type="dxa"/>
          </w:tcPr>
          <w:p w14:paraId="3A330058" w14:textId="77777777" w:rsidR="00396F86" w:rsidRPr="007659D0" w:rsidRDefault="00396F8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5C8293" w14:textId="77777777" w:rsidR="001A48CB" w:rsidRPr="007659D0" w:rsidRDefault="001A48CB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A111F9" w14:textId="1A1CF27A" w:rsidR="00396F86" w:rsidRPr="007659D0" w:rsidRDefault="00396F8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41,340</w:t>
            </w:r>
          </w:p>
        </w:tc>
        <w:tc>
          <w:tcPr>
            <w:tcW w:w="183" w:type="dxa"/>
          </w:tcPr>
          <w:p w14:paraId="2B3B6DC7" w14:textId="77777777" w:rsidR="00396F86" w:rsidRPr="007659D0" w:rsidDel="00C219E6" w:rsidRDefault="00396F86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DC18DDC" w14:textId="77777777" w:rsidR="001A48CB" w:rsidRPr="007659D0" w:rsidRDefault="001A48CB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EF297C" w14:textId="6193C33F" w:rsidR="00396F86" w:rsidRPr="007659D0" w:rsidRDefault="00600C6C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01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  <w:r w:rsidR="00396F86"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6F174ABE" w14:textId="77777777" w:rsidR="00396F86" w:rsidRPr="007659D0" w:rsidDel="00C219E6" w:rsidRDefault="00396F86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5DE3D79" w14:textId="77777777" w:rsidR="001A48CB" w:rsidRPr="002B4570" w:rsidRDefault="001A48C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9B4CE9" w14:textId="21618CBE" w:rsidR="00396F86" w:rsidRPr="007659D0" w:rsidRDefault="00914B70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14E01" w:rsidRPr="007659D0" w14:paraId="16138A2B" w14:textId="77777777" w:rsidTr="00AF7FE4">
        <w:trPr>
          <w:cantSplit/>
          <w:trHeight w:val="558"/>
        </w:trPr>
        <w:tc>
          <w:tcPr>
            <w:tcW w:w="1663" w:type="dxa"/>
          </w:tcPr>
          <w:p w14:paraId="4B0A5326" w14:textId="6DCCEC91" w:rsidR="00D14E01" w:rsidRPr="007659D0" w:rsidRDefault="00D14E01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จี แก๊ส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2027" w:type="dxa"/>
          </w:tcPr>
          <w:p w14:paraId="6624A860" w14:textId="3FD18159" w:rsidR="00D14E01" w:rsidRPr="007659D0" w:rsidRDefault="00D14E01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0" w:type="dxa"/>
          </w:tcPr>
          <w:p w14:paraId="275C6755" w14:textId="77777777" w:rsidR="00D14E01" w:rsidRPr="007659D0" w:rsidRDefault="00D14E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5AFF7ED9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F4F668" w14:textId="457F1FC5" w:rsidR="00D14E01" w:rsidRPr="007659D0" w:rsidRDefault="00600C6C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="00D14E01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69DB50B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3F5D0A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3748DA" w14:textId="12736441" w:rsidR="00D14E01" w:rsidRPr="007659D0" w:rsidRDefault="00600C6C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="00D14E01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2F2B593" w14:textId="77777777" w:rsidR="00D14E01" w:rsidRPr="007659D0" w:rsidRDefault="00D14E0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6E6954" w14:textId="77777777" w:rsidR="00D14E01" w:rsidRPr="007659D0" w:rsidRDefault="00D14E01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CB532" w14:textId="081EF37E" w:rsidR="00D14E01" w:rsidRPr="007659D0" w:rsidRDefault="00D14E01" w:rsidP="007D2605">
            <w:pPr>
              <w:pStyle w:val="acctfourfigures"/>
              <w:tabs>
                <w:tab w:val="clear" w:pos="765"/>
                <w:tab w:val="decimal" w:pos="461"/>
                <w:tab w:val="left" w:pos="916"/>
              </w:tabs>
              <w:spacing w:line="240" w:lineRule="auto"/>
              <w:ind w:left="106" w:right="-62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rtl/>
                <w:cs/>
              </w:rPr>
              <w:t>15</w:t>
            </w:r>
            <w:r w:rsidRPr="007659D0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80" w:type="dxa"/>
          </w:tcPr>
          <w:p w14:paraId="2230357A" w14:textId="77777777" w:rsidR="00D14E01" w:rsidRPr="007659D0" w:rsidRDefault="00D14E0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2A61ABF2" w14:textId="77777777" w:rsidR="00D14E01" w:rsidRPr="007659D0" w:rsidRDefault="00D14E01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05BE5" w14:textId="1B3E0A72" w:rsidR="00D14E01" w:rsidRPr="007659D0" w:rsidRDefault="00D14E01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83" w:type="dxa"/>
          </w:tcPr>
          <w:p w14:paraId="21C08DAC" w14:textId="77777777" w:rsidR="00D14E01" w:rsidRPr="007659D0" w:rsidRDefault="00D14E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C7D077" w14:textId="77777777" w:rsidR="00D14E01" w:rsidRPr="007659D0" w:rsidRDefault="00D14E01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07CFBB" w14:textId="7EEA107E" w:rsidR="00D14E01" w:rsidRPr="007659D0" w:rsidRDefault="00D14E0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15,643</w:t>
            </w:r>
          </w:p>
        </w:tc>
        <w:tc>
          <w:tcPr>
            <w:tcW w:w="180" w:type="dxa"/>
          </w:tcPr>
          <w:p w14:paraId="0DB92762" w14:textId="77777777" w:rsidR="00D14E01" w:rsidRPr="007659D0" w:rsidRDefault="00D14E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134266E6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288431" w14:textId="494477E4" w:rsidR="00D14E01" w:rsidRPr="007659D0" w:rsidRDefault="00D14E0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15,643</w:t>
            </w:r>
          </w:p>
        </w:tc>
        <w:tc>
          <w:tcPr>
            <w:tcW w:w="180" w:type="dxa"/>
          </w:tcPr>
          <w:p w14:paraId="1463F803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544C53D0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2E4502" w14:textId="0F384342" w:rsidR="00D14E01" w:rsidRPr="007659D0" w:rsidRDefault="00D14E01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1A473A" w14:textId="77777777" w:rsidR="00D14E01" w:rsidRPr="007659D0" w:rsidRDefault="00D14E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7749D66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2B4C51" w14:textId="5FC71F9B" w:rsidR="00D14E01" w:rsidRPr="007659D0" w:rsidRDefault="00D14E01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1BADDF" w14:textId="77777777" w:rsidR="00D14E01" w:rsidRPr="007659D0" w:rsidRDefault="00D14E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D85893" w14:textId="77777777" w:rsidR="00D14E01" w:rsidRPr="007659D0" w:rsidRDefault="00D14E01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EA13CF" w14:textId="00CAD4FA" w:rsidR="00D14E01" w:rsidRPr="007659D0" w:rsidRDefault="00D14E0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15,643</w:t>
            </w:r>
          </w:p>
        </w:tc>
        <w:tc>
          <w:tcPr>
            <w:tcW w:w="183" w:type="dxa"/>
          </w:tcPr>
          <w:p w14:paraId="7A06D732" w14:textId="77777777" w:rsidR="00D14E01" w:rsidRPr="007659D0" w:rsidRDefault="00D14E0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0591892" w14:textId="77777777" w:rsidR="00D14E01" w:rsidRPr="007659D0" w:rsidRDefault="00D14E01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7A81B0" w14:textId="751050C9" w:rsidR="00D14E01" w:rsidRPr="007659D0" w:rsidRDefault="00D14E0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15,643</w:t>
            </w:r>
          </w:p>
        </w:tc>
        <w:tc>
          <w:tcPr>
            <w:tcW w:w="183" w:type="dxa"/>
          </w:tcPr>
          <w:p w14:paraId="3DCE25C3" w14:textId="77777777" w:rsidR="00D14E01" w:rsidRPr="007659D0" w:rsidDel="00C219E6" w:rsidRDefault="00D14E01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FC36658" w14:textId="77777777" w:rsidR="00D14E01" w:rsidRPr="007659D0" w:rsidRDefault="00D14E01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8B882D" w14:textId="7212FC5C" w:rsidR="00D14E01" w:rsidRPr="007659D0" w:rsidRDefault="006A5A81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6,000</w:t>
            </w:r>
          </w:p>
        </w:tc>
        <w:tc>
          <w:tcPr>
            <w:tcW w:w="180" w:type="dxa"/>
          </w:tcPr>
          <w:p w14:paraId="0BF3F420" w14:textId="77777777" w:rsidR="00D14E01" w:rsidRPr="007659D0" w:rsidDel="00C219E6" w:rsidRDefault="00D14E01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6F4ADC8" w14:textId="77777777" w:rsidR="00D14E01" w:rsidRPr="007659D0" w:rsidRDefault="00D14E0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E937EF" w14:textId="082D4D87" w:rsidR="00D14E01" w:rsidRPr="007659D0" w:rsidRDefault="006A5A8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6,000</w:t>
            </w:r>
          </w:p>
        </w:tc>
      </w:tr>
      <w:tr w:rsidR="00C5290F" w:rsidRPr="007659D0" w14:paraId="175B1DA0" w14:textId="77777777" w:rsidTr="00AF7FE4">
        <w:trPr>
          <w:cantSplit/>
          <w:trHeight w:val="558"/>
        </w:trPr>
        <w:tc>
          <w:tcPr>
            <w:tcW w:w="1663" w:type="dxa"/>
          </w:tcPr>
          <w:p w14:paraId="565BD23A" w14:textId="49FE4188" w:rsidR="00C5290F" w:rsidRPr="007659D0" w:rsidRDefault="00C5290F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ทาคูนิ แลนด์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27" w:type="dxa"/>
          </w:tcPr>
          <w:p w14:paraId="1B9CE4DF" w14:textId="62140E41" w:rsidR="00C5290F" w:rsidRPr="007659D0" w:rsidRDefault="00C5290F">
            <w:pPr>
              <w:pStyle w:val="acctfourfigures"/>
              <w:tabs>
                <w:tab w:val="decimal" w:pos="461"/>
              </w:tabs>
              <w:spacing w:line="240" w:lineRule="auto"/>
              <w:ind w:left="-79" w:right="-79" w:firstLine="5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D0504C4" w14:textId="77777777" w:rsidR="00C5290F" w:rsidRPr="007659D0" w:rsidRDefault="00C529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2EE70622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494D786" w14:textId="51EC29E8" w:rsidR="00C5290F" w:rsidRPr="007659D0" w:rsidRDefault="00600C6C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="00C5290F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0D1D277E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45DE95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80D155" w14:textId="72A99853" w:rsidR="00C5290F" w:rsidRPr="007659D0" w:rsidRDefault="00600C6C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="00C5290F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12EB8B70" w14:textId="77777777" w:rsidR="00C5290F" w:rsidRPr="007659D0" w:rsidRDefault="00C5290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C95DB6" w14:textId="77777777" w:rsidR="00C5290F" w:rsidRPr="007659D0" w:rsidRDefault="00C5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510E31" w14:textId="462752CF" w:rsidR="00C5290F" w:rsidRPr="007659D0" w:rsidRDefault="00C5290F" w:rsidP="007D2605">
            <w:pPr>
              <w:pStyle w:val="acctfourfigures"/>
              <w:tabs>
                <w:tab w:val="clear" w:pos="765"/>
                <w:tab w:val="decimal" w:pos="461"/>
                <w:tab w:val="decimal" w:pos="1006"/>
              </w:tabs>
              <w:spacing w:line="240" w:lineRule="auto"/>
              <w:ind w:left="196" w:right="-53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  <w:t>1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D9A6B15" w14:textId="77777777" w:rsidR="00C5290F" w:rsidRPr="007659D0" w:rsidRDefault="00C5290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4A059956" w14:textId="77777777" w:rsidR="00C5290F" w:rsidRPr="007659D0" w:rsidRDefault="00C5290F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AD314" w14:textId="73777B8E" w:rsidR="00C5290F" w:rsidRPr="007659D0" w:rsidRDefault="00C5290F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3" w:type="dxa"/>
          </w:tcPr>
          <w:p w14:paraId="3654F1B6" w14:textId="77777777" w:rsidR="00C5290F" w:rsidRPr="007659D0" w:rsidRDefault="00C529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E0E03E" w14:textId="77777777" w:rsidR="00C5290F" w:rsidRPr="007659D0" w:rsidRDefault="00C5290F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C9B51F" w14:textId="020FD05F" w:rsidR="00C5290F" w:rsidRPr="007659D0" w:rsidRDefault="00C5290F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</w:tcPr>
          <w:p w14:paraId="1C365695" w14:textId="77777777" w:rsidR="00C5290F" w:rsidRPr="007659D0" w:rsidRDefault="00C529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6FCE8ECE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A45064" w14:textId="2CBD917C" w:rsidR="00C5290F" w:rsidRPr="007659D0" w:rsidRDefault="00C5290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1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</w:tcPr>
          <w:p w14:paraId="19AD0A5C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E3948C4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7332FB" w14:textId="16A93CDB" w:rsidR="00C5290F" w:rsidRPr="007659D0" w:rsidRDefault="00C5290F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778C91" w14:textId="77777777" w:rsidR="00C5290F" w:rsidRPr="007659D0" w:rsidRDefault="00C529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3CD21452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587829" w14:textId="62626707" w:rsidR="00C5290F" w:rsidRPr="007659D0" w:rsidRDefault="00C5290F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2067C70" w14:textId="77777777" w:rsidR="00C5290F" w:rsidRPr="007659D0" w:rsidRDefault="00C529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3A147BB" w14:textId="77777777" w:rsidR="00C5290F" w:rsidRPr="007659D0" w:rsidRDefault="00C5290F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E0895D" w14:textId="7378A98D" w:rsidR="00C5290F" w:rsidRPr="007659D0" w:rsidRDefault="00C5290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3" w:type="dxa"/>
          </w:tcPr>
          <w:p w14:paraId="4A0282DC" w14:textId="77777777" w:rsidR="00C5290F" w:rsidRPr="007659D0" w:rsidRDefault="00C5290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06545DE" w14:textId="77777777" w:rsidR="00C5290F" w:rsidRPr="007659D0" w:rsidRDefault="00C5290F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631619" w14:textId="4B20FDB2" w:rsidR="00C5290F" w:rsidRPr="007659D0" w:rsidRDefault="00C5290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3" w:type="dxa"/>
          </w:tcPr>
          <w:p w14:paraId="3D53B7AA" w14:textId="77777777" w:rsidR="00C5290F" w:rsidRPr="007659D0" w:rsidDel="00C219E6" w:rsidRDefault="00C5290F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65C9796" w14:textId="77777777" w:rsidR="00C5290F" w:rsidRPr="007659D0" w:rsidRDefault="00C5290F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B9D4E4" w14:textId="212627ED" w:rsidR="00C5290F" w:rsidRPr="007659D0" w:rsidRDefault="00BD7F9E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80" w:type="dxa"/>
          </w:tcPr>
          <w:p w14:paraId="27290A64" w14:textId="77777777" w:rsidR="00C5290F" w:rsidRPr="007659D0" w:rsidDel="00C219E6" w:rsidRDefault="00C5290F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F9650ED" w14:textId="77777777" w:rsidR="00C5290F" w:rsidRPr="007659D0" w:rsidRDefault="00C5290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8076D1" w14:textId="70A07916" w:rsidR="00C5290F" w:rsidRPr="007659D0" w:rsidRDefault="00C5290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9,897</w:t>
            </w:r>
          </w:p>
        </w:tc>
      </w:tr>
      <w:tr w:rsidR="00781557" w:rsidRPr="007659D0" w14:paraId="3E68ECC4" w14:textId="77777777" w:rsidTr="009D2109">
        <w:trPr>
          <w:cantSplit/>
          <w:trHeight w:val="558"/>
        </w:trPr>
        <w:tc>
          <w:tcPr>
            <w:tcW w:w="1663" w:type="dxa"/>
          </w:tcPr>
          <w:p w14:paraId="0D91D772" w14:textId="093D6DA0" w:rsidR="00781557" w:rsidRPr="007659D0" w:rsidRDefault="00781557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ทาคูนิ เทรดดิ้ง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27" w:type="dxa"/>
          </w:tcPr>
          <w:p w14:paraId="2F02E0D2" w14:textId="6124DA02" w:rsidR="00781557" w:rsidRPr="007659D0" w:rsidRDefault="00781557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 xml:space="preserve">จำหน่ายอุปกรณ์รถยนต์ </w:t>
            </w: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มอเตอร์ไซค์และรถยนต์ไฟฟ้า</w:t>
            </w:r>
          </w:p>
        </w:tc>
        <w:tc>
          <w:tcPr>
            <w:tcW w:w="180" w:type="dxa"/>
          </w:tcPr>
          <w:p w14:paraId="1C7798CE" w14:textId="77777777" w:rsidR="00781557" w:rsidRPr="007659D0" w:rsidRDefault="007815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6096659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2683F0" w14:textId="77777777" w:rsidR="00255CD3" w:rsidRPr="007659D0" w:rsidRDefault="00255CD3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2DD960" w14:textId="74A7F31D" w:rsidR="00781557" w:rsidRPr="007659D0" w:rsidRDefault="00600C6C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="00781557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00F8F6BE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9E85DF3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0E0BD5" w14:textId="77777777" w:rsidR="00255CD3" w:rsidRPr="007659D0" w:rsidRDefault="00255CD3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1E99B5" w14:textId="62A0774F" w:rsidR="00781557" w:rsidRPr="007659D0" w:rsidRDefault="00600C6C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  <w:r w:rsidR="00781557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2FBA7EC" w14:textId="77777777" w:rsidR="00781557" w:rsidRPr="007659D0" w:rsidRDefault="007815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5AFBAE" w14:textId="77777777" w:rsidR="00781557" w:rsidRPr="007659D0" w:rsidRDefault="00781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276" w:right="-53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29A51A" w14:textId="77777777" w:rsidR="00255CD3" w:rsidRPr="007659D0" w:rsidRDefault="00255CD3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276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65CEA4" w14:textId="52E8C710" w:rsidR="00781557" w:rsidRPr="007659D0" w:rsidRDefault="00781557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276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  <w:t>100</w:t>
            </w:r>
          </w:p>
        </w:tc>
        <w:tc>
          <w:tcPr>
            <w:tcW w:w="180" w:type="dxa"/>
          </w:tcPr>
          <w:p w14:paraId="0BB5557A" w14:textId="77777777" w:rsidR="00781557" w:rsidRPr="007659D0" w:rsidRDefault="007815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213CC290" w14:textId="77777777" w:rsidR="00781557" w:rsidRPr="007659D0" w:rsidRDefault="00781557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0B867" w14:textId="77777777" w:rsidR="00255CD3" w:rsidRPr="007659D0" w:rsidRDefault="00255CD3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9CF260" w14:textId="23AFACB1" w:rsidR="00781557" w:rsidRPr="007659D0" w:rsidRDefault="00781557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rtl/>
                <w:cs/>
              </w:rPr>
              <w:t>100</w:t>
            </w:r>
          </w:p>
        </w:tc>
        <w:tc>
          <w:tcPr>
            <w:tcW w:w="183" w:type="dxa"/>
          </w:tcPr>
          <w:p w14:paraId="0E0B2A8A" w14:textId="77777777" w:rsidR="00781557" w:rsidRPr="007659D0" w:rsidRDefault="0078155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B42F82" w14:textId="77777777" w:rsidR="00781557" w:rsidRPr="007659D0" w:rsidRDefault="00781557" w:rsidP="007D2605">
            <w:pPr>
              <w:pStyle w:val="acctfourfigures"/>
              <w:tabs>
                <w:tab w:val="clear" w:pos="765"/>
              </w:tabs>
              <w:spacing w:line="240" w:lineRule="auto"/>
              <w:ind w:left="356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30AB4B" w14:textId="77777777" w:rsidR="00255CD3" w:rsidRPr="007659D0" w:rsidRDefault="00255CD3" w:rsidP="007D2605">
            <w:pPr>
              <w:pStyle w:val="acctfourfigures"/>
              <w:tabs>
                <w:tab w:val="clear" w:pos="765"/>
              </w:tabs>
              <w:spacing w:line="240" w:lineRule="auto"/>
              <w:ind w:left="356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6BA58E" w14:textId="562F0070" w:rsidR="00781557" w:rsidRPr="007659D0" w:rsidRDefault="00600C6C" w:rsidP="007D2605">
            <w:pPr>
              <w:pStyle w:val="acctfourfigures"/>
              <w:tabs>
                <w:tab w:val="clear" w:pos="765"/>
              </w:tabs>
              <w:spacing w:line="240" w:lineRule="auto"/>
              <w:ind w:left="356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5BB25FC" w14:textId="77777777" w:rsidR="00781557" w:rsidRPr="007659D0" w:rsidRDefault="0078155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3FFA2D5D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35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E93914" w14:textId="77777777" w:rsidR="00255CD3" w:rsidRPr="007659D0" w:rsidRDefault="00255CD3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35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ACEF83" w14:textId="3A283796" w:rsidR="00781557" w:rsidRPr="007659D0" w:rsidRDefault="00600C6C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35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06D72EB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37AE244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4FBE16" w14:textId="77777777" w:rsidR="00255CD3" w:rsidRPr="007659D0" w:rsidRDefault="00255CD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DE84CD" w14:textId="153F87F7" w:rsidR="00781557" w:rsidRPr="007659D0" w:rsidRDefault="0078155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9987BD" w14:textId="77777777" w:rsidR="00781557" w:rsidRPr="007659D0" w:rsidRDefault="0078155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CAE6412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3F6980" w14:textId="77777777" w:rsidR="00255CD3" w:rsidRPr="007659D0" w:rsidRDefault="00255CD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F91A46" w14:textId="2B3C240A" w:rsidR="00781557" w:rsidRPr="007659D0" w:rsidRDefault="0078155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B71ED9C" w14:textId="77777777" w:rsidR="00781557" w:rsidRPr="007659D0" w:rsidRDefault="0078155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094CB1D" w14:textId="77777777" w:rsidR="00781557" w:rsidRPr="007659D0" w:rsidRDefault="00781557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26E9AB" w14:textId="77777777" w:rsidR="00255CD3" w:rsidRPr="007659D0" w:rsidRDefault="00255CD3" w:rsidP="007D2605">
            <w:pPr>
              <w:pStyle w:val="acctfourfigures"/>
              <w:tabs>
                <w:tab w:val="clear" w:pos="765"/>
              </w:tabs>
              <w:spacing w:line="240" w:lineRule="auto"/>
              <w:ind w:left="356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B54F04" w14:textId="44BF337C" w:rsidR="00781557" w:rsidRPr="007659D0" w:rsidRDefault="00600C6C" w:rsidP="007D2605">
            <w:pPr>
              <w:pStyle w:val="acctfourfigures"/>
              <w:tabs>
                <w:tab w:val="clear" w:pos="765"/>
              </w:tabs>
              <w:spacing w:line="240" w:lineRule="auto"/>
              <w:ind w:left="356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62A52205" w14:textId="77777777" w:rsidR="00781557" w:rsidRPr="007659D0" w:rsidRDefault="007815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EF08EB6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5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A7BC701" w14:textId="77777777" w:rsidR="00255CD3" w:rsidRPr="007659D0" w:rsidRDefault="00255CD3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35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4170449" w14:textId="4DDF4C37" w:rsidR="00781557" w:rsidRPr="007659D0" w:rsidRDefault="00600C6C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35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320C68FE" w14:textId="77777777" w:rsidR="00781557" w:rsidRPr="007659D0" w:rsidDel="00C219E6" w:rsidRDefault="0078155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2831BA6" w14:textId="77777777" w:rsidR="00781557" w:rsidRPr="007659D0" w:rsidRDefault="0078155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CEAAC4" w14:textId="77777777" w:rsidR="00255CD3" w:rsidRPr="007659D0" w:rsidRDefault="00255CD3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24B782" w14:textId="498E2FDA" w:rsidR="00781557" w:rsidRPr="007659D0" w:rsidRDefault="0078155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C2F99C" w14:textId="77777777" w:rsidR="00781557" w:rsidRPr="007659D0" w:rsidRDefault="0078155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A0CAE6" w14:textId="097A029D" w:rsidR="00255CD3" w:rsidRPr="007659D0" w:rsidDel="00C219E6" w:rsidRDefault="00255CD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A592C8B" w14:textId="77777777" w:rsidR="00781557" w:rsidRPr="007659D0" w:rsidRDefault="0078155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C5F4C" w14:textId="77777777" w:rsidR="00255CD3" w:rsidRPr="007659D0" w:rsidRDefault="00255CD3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9496C5" w14:textId="5AEE8E77" w:rsidR="00781557" w:rsidRPr="007659D0" w:rsidRDefault="0078155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93E6C" w:rsidRPr="007659D0" w14:paraId="22498E2C" w14:textId="77777777" w:rsidTr="009D2109">
        <w:trPr>
          <w:cantSplit/>
          <w:trHeight w:val="558"/>
        </w:trPr>
        <w:tc>
          <w:tcPr>
            <w:tcW w:w="1663" w:type="dxa"/>
          </w:tcPr>
          <w:p w14:paraId="03DB6173" w14:textId="77777777" w:rsidR="00493E6C" w:rsidRPr="007659D0" w:rsidRDefault="00493E6C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027" w:type="dxa"/>
          </w:tcPr>
          <w:p w14:paraId="12362CEE" w14:textId="77777777" w:rsidR="00493E6C" w:rsidRPr="007659D0" w:rsidRDefault="00493E6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3666A1F" w14:textId="77777777" w:rsidR="00493E6C" w:rsidRPr="007659D0" w:rsidRDefault="00493E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4B0201ED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10B2B2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A42916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2C90357" w14:textId="77777777" w:rsidR="00493E6C" w:rsidRPr="007659D0" w:rsidRDefault="00493E6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91EBFC" w14:textId="77777777" w:rsidR="00493E6C" w:rsidRPr="007659D0" w:rsidRDefault="0049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16F20C" w14:textId="77777777" w:rsidR="00493E6C" w:rsidRPr="007659D0" w:rsidRDefault="00493E6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3450857C" w14:textId="77777777" w:rsidR="00493E6C" w:rsidRPr="007659D0" w:rsidRDefault="00493E6C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101DB8B2" w14:textId="77777777" w:rsidR="00493E6C" w:rsidRPr="007659D0" w:rsidRDefault="00493E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43458D" w14:textId="77777777" w:rsidR="00493E6C" w:rsidRPr="007659D0" w:rsidRDefault="00493E6C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2D0179A" w14:textId="77777777" w:rsidR="00493E6C" w:rsidRPr="007659D0" w:rsidRDefault="00493E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4263F91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618898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0AC23738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7CD0688" w14:textId="77777777" w:rsidR="00493E6C" w:rsidRPr="007659D0" w:rsidRDefault="00493E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6F80692B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C4F87B0" w14:textId="77777777" w:rsidR="00493E6C" w:rsidRPr="007659D0" w:rsidRDefault="00493E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2154887" w14:textId="77777777" w:rsidR="00493E6C" w:rsidRPr="007659D0" w:rsidRDefault="00493E6C" w:rsidP="007D2605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058C1181" w14:textId="77777777" w:rsidR="00493E6C" w:rsidRPr="007659D0" w:rsidRDefault="00493E6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98826A7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73FCC9F" w14:textId="77777777" w:rsidR="00493E6C" w:rsidRPr="007659D0" w:rsidDel="00C219E6" w:rsidRDefault="00493E6C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599B2E5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70F1CF" w14:textId="77777777" w:rsidR="00493E6C" w:rsidRPr="007659D0" w:rsidDel="00C219E6" w:rsidRDefault="00493E6C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BF933EA" w14:textId="77777777" w:rsidR="00493E6C" w:rsidRPr="007659D0" w:rsidRDefault="00493E6C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838E4" w:rsidRPr="007659D0" w14:paraId="7CB79EA1" w14:textId="77777777" w:rsidTr="009D2109">
        <w:trPr>
          <w:cantSplit/>
          <w:trHeight w:val="558"/>
        </w:trPr>
        <w:tc>
          <w:tcPr>
            <w:tcW w:w="1663" w:type="dxa"/>
          </w:tcPr>
          <w:p w14:paraId="5F3B2157" w14:textId="77777777" w:rsidR="005838E4" w:rsidRPr="007659D0" w:rsidRDefault="005838E4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027" w:type="dxa"/>
          </w:tcPr>
          <w:p w14:paraId="7A7AF160" w14:textId="77777777" w:rsidR="005838E4" w:rsidRPr="007659D0" w:rsidRDefault="005838E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98AE9DB" w14:textId="77777777" w:rsidR="005838E4" w:rsidRPr="007659D0" w:rsidRDefault="005838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413A6BAC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417BA6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0318B29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7B48779" w14:textId="77777777" w:rsidR="005838E4" w:rsidRPr="007659D0" w:rsidRDefault="005838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BE1629" w14:textId="77777777" w:rsidR="005838E4" w:rsidRPr="007659D0" w:rsidRDefault="0058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64D744" w14:textId="77777777" w:rsidR="005838E4" w:rsidRPr="007659D0" w:rsidRDefault="005838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7DA34AA1" w14:textId="77777777" w:rsidR="005838E4" w:rsidRPr="007659D0" w:rsidRDefault="005838E4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C72F74C" w14:textId="77777777" w:rsidR="005838E4" w:rsidRPr="007659D0" w:rsidRDefault="005838E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8625B4" w14:textId="77777777" w:rsidR="005838E4" w:rsidRPr="007659D0" w:rsidRDefault="005838E4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615769" w14:textId="77777777" w:rsidR="005838E4" w:rsidRPr="007659D0" w:rsidRDefault="005838E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1B633C00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01925C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5C589C67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E74F21C" w14:textId="77777777" w:rsidR="005838E4" w:rsidRPr="007659D0" w:rsidRDefault="005838E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778FC14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76B7849" w14:textId="77777777" w:rsidR="005838E4" w:rsidRPr="007659D0" w:rsidRDefault="005838E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0F26D72" w14:textId="77777777" w:rsidR="005838E4" w:rsidRPr="007659D0" w:rsidRDefault="005838E4" w:rsidP="007D2605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F5DA208" w14:textId="77777777" w:rsidR="005838E4" w:rsidRPr="007659D0" w:rsidRDefault="005838E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61DCADF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FFCAF2C" w14:textId="77777777" w:rsidR="005838E4" w:rsidRPr="007659D0" w:rsidDel="00C219E6" w:rsidRDefault="005838E4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BD8DC83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9069E8" w14:textId="77777777" w:rsidR="005838E4" w:rsidRPr="007659D0" w:rsidDel="00C219E6" w:rsidRDefault="005838E4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43B945E" w14:textId="77777777" w:rsidR="005838E4" w:rsidRPr="007659D0" w:rsidRDefault="005838E4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E3C03" w:rsidRPr="007659D0" w14:paraId="016D40D6" w14:textId="77777777" w:rsidTr="00AF7FE4">
        <w:trPr>
          <w:cantSplit/>
          <w:trHeight w:val="119"/>
        </w:trPr>
        <w:tc>
          <w:tcPr>
            <w:tcW w:w="1663" w:type="dxa"/>
          </w:tcPr>
          <w:p w14:paraId="50E11D81" w14:textId="508EB6CE" w:rsidR="00DE3C03" w:rsidRPr="007659D0" w:rsidRDefault="00DE3C03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2027" w:type="dxa"/>
          </w:tcPr>
          <w:p w14:paraId="6735CF01" w14:textId="77777777" w:rsidR="00DE3C03" w:rsidRPr="007659D0" w:rsidRDefault="00DE3C03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6533DD8" w14:textId="77777777" w:rsidR="00DE3C03" w:rsidRPr="007659D0" w:rsidRDefault="00DE3C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12785134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CCFE12D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DFE5869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1927E8C" w14:textId="77777777" w:rsidR="00DE3C03" w:rsidRPr="007659D0" w:rsidRDefault="00DE3C0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0DA8DC" w14:textId="77777777" w:rsidR="00DE3C03" w:rsidRPr="007659D0" w:rsidRDefault="00DE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13DE42" w14:textId="77777777" w:rsidR="00DE3C03" w:rsidRPr="007659D0" w:rsidRDefault="00DE3C0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6C4257C0" w14:textId="77777777" w:rsidR="00DE3C03" w:rsidRPr="007659D0" w:rsidRDefault="00DE3C03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82D4F6B" w14:textId="77777777" w:rsidR="00DE3C03" w:rsidRPr="007659D0" w:rsidRDefault="00DE3C0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4CA0A7" w14:textId="77777777" w:rsidR="00DE3C03" w:rsidRPr="007659D0" w:rsidRDefault="00DE3C03" w:rsidP="007D2605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FBBE5E8" w14:textId="77777777" w:rsidR="00DE3C03" w:rsidRPr="007659D0" w:rsidRDefault="00DE3C0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66FDACE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C2A15C2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591964F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D401E94" w14:textId="77777777" w:rsidR="00DE3C03" w:rsidRPr="007659D0" w:rsidRDefault="00DE3C0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0FE1F15B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69F4DE83" w14:textId="77777777" w:rsidR="00DE3C03" w:rsidRPr="007659D0" w:rsidRDefault="00DE3C0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209391A" w14:textId="77777777" w:rsidR="00DE3C03" w:rsidRPr="007659D0" w:rsidRDefault="00DE3C03" w:rsidP="007D2605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6E0A1C4" w14:textId="77777777" w:rsidR="00DE3C03" w:rsidRPr="007659D0" w:rsidRDefault="00DE3C0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2AAB7D7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A5B9290" w14:textId="77777777" w:rsidR="00DE3C03" w:rsidRPr="007659D0" w:rsidDel="00C219E6" w:rsidRDefault="00DE3C0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61287E3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F3E6C2" w14:textId="77777777" w:rsidR="00DE3C03" w:rsidRPr="007659D0" w:rsidDel="00C219E6" w:rsidRDefault="00DE3C0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AE86B68" w14:textId="77777777" w:rsidR="00DE3C03" w:rsidRPr="007659D0" w:rsidRDefault="00DE3C03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90427" w:rsidRPr="007659D0" w14:paraId="266DBF47" w14:textId="77777777" w:rsidTr="009D2109">
        <w:trPr>
          <w:cantSplit/>
          <w:trHeight w:val="558"/>
        </w:trPr>
        <w:tc>
          <w:tcPr>
            <w:tcW w:w="1663" w:type="dxa"/>
          </w:tcPr>
          <w:p w14:paraId="64DD4AA3" w14:textId="57E0526F" w:rsidR="00390427" w:rsidRPr="007659D0" w:rsidRDefault="00390427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ซี เอ แซด </w:t>
            </w:r>
            <w:r w:rsidRPr="007659D0">
              <w:rPr>
                <w:rFonts w:asciiTheme="majorBidi" w:hAnsiTheme="majorBidi"/>
                <w:sz w:val="24"/>
                <w:szCs w:val="24"/>
              </w:rPr>
              <w:t>(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ประเทศไทย</w:t>
            </w:r>
            <w:r w:rsidRPr="007659D0">
              <w:rPr>
                <w:rFonts w:asciiTheme="majorBidi" w:hAnsiTheme="majorBidi"/>
                <w:sz w:val="24"/>
                <w:szCs w:val="24"/>
              </w:rPr>
              <w:t xml:space="preserve">) 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จำกัด </w:t>
            </w:r>
            <w:r w:rsidRPr="007659D0">
              <w:rPr>
                <w:rFonts w:asciiTheme="majorBidi" w:hAnsiTheme="majorBidi"/>
                <w:sz w:val="24"/>
                <w:szCs w:val="24"/>
              </w:rPr>
              <w:t>(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มหาชน</w:t>
            </w:r>
            <w:r w:rsidRPr="007659D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027" w:type="dxa"/>
          </w:tcPr>
          <w:p w14:paraId="7369F06F" w14:textId="77777777" w:rsidR="00390427" w:rsidRPr="007659D0" w:rsidRDefault="00390427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D05EF0" w14:textId="77777777" w:rsidR="00390427" w:rsidRPr="007659D0" w:rsidRDefault="00390427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8854CA6" w14:textId="4696FAE4" w:rsidR="00390427" w:rsidRPr="007659D0" w:rsidRDefault="00390427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บริการรับเหมาก่อสร้าง</w:t>
            </w:r>
          </w:p>
        </w:tc>
        <w:tc>
          <w:tcPr>
            <w:tcW w:w="180" w:type="dxa"/>
          </w:tcPr>
          <w:p w14:paraId="4CDA3254" w14:textId="77777777" w:rsidR="00390427" w:rsidRPr="007659D0" w:rsidRDefault="003904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4B2907FF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0EB8C6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C998EE" w14:textId="5BCB8189" w:rsidR="00390427" w:rsidRPr="007659D0" w:rsidRDefault="00600C6C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36</w:t>
            </w:r>
            <w:r w:rsidR="00390427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75FCC92F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9EB35DC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97578C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BF1166" w14:textId="55B67EE5" w:rsidR="00390427" w:rsidRPr="007659D0" w:rsidRDefault="00600C6C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36</w:t>
            </w:r>
            <w:r w:rsidR="00390427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260B63AD" w14:textId="77777777" w:rsidR="00390427" w:rsidRPr="007659D0" w:rsidRDefault="003904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654B25" w14:textId="77777777" w:rsidR="00390427" w:rsidRPr="007659D0" w:rsidRDefault="00390427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BEC86" w14:textId="77777777" w:rsidR="00390427" w:rsidRPr="007659D0" w:rsidRDefault="00390427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BB3CC" w14:textId="01780331" w:rsidR="00390427" w:rsidRPr="007659D0" w:rsidRDefault="00390427" w:rsidP="007D2605">
            <w:pPr>
              <w:pStyle w:val="acctfourfigures"/>
              <w:tabs>
                <w:tab w:val="clear" w:pos="765"/>
                <w:tab w:val="decimal" w:pos="250"/>
                <w:tab w:val="left" w:pos="610"/>
                <w:tab w:val="left" w:pos="907"/>
              </w:tabs>
              <w:spacing w:line="240" w:lineRule="auto"/>
              <w:ind w:left="-209" w:right="-335" w:firstLine="2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  <w:t>140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C2D6BAE" w14:textId="77777777" w:rsidR="00390427" w:rsidRPr="007659D0" w:rsidRDefault="003904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0C7B98D3" w14:textId="77777777" w:rsidR="00390427" w:rsidRPr="007659D0" w:rsidRDefault="00390427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A281BC" w14:textId="77777777" w:rsidR="00390427" w:rsidRPr="007659D0" w:rsidRDefault="00390427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8D27E" w14:textId="37F0885F" w:rsidR="00390427" w:rsidRPr="007659D0" w:rsidRDefault="00600C6C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</w:rPr>
              <w:t>140</w:t>
            </w:r>
            <w:r w:rsidR="00390427" w:rsidRPr="007659D0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83" w:type="dxa"/>
          </w:tcPr>
          <w:p w14:paraId="7D001545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A171C9" w14:textId="77777777" w:rsidR="00390427" w:rsidRPr="007659D0" w:rsidRDefault="00390427" w:rsidP="007D2605">
            <w:pPr>
              <w:pStyle w:val="acctfourfigures"/>
              <w:tabs>
                <w:tab w:val="clear" w:pos="765"/>
              </w:tabs>
              <w:spacing w:line="240" w:lineRule="auto"/>
              <w:ind w:left="354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E4D6C6" w14:textId="77777777" w:rsidR="00390427" w:rsidRPr="007659D0" w:rsidRDefault="00390427" w:rsidP="007D2605">
            <w:pPr>
              <w:pStyle w:val="acctfourfigures"/>
              <w:tabs>
                <w:tab w:val="clear" w:pos="765"/>
              </w:tabs>
              <w:spacing w:line="240" w:lineRule="auto"/>
              <w:ind w:left="354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3CEEAF" w14:textId="11102653" w:rsidR="00390427" w:rsidRPr="007659D0" w:rsidRDefault="00390427" w:rsidP="007D2605">
            <w:pPr>
              <w:pStyle w:val="acctfourfigures"/>
              <w:tabs>
                <w:tab w:val="clear" w:pos="765"/>
              </w:tabs>
              <w:spacing w:line="240" w:lineRule="auto"/>
              <w:ind w:left="354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9D515E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40154584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F7B9C8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4759EA" w14:textId="799F10C8" w:rsidR="00390427" w:rsidRPr="007659D0" w:rsidRDefault="00390427" w:rsidP="007D260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514CE2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6726D3C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692C4C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FF6313" w14:textId="295509E4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88BC19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7053750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A57E00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A4F004" w14:textId="63D5297D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8987057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6C42D2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4C3007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1A9DDC" w14:textId="63DB7028" w:rsidR="00390427" w:rsidRPr="007659D0" w:rsidRDefault="00390427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726DC1D" w14:textId="77777777" w:rsidR="00390427" w:rsidRPr="007659D0" w:rsidRDefault="0039042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46A92DB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90E414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D6FA2E" w14:textId="4C8AAB4E" w:rsidR="00390427" w:rsidRPr="007659D0" w:rsidRDefault="00390427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A48B902" w14:textId="77777777" w:rsidR="00390427" w:rsidRPr="007659D0" w:rsidDel="00C219E6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2BE7CD5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C7E7FF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EE7D23" w14:textId="501BFBB3" w:rsidR="00390427" w:rsidRPr="007659D0" w:rsidRDefault="0039042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243616A" w14:textId="77777777" w:rsidR="00390427" w:rsidRPr="007659D0" w:rsidDel="00C219E6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C93E89A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4F4F56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FCCDBE" w14:textId="4AA36597" w:rsidR="00390427" w:rsidRPr="007659D0" w:rsidRDefault="0039042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90427" w:rsidRPr="007659D0" w14:paraId="526EBE04" w14:textId="77777777" w:rsidTr="00AF7FE4">
        <w:trPr>
          <w:cantSplit/>
          <w:trHeight w:val="182"/>
        </w:trPr>
        <w:tc>
          <w:tcPr>
            <w:tcW w:w="1663" w:type="dxa"/>
          </w:tcPr>
          <w:p w14:paraId="7AF2F742" w14:textId="63542C24" w:rsidR="00390427" w:rsidRPr="007659D0" w:rsidRDefault="00390427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เจ เค อี ซี จำกัด</w:t>
            </w:r>
          </w:p>
        </w:tc>
        <w:tc>
          <w:tcPr>
            <w:tcW w:w="2027" w:type="dxa"/>
          </w:tcPr>
          <w:p w14:paraId="5604A82B" w14:textId="0D0DB637" w:rsidR="00390427" w:rsidRPr="007659D0" w:rsidRDefault="00390427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บริการรับเหมาก่อสร้าง</w:t>
            </w:r>
          </w:p>
        </w:tc>
        <w:tc>
          <w:tcPr>
            <w:tcW w:w="180" w:type="dxa"/>
          </w:tcPr>
          <w:p w14:paraId="0BB469F1" w14:textId="77777777" w:rsidR="00390427" w:rsidRPr="007659D0" w:rsidRDefault="003904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235100BE" w14:textId="1C6724E4" w:rsidR="00390427" w:rsidRPr="007659D0" w:rsidRDefault="00600C6C" w:rsidP="007D260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26</w:t>
            </w:r>
            <w:r w:rsidR="00390427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759649B8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19709BD" w14:textId="4362554E" w:rsidR="00390427" w:rsidRPr="007659D0" w:rsidRDefault="00600C6C" w:rsidP="007D260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26</w:t>
            </w:r>
            <w:r w:rsidR="00390427"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3A5D4EBC" w14:textId="77777777" w:rsidR="00390427" w:rsidRPr="007659D0" w:rsidRDefault="003904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A2492E" w14:textId="516097AC" w:rsidR="00390427" w:rsidRPr="007659D0" w:rsidRDefault="00390427" w:rsidP="007D2605">
            <w:pPr>
              <w:pStyle w:val="acctfourfigures"/>
              <w:tabs>
                <w:tab w:val="clear" w:pos="765"/>
                <w:tab w:val="decimal" w:pos="461"/>
                <w:tab w:val="decimal" w:pos="1006"/>
              </w:tabs>
              <w:spacing w:line="240" w:lineRule="auto"/>
              <w:ind w:left="115" w:right="-53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4DE3D1A" w14:textId="77777777" w:rsidR="00390427" w:rsidRPr="007659D0" w:rsidRDefault="003904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0CDB1505" w14:textId="3AF1994F" w:rsidR="00390427" w:rsidRPr="007659D0" w:rsidRDefault="00390427" w:rsidP="007D260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23" w:right="-3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4BC21CFC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DEC3EA" w14:textId="339B0110" w:rsidR="00390427" w:rsidRPr="007659D0" w:rsidRDefault="00390427" w:rsidP="007D2605">
            <w:pPr>
              <w:pStyle w:val="acctfourfigures"/>
              <w:tabs>
                <w:tab w:val="clear" w:pos="765"/>
              </w:tabs>
              <w:spacing w:line="240" w:lineRule="auto"/>
              <w:ind w:left="354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D0ED614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D3790AA" w14:textId="5C84A484" w:rsidR="00390427" w:rsidRPr="007659D0" w:rsidRDefault="00390427" w:rsidP="007D260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173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B5839A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9868D7B" w14:textId="7AEFBA22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EE55B0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75A2F02" w14:textId="657A21D1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9CA330C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D152C99" w14:textId="7EDAB995" w:rsidR="00390427" w:rsidRPr="007659D0" w:rsidRDefault="00390427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5CD03B" w14:textId="77777777" w:rsidR="00390427" w:rsidRPr="007659D0" w:rsidRDefault="0039042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AD61F1" w14:textId="280E78B3" w:rsidR="00390427" w:rsidRPr="007659D0" w:rsidRDefault="00390427" w:rsidP="007D2605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D9333B8" w14:textId="77777777" w:rsidR="00390427" w:rsidRPr="007659D0" w:rsidDel="00C219E6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333D329" w14:textId="797D3967" w:rsidR="00390427" w:rsidRPr="007659D0" w:rsidRDefault="0039042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38CA5F" w14:textId="77777777" w:rsidR="00390427" w:rsidRPr="007659D0" w:rsidDel="00C219E6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BB88FBA" w14:textId="541025AB" w:rsidR="00390427" w:rsidRPr="007659D0" w:rsidRDefault="0039042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90427" w:rsidRPr="007659D0" w14:paraId="55DC6ECC" w14:textId="77777777" w:rsidTr="00AF7FE4">
        <w:trPr>
          <w:cantSplit/>
          <w:trHeight w:val="286"/>
        </w:trPr>
        <w:tc>
          <w:tcPr>
            <w:tcW w:w="1663" w:type="dxa"/>
          </w:tcPr>
          <w:p w14:paraId="5BA799B1" w14:textId="77777777" w:rsidR="00390427" w:rsidRPr="007659D0" w:rsidRDefault="003904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27" w:type="dxa"/>
          </w:tcPr>
          <w:p w14:paraId="47C01210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81C5D5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438F43EF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2E1392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4B1A986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C13938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5BCF462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F821AC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630CE07" w14:textId="77777777" w:rsidR="00390427" w:rsidRPr="007659D0" w:rsidRDefault="003904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4DF16D7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D7C33E9" w14:textId="379AECA3" w:rsidR="00390427" w:rsidRPr="007659D0" w:rsidRDefault="00390427" w:rsidP="007D2605">
            <w:pPr>
              <w:pStyle w:val="acctfourfigures"/>
              <w:tabs>
                <w:tab w:val="clear" w:pos="765"/>
              </w:tabs>
              <w:spacing w:line="240" w:lineRule="auto"/>
              <w:ind w:left="75" w:right="-52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111,459</w:t>
            </w:r>
          </w:p>
        </w:tc>
        <w:tc>
          <w:tcPr>
            <w:tcW w:w="180" w:type="dxa"/>
          </w:tcPr>
          <w:p w14:paraId="00E04A83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7974767" w14:textId="6287D972" w:rsidR="00390427" w:rsidRPr="007659D0" w:rsidRDefault="00390427" w:rsidP="007D2605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5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111,459</w:t>
            </w:r>
          </w:p>
        </w:tc>
        <w:tc>
          <w:tcPr>
            <w:tcW w:w="180" w:type="dxa"/>
          </w:tcPr>
          <w:p w14:paraId="419AFCA8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1DB8DD9" w14:textId="32F78643" w:rsidR="00390427" w:rsidRPr="007659D0" w:rsidRDefault="00390427" w:rsidP="007D260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DDAF5A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99CCA5D" w14:textId="14D05CE5" w:rsidR="00390427" w:rsidRPr="007659D0" w:rsidRDefault="00390427" w:rsidP="007D260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F0C343E" w14:textId="77777777" w:rsidR="00390427" w:rsidRPr="007659D0" w:rsidRDefault="003904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23CFBEC" w14:textId="2C972496" w:rsidR="00390427" w:rsidRPr="006C01B0" w:rsidRDefault="00255CD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111,459</w:t>
            </w:r>
          </w:p>
        </w:tc>
        <w:tc>
          <w:tcPr>
            <w:tcW w:w="183" w:type="dxa"/>
          </w:tcPr>
          <w:p w14:paraId="08997EEE" w14:textId="77777777" w:rsidR="00390427" w:rsidRPr="007659D0" w:rsidRDefault="0039042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3A71D0C" w14:textId="3D63694E" w:rsidR="00390427" w:rsidRPr="007659D0" w:rsidRDefault="00255CD3" w:rsidP="007D260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111,459</w:t>
            </w:r>
          </w:p>
        </w:tc>
        <w:tc>
          <w:tcPr>
            <w:tcW w:w="183" w:type="dxa"/>
          </w:tcPr>
          <w:p w14:paraId="3D120BC2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59E65E" w14:textId="29CBB4DF" w:rsidR="00390427" w:rsidRPr="007659D0" w:rsidRDefault="00255CD3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29,950</w:t>
            </w:r>
          </w:p>
        </w:tc>
        <w:tc>
          <w:tcPr>
            <w:tcW w:w="180" w:type="dxa"/>
          </w:tcPr>
          <w:p w14:paraId="2BE79CA2" w14:textId="77777777" w:rsidR="00390427" w:rsidRPr="007659D0" w:rsidRDefault="00390427" w:rsidP="007D26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70CFAF" w14:textId="06E69932" w:rsidR="00390427" w:rsidRPr="007659D0" w:rsidRDefault="00255CD3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37,897</w:t>
            </w:r>
          </w:p>
        </w:tc>
      </w:tr>
    </w:tbl>
    <w:p w14:paraId="094F27C9" w14:textId="77777777" w:rsidR="00FD3FB1" w:rsidRPr="007659D0" w:rsidRDefault="00FD3FB1" w:rsidP="007D2605">
      <w:pPr>
        <w:pStyle w:val="BodyText2"/>
        <w:ind w:left="1350"/>
        <w:rPr>
          <w:b/>
          <w:bCs/>
          <w:cs/>
        </w:rPr>
      </w:pPr>
    </w:p>
    <w:p w14:paraId="34A0776F" w14:textId="68DD454A" w:rsidR="00CA2BC7" w:rsidRPr="006C01B0" w:rsidRDefault="00CA2BC7" w:rsidP="007D2605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  <w:bookmarkStart w:id="5" w:name="_Hlk46829038"/>
      <w:r w:rsidRPr="006C01B0">
        <w:rPr>
          <w:sz w:val="24"/>
          <w:szCs w:val="24"/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0BB80D0A" w14:textId="77777777" w:rsidR="00CA2BC7" w:rsidRPr="006C01B0" w:rsidRDefault="00CA2BC7" w:rsidP="007D2605">
      <w:pPr>
        <w:pStyle w:val="BodyText2"/>
        <w:ind w:left="90"/>
        <w:rPr>
          <w:b/>
          <w:bCs/>
          <w:sz w:val="24"/>
          <w:szCs w:val="24"/>
          <w:cs/>
        </w:rPr>
      </w:pPr>
    </w:p>
    <w:p w14:paraId="73875D57" w14:textId="77709210" w:rsidR="00110A90" w:rsidRPr="006C01B0" w:rsidRDefault="0078244E" w:rsidP="007D2605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  <w:r w:rsidRPr="006C01B0">
        <w:rPr>
          <w:sz w:val="24"/>
          <w:szCs w:val="24"/>
          <w:cs/>
          <w:lang w:val="en-US"/>
        </w:rPr>
        <w:t xml:space="preserve">ในไตรมาส </w:t>
      </w:r>
      <w:r w:rsidRPr="006C01B0">
        <w:rPr>
          <w:sz w:val="24"/>
          <w:szCs w:val="24"/>
          <w:lang w:val="en-US"/>
        </w:rPr>
        <w:t xml:space="preserve">2 </w:t>
      </w:r>
      <w:r w:rsidRPr="006C01B0">
        <w:rPr>
          <w:sz w:val="24"/>
          <w:szCs w:val="24"/>
          <w:cs/>
          <w:lang w:val="en-US"/>
        </w:rPr>
        <w:t xml:space="preserve">ปี </w:t>
      </w:r>
      <w:r w:rsidRPr="006C01B0">
        <w:rPr>
          <w:sz w:val="24"/>
          <w:szCs w:val="24"/>
          <w:lang w:val="en-US"/>
        </w:rPr>
        <w:t xml:space="preserve">2563 </w:t>
      </w:r>
      <w:r w:rsidR="00CA755F" w:rsidRPr="006C01B0">
        <w:rPr>
          <w:sz w:val="24"/>
          <w:szCs w:val="24"/>
          <w:cs/>
          <w:lang w:val="en-US"/>
        </w:rPr>
        <w:t>กลุ่ม</w:t>
      </w:r>
      <w:r w:rsidR="000B0890" w:rsidRPr="006C01B0">
        <w:rPr>
          <w:sz w:val="24"/>
          <w:szCs w:val="24"/>
          <w:cs/>
        </w:rPr>
        <w:t>บริษัท</w:t>
      </w:r>
      <w:r w:rsidRPr="006C01B0">
        <w:rPr>
          <w:sz w:val="24"/>
          <w:szCs w:val="24"/>
          <w:cs/>
          <w:lang w:val="en-US"/>
        </w:rPr>
        <w:t>ได้</w:t>
      </w:r>
      <w:r w:rsidR="004024E9" w:rsidRPr="006C01B0">
        <w:rPr>
          <w:sz w:val="24"/>
          <w:szCs w:val="24"/>
          <w:cs/>
          <w:lang w:val="en-US"/>
        </w:rPr>
        <w:t>ลงทุนเพิ่มใน</w:t>
      </w:r>
      <w:r w:rsidRPr="006C01B0">
        <w:rPr>
          <w:sz w:val="24"/>
          <w:szCs w:val="24"/>
          <w:cs/>
          <w:lang w:val="en-US"/>
        </w:rPr>
        <w:t>หุ้นสามัญ</w:t>
      </w:r>
      <w:r w:rsidR="004024E9" w:rsidRPr="006C01B0">
        <w:rPr>
          <w:sz w:val="24"/>
          <w:szCs w:val="24"/>
          <w:cs/>
          <w:lang w:val="en-US"/>
        </w:rPr>
        <w:t>เพิ่มทุนของ</w:t>
      </w:r>
      <w:r w:rsidRPr="006C01B0">
        <w:rPr>
          <w:sz w:val="24"/>
          <w:szCs w:val="24"/>
          <w:cs/>
          <w:lang w:val="en-US"/>
        </w:rPr>
        <w:t>บริษัท</w:t>
      </w:r>
      <w:r w:rsidR="000B0890" w:rsidRPr="006C01B0">
        <w:rPr>
          <w:sz w:val="24"/>
          <w:szCs w:val="24"/>
          <w:cs/>
        </w:rPr>
        <w:t xml:space="preserve"> ราชพฤกษ์วิศวกรรม จำกัด </w:t>
      </w:r>
      <w:r w:rsidRPr="006C01B0">
        <w:rPr>
          <w:sz w:val="24"/>
          <w:szCs w:val="24"/>
          <w:cs/>
        </w:rPr>
        <w:t xml:space="preserve">เป็นจำนวนเงิน </w:t>
      </w:r>
      <w:r w:rsidRPr="006C01B0">
        <w:rPr>
          <w:sz w:val="24"/>
          <w:szCs w:val="24"/>
          <w:lang w:val="en-US"/>
        </w:rPr>
        <w:t xml:space="preserve">20 </w:t>
      </w:r>
      <w:r w:rsidRPr="006C01B0">
        <w:rPr>
          <w:sz w:val="24"/>
          <w:szCs w:val="24"/>
          <w:cs/>
          <w:lang w:val="en-US"/>
        </w:rPr>
        <w:t>ล้านบาท</w:t>
      </w:r>
      <w:r w:rsidR="00470EF1" w:rsidRPr="006C01B0">
        <w:rPr>
          <w:rFonts w:hint="cs"/>
          <w:sz w:val="24"/>
          <w:szCs w:val="24"/>
          <w:cs/>
          <w:lang w:val="en-US"/>
        </w:rPr>
        <w:t>ตามสัดส่วนเดิม</w:t>
      </w:r>
    </w:p>
    <w:p w14:paraId="4FEF4343" w14:textId="77777777" w:rsidR="00FA2029" w:rsidRPr="007659D0" w:rsidRDefault="00FA2029" w:rsidP="007D2605">
      <w:pPr>
        <w:pStyle w:val="BodyText2"/>
        <w:ind w:left="720" w:right="242"/>
        <w:rPr>
          <w:sz w:val="10"/>
          <w:szCs w:val="10"/>
          <w:cs/>
        </w:rPr>
      </w:pPr>
    </w:p>
    <w:bookmarkEnd w:id="5"/>
    <w:p w14:paraId="78122917" w14:textId="58905328" w:rsidR="006133E7" w:rsidRPr="007659D0" w:rsidRDefault="006133E7" w:rsidP="007D2605">
      <w:pPr>
        <w:pStyle w:val="BodyText2"/>
        <w:ind w:left="720" w:right="242"/>
        <w:rPr>
          <w:b/>
          <w:bCs/>
          <w:cs/>
          <w:lang w:val="en-US"/>
        </w:rPr>
        <w:sectPr w:rsidR="006133E7" w:rsidRPr="007659D0" w:rsidSect="00D51962">
          <w:headerReference w:type="default" r:id="rId14"/>
          <w:pgSz w:w="16834" w:h="11909" w:orient="landscape" w:code="9"/>
          <w:pgMar w:top="691" w:right="1152" w:bottom="576" w:left="1152" w:header="720" w:footer="586" w:gutter="0"/>
          <w:cols w:space="720"/>
          <w:docGrid w:linePitch="245"/>
        </w:sectPr>
      </w:pPr>
    </w:p>
    <w:p w14:paraId="40E8DF2E" w14:textId="3613C8FE" w:rsidR="002E7978" w:rsidRPr="007659D0" w:rsidRDefault="002E7978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ส่วนได้เสียที่ไม่มีอำนาจควบคุม</w:t>
      </w:r>
      <w:r w:rsidR="00086268" w:rsidRPr="007659D0">
        <w:rPr>
          <w:rFonts w:hint="cs"/>
          <w:b/>
          <w:bCs/>
          <w:cs/>
        </w:rPr>
        <w:t xml:space="preserve"> </w:t>
      </w:r>
    </w:p>
    <w:p w14:paraId="6708E596" w14:textId="77777777" w:rsidR="008405DC" w:rsidRPr="007659D0" w:rsidRDefault="008405DC" w:rsidP="007D2605">
      <w:pPr>
        <w:pStyle w:val="BodyText2"/>
        <w:ind w:left="540"/>
        <w:rPr>
          <w:b/>
          <w:bCs/>
          <w:sz w:val="24"/>
          <w:szCs w:val="24"/>
          <w:cs/>
        </w:rPr>
      </w:pPr>
    </w:p>
    <w:p w14:paraId="4500FC72" w14:textId="310465EA" w:rsidR="002E7978" w:rsidRPr="007659D0" w:rsidRDefault="002E7978" w:rsidP="007D2605">
      <w:pPr>
        <w:pStyle w:val="BodyText2"/>
        <w:ind w:left="540"/>
        <w:rPr>
          <w:cs/>
        </w:rPr>
      </w:pPr>
      <w:r w:rsidRPr="007659D0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10C68346" w14:textId="2AA6CFED" w:rsidR="002E7978" w:rsidRPr="007659D0" w:rsidRDefault="002E7978" w:rsidP="007D2605">
      <w:pPr>
        <w:pStyle w:val="BodyText2"/>
        <w:ind w:left="540"/>
        <w:rPr>
          <w:sz w:val="10"/>
          <w:szCs w:val="1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0"/>
        <w:gridCol w:w="1440"/>
      </w:tblGrid>
      <w:tr w:rsidR="00EC5355" w:rsidRPr="007659D0" w14:paraId="027D0CCD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6B03285F" w14:textId="77777777" w:rsidR="00EC5355" w:rsidRPr="007659D0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965F380" w14:textId="250FBFF1" w:rsidR="00D5772E" w:rsidRPr="007659D0" w:rsidRDefault="00D5772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 ซี เอ แซด (ประเทศไทย)</w:t>
            </w:r>
          </w:p>
          <w:p w14:paraId="0E6D7F7B" w14:textId="273B3292" w:rsidR="00EC5355" w:rsidRPr="007659D0" w:rsidRDefault="00D5772E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จำกัด </w:t>
            </w:r>
            <w:r w:rsidRPr="007659D0">
              <w:rPr>
                <w:rFonts w:asciiTheme="majorBidi" w:hAnsiTheme="majorBidi"/>
                <w:bCs/>
                <w:sz w:val="30"/>
                <w:szCs w:val="30"/>
                <w:rtl/>
                <w:cs/>
              </w:rPr>
              <w:t>(</w:t>
            </w:r>
            <w:r w:rsidRPr="007659D0">
              <w:rPr>
                <w:rFonts w:asciiTheme="majorBidi" w:hAnsiTheme="majorBidi"/>
                <w:bCs/>
                <w:sz w:val="30"/>
                <w:szCs w:val="30"/>
                <w:rtl/>
                <w:cs/>
                <w:lang w:bidi="th-TH"/>
              </w:rPr>
              <w:t>มหาชน</w:t>
            </w:r>
            <w:r w:rsidRPr="007659D0">
              <w:rPr>
                <w:rFonts w:asciiTheme="majorBidi" w:hAnsiTheme="majorBidi"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EC5355" w:rsidRPr="007659D0" w14:paraId="2923D8D0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31BFDCFF" w14:textId="77777777" w:rsidR="00EC5355" w:rsidRPr="007659D0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88DECBE" w14:textId="2DDFA2CE" w:rsidR="00EC5355" w:rsidRPr="007659D0" w:rsidRDefault="00EC5355">
            <w:pPr>
              <w:pStyle w:val="acctmergecolhdg"/>
              <w:spacing w:line="240" w:lineRule="atLeast"/>
              <w:ind w:left="-79" w:right="-79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D20D2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7C00126" w14:textId="77777777" w:rsidR="00EC5355" w:rsidRPr="007659D0" w:rsidRDefault="00EC5355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F8FDA0" w14:textId="153A7A44" w:rsidR="00EC5355" w:rsidRPr="007659D0" w:rsidRDefault="00EC5355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D20D2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D5772E" w:rsidRPr="007659D0" w14:paraId="55724413" w14:textId="77777777" w:rsidTr="0088649B">
        <w:trPr>
          <w:trHeight w:val="20"/>
          <w:tblHeader/>
        </w:trPr>
        <w:tc>
          <w:tcPr>
            <w:tcW w:w="5760" w:type="dxa"/>
            <w:vAlign w:val="bottom"/>
          </w:tcPr>
          <w:p w14:paraId="128ED060" w14:textId="77777777" w:rsidR="00D5772E" w:rsidRPr="007659D0" w:rsidRDefault="00D577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1DD64D5" w14:textId="20A72E57" w:rsidR="00D5772E" w:rsidRPr="007659D0" w:rsidRDefault="00D5772E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C5355" w:rsidRPr="007659D0" w14:paraId="2F9D0789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39B67EF5" w14:textId="77777777" w:rsidR="00EC5355" w:rsidRPr="007659D0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29313CC5" w14:textId="446D0536" w:rsidR="00EC5355" w:rsidRPr="007659D0" w:rsidRDefault="000A492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</w:t>
            </w:r>
            <w:r w:rsidR="00392D43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0F51B25" w14:textId="77777777" w:rsidR="00EC5355" w:rsidRPr="007659D0" w:rsidRDefault="00EC5355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1F4285" w14:textId="256DD44B" w:rsidR="00EC5355" w:rsidRPr="007659D0" w:rsidRDefault="000A492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</w:t>
            </w:r>
            <w:r w:rsidR="00EC5355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%</w:t>
            </w:r>
          </w:p>
        </w:tc>
      </w:tr>
      <w:tr w:rsidR="00EC5355" w:rsidRPr="007659D0" w14:paraId="4C3873BD" w14:textId="77777777" w:rsidTr="00D5772E">
        <w:trPr>
          <w:cantSplit/>
          <w:trHeight w:val="20"/>
        </w:trPr>
        <w:tc>
          <w:tcPr>
            <w:tcW w:w="5760" w:type="dxa"/>
          </w:tcPr>
          <w:p w14:paraId="3636CD97" w14:textId="77777777" w:rsidR="00EC5355" w:rsidRPr="007659D0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F79E3E2" w14:textId="77777777" w:rsidR="00EC5355" w:rsidRPr="007659D0" w:rsidRDefault="00EC5355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840A0" w14:textId="77777777" w:rsidR="00EC5355" w:rsidRPr="007659D0" w:rsidRDefault="00EC5355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406C7" w14:textId="77777777" w:rsidR="00EC5355" w:rsidRPr="007659D0" w:rsidRDefault="00EC5355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</w:tr>
      <w:tr w:rsidR="00BD20D2" w:rsidRPr="007659D0" w14:paraId="24DDBF11" w14:textId="77777777" w:rsidTr="00D5772E">
        <w:trPr>
          <w:cantSplit/>
          <w:trHeight w:val="20"/>
        </w:trPr>
        <w:tc>
          <w:tcPr>
            <w:tcW w:w="5760" w:type="dxa"/>
          </w:tcPr>
          <w:p w14:paraId="2CBCEB69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669FD523" w14:textId="696F79BA" w:rsidR="00BD20D2" w:rsidRPr="007659D0" w:rsidRDefault="00127EB5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bidi="th-TH"/>
              </w:rPr>
              <w:t>1,255,247</w:t>
            </w:r>
          </w:p>
        </w:tc>
        <w:tc>
          <w:tcPr>
            <w:tcW w:w="180" w:type="dxa"/>
          </w:tcPr>
          <w:p w14:paraId="1CC0902F" w14:textId="77777777" w:rsidR="00BD20D2" w:rsidRPr="007659D0" w:rsidRDefault="00BD20D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682734" w14:textId="1DFCDB59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901,375</w:t>
            </w:r>
          </w:p>
        </w:tc>
      </w:tr>
      <w:tr w:rsidR="00BD20D2" w:rsidRPr="007659D0" w14:paraId="7B780682" w14:textId="77777777" w:rsidTr="00D5772E">
        <w:trPr>
          <w:cantSplit/>
          <w:trHeight w:val="20"/>
        </w:trPr>
        <w:tc>
          <w:tcPr>
            <w:tcW w:w="5760" w:type="dxa"/>
          </w:tcPr>
          <w:p w14:paraId="69F7B336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5EA30142" w14:textId="642910BC" w:rsidR="00BD20D2" w:rsidRPr="007659D0" w:rsidRDefault="00127EB5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717,277</w:t>
            </w:r>
          </w:p>
        </w:tc>
        <w:tc>
          <w:tcPr>
            <w:tcW w:w="180" w:type="dxa"/>
          </w:tcPr>
          <w:p w14:paraId="2E743305" w14:textId="77777777" w:rsidR="00BD20D2" w:rsidRPr="007659D0" w:rsidRDefault="00BD20D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D60BD3" w14:textId="733BC02E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773,649</w:t>
            </w:r>
          </w:p>
        </w:tc>
      </w:tr>
      <w:tr w:rsidR="00BD20D2" w:rsidRPr="007659D0" w14:paraId="7C15BC4F" w14:textId="77777777" w:rsidTr="00D5772E">
        <w:trPr>
          <w:cantSplit/>
          <w:trHeight w:val="20"/>
        </w:trPr>
        <w:tc>
          <w:tcPr>
            <w:tcW w:w="5760" w:type="dxa"/>
          </w:tcPr>
          <w:p w14:paraId="469EAF47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</w:tcPr>
          <w:p w14:paraId="50B6FF8C" w14:textId="4BE32BCA" w:rsidR="00BD20D2" w:rsidRPr="007659D0" w:rsidRDefault="00127EB5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(1,175,307)</w:t>
            </w:r>
          </w:p>
        </w:tc>
        <w:tc>
          <w:tcPr>
            <w:tcW w:w="180" w:type="dxa"/>
          </w:tcPr>
          <w:p w14:paraId="17768603" w14:textId="77777777" w:rsidR="00BD20D2" w:rsidRPr="007659D0" w:rsidRDefault="00BD20D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FFE700" w14:textId="3D1F08FE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(1,020,066)</w:t>
            </w:r>
          </w:p>
        </w:tc>
      </w:tr>
      <w:tr w:rsidR="00BD20D2" w:rsidRPr="007659D0" w14:paraId="652CE7B9" w14:textId="77777777" w:rsidTr="00D5772E">
        <w:trPr>
          <w:cantSplit/>
          <w:trHeight w:val="20"/>
        </w:trPr>
        <w:tc>
          <w:tcPr>
            <w:tcW w:w="5760" w:type="dxa"/>
          </w:tcPr>
          <w:p w14:paraId="68E624D9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0864D" w14:textId="576B0930" w:rsidR="00BD20D2" w:rsidRPr="007659D0" w:rsidRDefault="00127EB5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(135,928)</w:t>
            </w:r>
          </w:p>
        </w:tc>
        <w:tc>
          <w:tcPr>
            <w:tcW w:w="180" w:type="dxa"/>
          </w:tcPr>
          <w:p w14:paraId="5ACD2046" w14:textId="77777777" w:rsidR="00BD20D2" w:rsidRPr="007659D0" w:rsidRDefault="00BD20D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BF147" w14:textId="68BF9DA5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(126,744)</w:t>
            </w:r>
          </w:p>
        </w:tc>
      </w:tr>
      <w:tr w:rsidR="00BD20D2" w:rsidRPr="007659D0" w14:paraId="4F4AB4D9" w14:textId="77777777" w:rsidTr="00D5772E">
        <w:trPr>
          <w:cantSplit/>
          <w:trHeight w:val="20"/>
        </w:trPr>
        <w:tc>
          <w:tcPr>
            <w:tcW w:w="5760" w:type="dxa"/>
          </w:tcPr>
          <w:p w14:paraId="06C2A384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407A35E" w14:textId="61EE5C74" w:rsidR="00BD20D2" w:rsidRPr="007659D0" w:rsidRDefault="00127EB5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661,289</w:t>
            </w:r>
          </w:p>
        </w:tc>
        <w:tc>
          <w:tcPr>
            <w:tcW w:w="180" w:type="dxa"/>
          </w:tcPr>
          <w:p w14:paraId="641331A0" w14:textId="77777777" w:rsidR="00BD20D2" w:rsidRPr="007659D0" w:rsidRDefault="00BD20D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63B74B" w14:textId="68C41F5D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sz w:val="30"/>
                <w:szCs w:val="30"/>
              </w:rPr>
              <w:t>528,214</w:t>
            </w:r>
          </w:p>
        </w:tc>
      </w:tr>
      <w:tr w:rsidR="00BD20D2" w:rsidRPr="007659D0" w14:paraId="7534428F" w14:textId="77777777" w:rsidTr="00D5772E">
        <w:trPr>
          <w:cantSplit/>
          <w:trHeight w:val="20"/>
        </w:trPr>
        <w:tc>
          <w:tcPr>
            <w:tcW w:w="5760" w:type="dxa"/>
          </w:tcPr>
          <w:p w14:paraId="0008CD51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CB956CB" w14:textId="4F29328B" w:rsidR="00BD20D2" w:rsidRPr="007659D0" w:rsidRDefault="00127EB5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418,993</w:t>
            </w:r>
          </w:p>
        </w:tc>
        <w:tc>
          <w:tcPr>
            <w:tcW w:w="180" w:type="dxa"/>
          </w:tcPr>
          <w:p w14:paraId="1D4396B2" w14:textId="77777777" w:rsidR="00BD20D2" w:rsidRPr="007659D0" w:rsidRDefault="00BD20D2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F8EFF9" w14:textId="1D80B1AF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</w:rPr>
              <w:t>334,676</w:t>
            </w:r>
          </w:p>
        </w:tc>
      </w:tr>
      <w:tr w:rsidR="00BD20D2" w:rsidRPr="007659D0" w14:paraId="7801F309" w14:textId="77777777" w:rsidTr="00D5772E">
        <w:trPr>
          <w:cantSplit/>
          <w:trHeight w:val="20"/>
        </w:trPr>
        <w:tc>
          <w:tcPr>
            <w:tcW w:w="5760" w:type="dxa"/>
          </w:tcPr>
          <w:p w14:paraId="0EE4A908" w14:textId="5E1F8BDA" w:rsidR="00BD20D2" w:rsidRPr="007659D0" w:rsidRDefault="00BD20D2">
            <w:pPr>
              <w:pStyle w:val="ListBullet3"/>
              <w:numPr>
                <w:ilvl w:val="0"/>
                <w:numId w:val="0"/>
              </w:numPr>
              <w:ind w:right="97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75356288" w14:textId="3112A4F6" w:rsidR="00BD20D2" w:rsidRPr="007659D0" w:rsidDel="003F360D" w:rsidRDefault="00127EB5">
            <w:pPr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2,658</w:t>
            </w:r>
          </w:p>
        </w:tc>
        <w:tc>
          <w:tcPr>
            <w:tcW w:w="180" w:type="dxa"/>
          </w:tcPr>
          <w:p w14:paraId="1C11F850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6FE71B" w14:textId="7EA80D65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2,097</w:t>
            </w:r>
          </w:p>
        </w:tc>
      </w:tr>
      <w:tr w:rsidR="00BD20D2" w:rsidRPr="007659D0" w14:paraId="528CEB29" w14:textId="77777777" w:rsidTr="00D5772E">
        <w:trPr>
          <w:cantSplit/>
          <w:trHeight w:val="20"/>
        </w:trPr>
        <w:tc>
          <w:tcPr>
            <w:tcW w:w="5760" w:type="dxa"/>
          </w:tcPr>
          <w:p w14:paraId="515646AF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right="97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E27F50" w14:textId="33FE2E1B" w:rsidR="00BD20D2" w:rsidRPr="007659D0" w:rsidRDefault="00127EB5">
            <w:pPr>
              <w:ind w:right="9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421,651</w:t>
            </w:r>
          </w:p>
        </w:tc>
        <w:tc>
          <w:tcPr>
            <w:tcW w:w="180" w:type="dxa"/>
          </w:tcPr>
          <w:p w14:paraId="0D3B14CE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9D650" w14:textId="57A2B613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336,773</w:t>
            </w:r>
          </w:p>
        </w:tc>
      </w:tr>
      <w:tr w:rsidR="00BD20D2" w:rsidRPr="007659D0" w14:paraId="0FED5654" w14:textId="77777777" w:rsidTr="00BD20D2">
        <w:trPr>
          <w:cantSplit/>
          <w:trHeight w:val="20"/>
        </w:trPr>
        <w:tc>
          <w:tcPr>
            <w:tcW w:w="5760" w:type="dxa"/>
          </w:tcPr>
          <w:p w14:paraId="05C0CB34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20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403A5E" w14:textId="77777777" w:rsidR="00BD20D2" w:rsidRPr="007659D0" w:rsidDel="003F360D" w:rsidRDefault="00BD20D2">
            <w:pPr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B0C15FE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4960E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BD20D2" w:rsidRPr="007659D0" w14:paraId="5BEE83A3" w14:textId="77777777" w:rsidTr="00D5772E">
        <w:trPr>
          <w:cantSplit/>
          <w:trHeight w:val="20"/>
        </w:trPr>
        <w:tc>
          <w:tcPr>
            <w:tcW w:w="5760" w:type="dxa"/>
          </w:tcPr>
          <w:p w14:paraId="5FBC0331" w14:textId="77777777" w:rsidR="00BD20D2" w:rsidRPr="007659D0" w:rsidRDefault="00BD20D2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4AD36A6F" w14:textId="3F93F86B" w:rsidR="00BD20D2" w:rsidRPr="007659D0" w:rsidRDefault="00253C5A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2,194,697</w:t>
            </w:r>
          </w:p>
        </w:tc>
        <w:tc>
          <w:tcPr>
            <w:tcW w:w="180" w:type="dxa"/>
          </w:tcPr>
          <w:p w14:paraId="2BA6F2ED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C23654" w14:textId="00E5D27B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2,233,065</w:t>
            </w:r>
          </w:p>
        </w:tc>
      </w:tr>
      <w:tr w:rsidR="00BD20D2" w:rsidRPr="007659D0" w14:paraId="0D6CC423" w14:textId="77777777" w:rsidTr="00D5772E">
        <w:trPr>
          <w:cantSplit/>
          <w:trHeight w:val="20"/>
        </w:trPr>
        <w:tc>
          <w:tcPr>
            <w:tcW w:w="5760" w:type="dxa"/>
          </w:tcPr>
          <w:p w14:paraId="683CE5EB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620" w:type="dxa"/>
          </w:tcPr>
          <w:p w14:paraId="034D632F" w14:textId="68EF5569" w:rsidR="00BD20D2" w:rsidRPr="007659D0" w:rsidRDefault="00253C5A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138,054</w:t>
            </w:r>
          </w:p>
        </w:tc>
        <w:tc>
          <w:tcPr>
            <w:tcW w:w="180" w:type="dxa"/>
          </w:tcPr>
          <w:p w14:paraId="4AE2AA63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AF672A" w14:textId="20802E60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63,926</w:t>
            </w:r>
          </w:p>
        </w:tc>
      </w:tr>
      <w:tr w:rsidR="00BD20D2" w:rsidRPr="007659D0" w14:paraId="4CF412FC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20AD3B9F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D5127D" w14:textId="2B581579" w:rsidR="00BD20D2" w:rsidRPr="007659D0" w:rsidRDefault="00253C5A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1,400</w:t>
            </w:r>
          </w:p>
        </w:tc>
        <w:tc>
          <w:tcPr>
            <w:tcW w:w="180" w:type="dxa"/>
          </w:tcPr>
          <w:p w14:paraId="79330313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09DC8D" w14:textId="740440F4" w:rsidR="00BD20D2" w:rsidRPr="007659D0" w:rsidRDefault="00BD20D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BD20D2" w:rsidRPr="007659D0" w14:paraId="3A064142" w14:textId="77777777" w:rsidTr="00610E05">
        <w:trPr>
          <w:cantSplit/>
          <w:trHeight w:val="20"/>
        </w:trPr>
        <w:tc>
          <w:tcPr>
            <w:tcW w:w="5760" w:type="dxa"/>
          </w:tcPr>
          <w:p w14:paraId="4A893ED7" w14:textId="77777777" w:rsidR="00BD20D2" w:rsidRPr="007659D0" w:rsidRDefault="00BD20D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E3C8A29" w14:textId="0B43B32B" w:rsidR="00BD20D2" w:rsidRPr="007659D0" w:rsidRDefault="00253C5A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139,454</w:t>
            </w:r>
          </w:p>
        </w:tc>
        <w:tc>
          <w:tcPr>
            <w:tcW w:w="180" w:type="dxa"/>
          </w:tcPr>
          <w:p w14:paraId="438D0862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76801" w14:textId="4E986915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63,926</w:t>
            </w:r>
          </w:p>
        </w:tc>
      </w:tr>
      <w:tr w:rsidR="00BD20D2" w:rsidRPr="007659D0" w14:paraId="32FD969D" w14:textId="77777777" w:rsidTr="00610E05">
        <w:trPr>
          <w:cantSplit/>
          <w:trHeight w:val="20"/>
        </w:trPr>
        <w:tc>
          <w:tcPr>
            <w:tcW w:w="5760" w:type="dxa"/>
          </w:tcPr>
          <w:p w14:paraId="1D026276" w14:textId="77777777" w:rsidR="00BD20D2" w:rsidRPr="007659D0" w:rsidRDefault="00BD20D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880867" w14:textId="49FFEFF8" w:rsidR="00BD20D2" w:rsidRPr="007659D0" w:rsidRDefault="00610E05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8F3B3B" w:rsidRPr="007659D0">
              <w:rPr>
                <w:rFonts w:asciiTheme="majorHAnsi" w:hAnsiTheme="majorHAnsi" w:cstheme="majorHAnsi"/>
                <w:sz w:val="30"/>
                <w:szCs w:val="30"/>
              </w:rPr>
              <w:t>7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8F3B3B" w:rsidRPr="007659D0">
              <w:rPr>
                <w:rFonts w:asciiTheme="majorHAnsi" w:hAnsiTheme="majorHAnsi" w:cstheme="majorHAnsi"/>
                <w:sz w:val="30"/>
                <w:szCs w:val="30"/>
              </w:rPr>
              <w:t>471</w:t>
            </w:r>
          </w:p>
        </w:tc>
        <w:tc>
          <w:tcPr>
            <w:tcW w:w="180" w:type="dxa"/>
          </w:tcPr>
          <w:p w14:paraId="20B758D2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73E71" w14:textId="62A179A2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40,504</w:t>
            </w:r>
          </w:p>
        </w:tc>
      </w:tr>
      <w:tr w:rsidR="00BD20D2" w:rsidRPr="007659D0" w14:paraId="3D69998C" w14:textId="77777777" w:rsidTr="00610E05">
        <w:trPr>
          <w:cantSplit/>
          <w:trHeight w:val="20"/>
        </w:trPr>
        <w:tc>
          <w:tcPr>
            <w:tcW w:w="5760" w:type="dxa"/>
          </w:tcPr>
          <w:p w14:paraId="0746B84D" w14:textId="511246F1" w:rsidR="00BD20D2" w:rsidRPr="007659D0" w:rsidRDefault="00BD20D2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3F19057D" w14:textId="38B05F02" w:rsidR="00BD20D2" w:rsidRPr="007659D0" w:rsidRDefault="008F3B3B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560</w:t>
            </w:r>
          </w:p>
        </w:tc>
        <w:tc>
          <w:tcPr>
            <w:tcW w:w="180" w:type="dxa"/>
          </w:tcPr>
          <w:p w14:paraId="3DF469FF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33074" w14:textId="6C3E2DE8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907</w:t>
            </w:r>
          </w:p>
        </w:tc>
      </w:tr>
      <w:tr w:rsidR="00BD20D2" w:rsidRPr="007659D0" w14:paraId="71E0DA9C" w14:textId="77777777" w:rsidTr="000B2B58">
        <w:trPr>
          <w:cantSplit/>
          <w:trHeight w:val="20"/>
        </w:trPr>
        <w:tc>
          <w:tcPr>
            <w:tcW w:w="5760" w:type="dxa"/>
          </w:tcPr>
          <w:p w14:paraId="6FF59F31" w14:textId="77777777" w:rsidR="00BD20D2" w:rsidRPr="007659D0" w:rsidRDefault="00BD20D2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E902BA" w14:textId="3C672BBD" w:rsidR="00BD20D2" w:rsidRPr="007659D0" w:rsidRDefault="00610E05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88,031</w:t>
            </w:r>
          </w:p>
        </w:tc>
        <w:tc>
          <w:tcPr>
            <w:tcW w:w="180" w:type="dxa"/>
          </w:tcPr>
          <w:p w14:paraId="521A7103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6E58F4" w14:textId="051B43BB" w:rsidR="00BD20D2" w:rsidRPr="007659D0" w:rsidRDefault="00BD20D2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41,411</w:t>
            </w:r>
          </w:p>
        </w:tc>
      </w:tr>
      <w:tr w:rsidR="00BD20D2" w:rsidRPr="007659D0" w14:paraId="3D5CB898" w14:textId="77777777" w:rsidTr="000B2B58">
        <w:trPr>
          <w:cantSplit/>
          <w:trHeight w:val="20"/>
        </w:trPr>
        <w:tc>
          <w:tcPr>
            <w:tcW w:w="5760" w:type="dxa"/>
          </w:tcPr>
          <w:p w14:paraId="5A2F8C34" w14:textId="77777777" w:rsidR="00BD20D2" w:rsidRPr="007659D0" w:rsidRDefault="00BD20D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620" w:type="dxa"/>
          </w:tcPr>
          <w:p w14:paraId="6D2298B4" w14:textId="6BF3B226" w:rsidR="00BD20D2" w:rsidRPr="007659D0" w:rsidRDefault="008F3B3B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88,358</w:t>
            </w:r>
          </w:p>
        </w:tc>
        <w:tc>
          <w:tcPr>
            <w:tcW w:w="180" w:type="dxa"/>
          </w:tcPr>
          <w:p w14:paraId="63492E38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7F0BDD" w14:textId="26B1E17F" w:rsidR="00BD20D2" w:rsidRPr="007659D0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40,504</w:t>
            </w:r>
          </w:p>
        </w:tc>
      </w:tr>
      <w:tr w:rsidR="00BD20D2" w:rsidRPr="007659D0" w:rsidDel="00392D43" w14:paraId="7E792B7B" w14:textId="77777777" w:rsidTr="00D5772E">
        <w:trPr>
          <w:cantSplit/>
          <w:trHeight w:val="20"/>
        </w:trPr>
        <w:tc>
          <w:tcPr>
            <w:tcW w:w="5760" w:type="dxa"/>
          </w:tcPr>
          <w:p w14:paraId="0732C363" w14:textId="27FBBC76" w:rsidR="00BD20D2" w:rsidRPr="007659D0" w:rsidDel="00392D43" w:rsidRDefault="00BD20D2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7E628A" w14:textId="4C00300B" w:rsidR="00BD20D2" w:rsidRPr="007659D0" w:rsidDel="00392D43" w:rsidRDefault="008F3B3B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561</w:t>
            </w:r>
          </w:p>
        </w:tc>
        <w:tc>
          <w:tcPr>
            <w:tcW w:w="180" w:type="dxa"/>
          </w:tcPr>
          <w:p w14:paraId="28971D1A" w14:textId="77777777" w:rsidR="00BD20D2" w:rsidRPr="007659D0" w:rsidDel="00392D43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44789" w14:textId="41DD490F" w:rsidR="00BD20D2" w:rsidRPr="007659D0" w:rsidDel="00392D43" w:rsidRDefault="00BD20D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907</w:t>
            </w:r>
          </w:p>
        </w:tc>
      </w:tr>
      <w:tr w:rsidR="00BD20D2" w:rsidRPr="007659D0" w14:paraId="032513F2" w14:textId="77777777" w:rsidTr="000B2B58">
        <w:trPr>
          <w:cantSplit/>
          <w:trHeight w:val="20"/>
        </w:trPr>
        <w:tc>
          <w:tcPr>
            <w:tcW w:w="5760" w:type="dxa"/>
          </w:tcPr>
          <w:p w14:paraId="034DD34C" w14:textId="77777777" w:rsidR="00BD20D2" w:rsidRPr="007659D0" w:rsidRDefault="00BD20D2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AFB40B" w14:textId="4049299F" w:rsidR="00BD20D2" w:rsidRPr="007659D0" w:rsidRDefault="00610E05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88,919</w:t>
            </w:r>
          </w:p>
        </w:tc>
        <w:tc>
          <w:tcPr>
            <w:tcW w:w="180" w:type="dxa"/>
          </w:tcPr>
          <w:p w14:paraId="7E9AF4FE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5B3CE" w14:textId="3B9C7B28" w:rsidR="00BD20D2" w:rsidRPr="007659D0" w:rsidRDefault="00BD20D2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41,411</w:t>
            </w:r>
          </w:p>
        </w:tc>
      </w:tr>
      <w:tr w:rsidR="00F731A6" w:rsidRPr="007659D0" w14:paraId="09184D10" w14:textId="77777777" w:rsidTr="00DC3ECE">
        <w:trPr>
          <w:cantSplit/>
          <w:trHeight w:val="20"/>
        </w:trPr>
        <w:tc>
          <w:tcPr>
            <w:tcW w:w="5760" w:type="dxa"/>
          </w:tcPr>
          <w:p w14:paraId="3E262E41" w14:textId="24BA43F1" w:rsidR="00F731A6" w:rsidRPr="007659D0" w:rsidRDefault="00F731A6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C952B2" w14:textId="4894278E" w:rsidR="00F731A6" w:rsidRPr="007659D0" w:rsidDel="00392D43" w:rsidRDefault="00FF387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4,041</w:t>
            </w:r>
          </w:p>
        </w:tc>
        <w:tc>
          <w:tcPr>
            <w:tcW w:w="180" w:type="dxa"/>
          </w:tcPr>
          <w:p w14:paraId="1B7663C3" w14:textId="77777777" w:rsidR="00F731A6" w:rsidRPr="007659D0" w:rsidRDefault="00F731A6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7DDF54D" w14:textId="00A63F05" w:rsidR="00F731A6" w:rsidRPr="007659D0" w:rsidRDefault="00FF387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18,999</w:t>
            </w:r>
          </w:p>
        </w:tc>
      </w:tr>
      <w:tr w:rsidR="005D616F" w:rsidRPr="007659D0" w14:paraId="404A2EE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02C5FC53" w14:textId="77777777" w:rsidR="005D616F" w:rsidRPr="007659D0" w:rsidRDefault="005D61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06DAF08" w14:textId="77777777" w:rsidR="005D616F" w:rsidRPr="007659D0" w:rsidRDefault="005D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E08633" w14:textId="77777777" w:rsidR="005D616F" w:rsidRPr="007659D0" w:rsidRDefault="005D616F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891727" w14:textId="77777777" w:rsidR="005D616F" w:rsidRPr="007659D0" w:rsidRDefault="005D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FA2D25" w:rsidRPr="007659D0" w14:paraId="36718107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59315A46" w14:textId="77777777" w:rsidR="00FA2D25" w:rsidRPr="007659D0" w:rsidRDefault="00FA2D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561267D" w14:textId="77777777" w:rsidR="00FA2D25" w:rsidRPr="007659D0" w:rsidRDefault="00FA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0E7B4E" w14:textId="77777777" w:rsidR="00FA2D25" w:rsidRPr="007659D0" w:rsidRDefault="00FA2D25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9D1669" w14:textId="77777777" w:rsidR="00FA2D25" w:rsidRPr="007659D0" w:rsidRDefault="00FA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BD20D2" w:rsidRPr="007659D0" w14:paraId="15E30C3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DEE296B" w14:textId="37361C18" w:rsidR="00BD20D2" w:rsidRPr="007659D0" w:rsidRDefault="00BD20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="000E30CA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ได้มาจาก (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="000E30CA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 xml:space="preserve">)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620" w:type="dxa"/>
          </w:tcPr>
          <w:p w14:paraId="44B7C4B7" w14:textId="13F7862C" w:rsidR="00BD20D2" w:rsidRPr="007659D0" w:rsidRDefault="00AF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315,005</w:t>
            </w:r>
          </w:p>
        </w:tc>
        <w:tc>
          <w:tcPr>
            <w:tcW w:w="180" w:type="dxa"/>
            <w:vAlign w:val="bottom"/>
          </w:tcPr>
          <w:p w14:paraId="590267F6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5B2D25" w14:textId="195B8666" w:rsidR="00BD20D2" w:rsidRPr="007659D0" w:rsidRDefault="00B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(68,405)</w:t>
            </w:r>
          </w:p>
        </w:tc>
      </w:tr>
      <w:tr w:rsidR="00BD20D2" w:rsidRPr="007659D0" w14:paraId="4089B4AD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25962D7" w14:textId="30CE569F" w:rsidR="00BD20D2" w:rsidRPr="007659D0" w:rsidRDefault="00BD20D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620" w:type="dxa"/>
          </w:tcPr>
          <w:p w14:paraId="7A31B468" w14:textId="2795BF61" w:rsidR="00BD20D2" w:rsidRPr="007659D0" w:rsidRDefault="00AF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332E98" w:rsidRPr="007659D0">
              <w:rPr>
                <w:rFonts w:asciiTheme="majorHAnsi" w:hAnsiTheme="majorHAnsi" w:cstheme="majorHAnsi" w:hint="cs"/>
                <w:sz w:val="30"/>
                <w:szCs w:val="30"/>
              </w:rPr>
              <w:t>2</w:t>
            </w:r>
            <w:r w:rsidR="00332E98"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 w:rsidR="00574FC1"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332E98">
              <w:rPr>
                <w:rFonts w:asciiTheme="majorHAnsi" w:hAnsiTheme="majorHAnsi" w:cstheme="majorHAnsi"/>
                <w:sz w:val="30"/>
                <w:szCs w:val="30"/>
              </w:rPr>
              <w:t>374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FE305F8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68F59B" w14:textId="113E8C6B" w:rsidR="00BD20D2" w:rsidRPr="007659D0" w:rsidRDefault="00B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(35,577)</w:t>
            </w:r>
          </w:p>
        </w:tc>
      </w:tr>
      <w:tr w:rsidR="00BD20D2" w:rsidRPr="007659D0" w14:paraId="0F715270" w14:textId="77777777" w:rsidTr="00D5772E">
        <w:trPr>
          <w:cantSplit/>
          <w:trHeight w:val="20"/>
        </w:trPr>
        <w:tc>
          <w:tcPr>
            <w:tcW w:w="5760" w:type="dxa"/>
          </w:tcPr>
          <w:p w14:paraId="59648D79" w14:textId="1A68477D" w:rsidR="00BD20D2" w:rsidRPr="007659D0" w:rsidRDefault="00BD20D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ได้มาจาก</w:t>
            </w:r>
            <w:r w:rsidR="000E30CA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 xml:space="preserve"> (ใช้ไปใน)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77A83A" w14:textId="198549C8" w:rsidR="00BD20D2" w:rsidRPr="007659D0" w:rsidRDefault="00AF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332E98" w:rsidRPr="007659D0">
              <w:rPr>
                <w:rFonts w:asciiTheme="majorHAnsi" w:hAnsiTheme="majorHAnsi" w:cstheme="majorHAnsi"/>
                <w:sz w:val="30"/>
                <w:szCs w:val="30"/>
              </w:rPr>
              <w:t>16</w:t>
            </w:r>
            <w:r w:rsidR="00332E98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574FC1"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332E98">
              <w:rPr>
                <w:rFonts w:asciiTheme="majorHAnsi" w:hAnsiTheme="majorHAnsi" w:cstheme="majorHAnsi"/>
                <w:sz w:val="30"/>
                <w:szCs w:val="30"/>
              </w:rPr>
              <w:t>590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7D8A5E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7FF76" w14:textId="62B6CDD7" w:rsidR="00BD20D2" w:rsidRPr="007659D0" w:rsidRDefault="00B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231,768</w:t>
            </w:r>
          </w:p>
        </w:tc>
      </w:tr>
      <w:tr w:rsidR="00BD20D2" w:rsidRPr="007659D0" w14:paraId="25A6314E" w14:textId="77777777" w:rsidTr="00D5772E">
        <w:trPr>
          <w:cantSplit/>
          <w:trHeight w:val="20"/>
        </w:trPr>
        <w:tc>
          <w:tcPr>
            <w:tcW w:w="5760" w:type="dxa"/>
          </w:tcPr>
          <w:p w14:paraId="09745CF2" w14:textId="0A6A1F9D" w:rsidR="00BD20D2" w:rsidRPr="007659D0" w:rsidRDefault="00BD20D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1E639D" w14:textId="6372CE38" w:rsidR="00BD20D2" w:rsidRPr="007659D0" w:rsidRDefault="00AF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120,041</w:t>
            </w:r>
          </w:p>
        </w:tc>
        <w:tc>
          <w:tcPr>
            <w:tcW w:w="180" w:type="dxa"/>
          </w:tcPr>
          <w:p w14:paraId="38E0649D" w14:textId="77777777" w:rsidR="00BD20D2" w:rsidRPr="007659D0" w:rsidRDefault="00BD20D2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A811" w14:textId="17BC37A5" w:rsidR="00BD20D2" w:rsidRPr="007659D0" w:rsidRDefault="00B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127,786</w:t>
            </w:r>
          </w:p>
        </w:tc>
      </w:tr>
    </w:tbl>
    <w:p w14:paraId="61D62F0C" w14:textId="77777777" w:rsidR="00D5772E" w:rsidRPr="007659D0" w:rsidRDefault="00D5772E" w:rsidP="007D2605">
      <w:pPr>
        <w:pStyle w:val="BodyText2"/>
        <w:ind w:left="540"/>
        <w:rPr>
          <w:b/>
          <w:bCs/>
          <w:cs/>
        </w:rPr>
      </w:pPr>
    </w:p>
    <w:p w14:paraId="00FEE8DB" w14:textId="4E37CCBC" w:rsidR="0036577E" w:rsidRPr="007659D0" w:rsidRDefault="0036577E" w:rsidP="007D2605">
      <w:pPr>
        <w:pStyle w:val="BodyText2"/>
        <w:ind w:left="540"/>
        <w:rPr>
          <w:b/>
          <w:bCs/>
          <w:strike/>
          <w:cs/>
        </w:rPr>
      </w:pPr>
    </w:p>
    <w:p w14:paraId="4DB62476" w14:textId="5FA191D7" w:rsidR="0036577E" w:rsidRPr="007659D0" w:rsidRDefault="0036577E" w:rsidP="007D2605">
      <w:pPr>
        <w:pStyle w:val="BodyText2"/>
        <w:ind w:left="540"/>
        <w:rPr>
          <w:b/>
          <w:bCs/>
          <w:cs/>
        </w:rPr>
      </w:pPr>
    </w:p>
    <w:p w14:paraId="652CF167" w14:textId="0835E193" w:rsidR="0036577E" w:rsidRPr="007659D0" w:rsidRDefault="0036577E" w:rsidP="007D2605">
      <w:pPr>
        <w:pStyle w:val="BodyText2"/>
        <w:ind w:left="540"/>
        <w:rPr>
          <w:b/>
          <w:bCs/>
          <w:cs/>
        </w:rPr>
      </w:pPr>
    </w:p>
    <w:p w14:paraId="161B8020" w14:textId="257A492B" w:rsidR="0036577E" w:rsidRPr="007659D0" w:rsidRDefault="0036577E" w:rsidP="007D2605">
      <w:pPr>
        <w:pStyle w:val="BodyText2"/>
        <w:ind w:left="540"/>
        <w:rPr>
          <w:b/>
          <w:bCs/>
          <w:cs/>
        </w:rPr>
      </w:pPr>
    </w:p>
    <w:p w14:paraId="5F55ACA5" w14:textId="74CD0E5B" w:rsidR="00C06C39" w:rsidRPr="007659D0" w:rsidRDefault="00C06C39" w:rsidP="007D2605">
      <w:pPr>
        <w:pStyle w:val="BodyText2"/>
        <w:ind w:left="540"/>
        <w:rPr>
          <w:b/>
          <w:bCs/>
          <w:cs/>
        </w:rPr>
      </w:pPr>
    </w:p>
    <w:p w14:paraId="17B97F86" w14:textId="77777777" w:rsidR="00C06C39" w:rsidRPr="007659D0" w:rsidRDefault="00C06C39" w:rsidP="007D2605">
      <w:pPr>
        <w:pStyle w:val="BodyText2"/>
        <w:ind w:left="540"/>
        <w:rPr>
          <w:b/>
          <w:bCs/>
          <w:cs/>
        </w:rPr>
        <w:sectPr w:rsidR="00C06C39" w:rsidRPr="007659D0" w:rsidSect="00945EB4">
          <w:headerReference w:type="default" r:id="rId15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p w14:paraId="2477C6F6" w14:textId="1CBBB53E" w:rsidR="006133E7" w:rsidRPr="007659D0" w:rsidRDefault="006133E7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ที่ดิน อาคารและอุปกร</w:t>
      </w:r>
      <w:r w:rsidRPr="007659D0">
        <w:rPr>
          <w:rFonts w:hint="cs"/>
          <w:b/>
          <w:bCs/>
          <w:cs/>
        </w:rPr>
        <w:t>ณ์</w:t>
      </w:r>
    </w:p>
    <w:p w14:paraId="39C7AA6C" w14:textId="77777777" w:rsidR="004F214E" w:rsidRPr="007659D0" w:rsidRDefault="004F214E" w:rsidP="007D2605">
      <w:pPr>
        <w:pStyle w:val="BodyText2"/>
        <w:ind w:left="4752"/>
        <w:rPr>
          <w:sz w:val="4"/>
          <w:szCs w:val="4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080"/>
        <w:gridCol w:w="270"/>
        <w:gridCol w:w="1980"/>
        <w:gridCol w:w="246"/>
        <w:gridCol w:w="1194"/>
        <w:gridCol w:w="246"/>
        <w:gridCol w:w="1374"/>
        <w:gridCol w:w="248"/>
        <w:gridCol w:w="1282"/>
      </w:tblGrid>
      <w:tr w:rsidR="00C06C39" w:rsidRPr="007659D0" w14:paraId="11A05C65" w14:textId="77777777" w:rsidTr="00AF7FE4">
        <w:trPr>
          <w:tblHeader/>
        </w:trPr>
        <w:tc>
          <w:tcPr>
            <w:tcW w:w="3420" w:type="dxa"/>
            <w:shd w:val="clear" w:color="auto" w:fill="auto"/>
          </w:tcPr>
          <w:p w14:paraId="26988010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0" w:type="dxa"/>
            <w:gridSpan w:val="13"/>
            <w:shd w:val="clear" w:color="auto" w:fill="auto"/>
          </w:tcPr>
          <w:p w14:paraId="437599F6" w14:textId="5D2EF184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483"/>
              </w:tabs>
              <w:ind w:left="44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6C39" w:rsidRPr="007659D0" w14:paraId="02BF0DEC" w14:textId="77777777" w:rsidTr="00AF7FE4">
        <w:trPr>
          <w:tblHeader/>
        </w:trPr>
        <w:tc>
          <w:tcPr>
            <w:tcW w:w="3420" w:type="dxa"/>
            <w:shd w:val="clear" w:color="auto" w:fill="auto"/>
          </w:tcPr>
          <w:p w14:paraId="500542FE" w14:textId="6D63C660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7DBDE" w14:textId="7D9E0BBE" w:rsidR="00C06C39" w:rsidRPr="007659D0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C06C3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9618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</w:t>
            </w:r>
            <w:r w:rsidR="00C06C3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7DEACC6E" w14:textId="6741BAE1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190AC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38AA7" w14:textId="5FAB2E4A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79307A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E9B1A09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2BAF78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ถังบรรจุแก๊ส</w:t>
            </w:r>
          </w:p>
          <w:p w14:paraId="3F429E4A" w14:textId="451BC3F2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79307A" w:rsidRPr="007659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อุปกรณ์แก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๊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F609C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C848FB9" w14:textId="26E63DAD" w:rsidR="00C06C39" w:rsidRPr="007659D0" w:rsidRDefault="004B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เครื่องจักร </w:t>
            </w:r>
            <w:r w:rsidR="00E05132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="00AF093F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F093F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F093F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อุปกรณ์ </w:t>
            </w:r>
            <w:r w:rsidR="00C06C3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7F0D0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06C3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 และ</w:t>
            </w:r>
            <w:r w:rsidR="00AF093F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F0D0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06C3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8A6B39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0A9371" w14:textId="7F73FAA8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C7113F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ED6466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314D9C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F7B2820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06C39" w:rsidRPr="007659D0" w14:paraId="600348A3" w14:textId="77777777" w:rsidTr="00AF7FE4">
        <w:trPr>
          <w:tblHeader/>
        </w:trPr>
        <w:tc>
          <w:tcPr>
            <w:tcW w:w="3420" w:type="dxa"/>
            <w:shd w:val="clear" w:color="auto" w:fill="auto"/>
          </w:tcPr>
          <w:p w14:paraId="7685D658" w14:textId="77777777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</w:tcPr>
          <w:p w14:paraId="077CF658" w14:textId="2D419B4D" w:rsidR="00C06C39" w:rsidRPr="007659D0" w:rsidRDefault="00C06C39">
            <w:pPr>
              <w:pStyle w:val="acctfourfigures"/>
              <w:tabs>
                <w:tab w:val="clear" w:pos="765"/>
                <w:tab w:val="left" w:pos="4753"/>
              </w:tabs>
              <w:spacing w:line="240" w:lineRule="atLeast"/>
              <w:ind w:left="4752"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6C39" w:rsidRPr="007659D0" w14:paraId="2E1E513C" w14:textId="77777777" w:rsidTr="00AF7FE4">
        <w:tc>
          <w:tcPr>
            <w:tcW w:w="3420" w:type="dxa"/>
            <w:shd w:val="clear" w:color="auto" w:fill="auto"/>
          </w:tcPr>
          <w:p w14:paraId="790677AB" w14:textId="25511839" w:rsidR="00C06C39" w:rsidRPr="007659D0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29CEE4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2A65E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53E0F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AC474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F6B69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869BE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92D8C9F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786723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D19661C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6F0315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7D61E56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569DB0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1EC379E" w14:textId="77777777" w:rsidR="00C06C39" w:rsidRPr="007659D0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3BD5" w:rsidRPr="007659D0" w14:paraId="3B05C9B7" w14:textId="77777777" w:rsidTr="00AF7FE4">
        <w:tc>
          <w:tcPr>
            <w:tcW w:w="3420" w:type="dxa"/>
            <w:shd w:val="clear" w:color="auto" w:fill="auto"/>
          </w:tcPr>
          <w:p w14:paraId="3F6E8F3D" w14:textId="1535F3F9" w:rsidR="00203BD5" w:rsidRPr="007659D0" w:rsidRDefault="0020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="00AE44BB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1067"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9EC0F" w14:textId="379994B5" w:rsidR="00203BD5" w:rsidRPr="007659D0" w:rsidRDefault="00203BD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323,180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1A735" w14:textId="77777777" w:rsidR="00203BD5" w:rsidRPr="007659D0" w:rsidRDefault="00203B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587917" w14:textId="19EABDD2" w:rsidR="00203BD5" w:rsidRPr="007659D0" w:rsidRDefault="00203BD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154,111</w:t>
            </w:r>
          </w:p>
        </w:tc>
        <w:tc>
          <w:tcPr>
            <w:tcW w:w="270" w:type="dxa"/>
            <w:vAlign w:val="bottom"/>
          </w:tcPr>
          <w:p w14:paraId="312A4338" w14:textId="77777777" w:rsidR="00203BD5" w:rsidRPr="007659D0" w:rsidRDefault="00203B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618958" w14:textId="5D80E180" w:rsidR="00203BD5" w:rsidRPr="007659D0" w:rsidRDefault="00203BD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58,966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ED22E" w14:textId="77777777" w:rsidR="00203BD5" w:rsidRPr="007659D0" w:rsidRDefault="00203BD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C32070D" w14:textId="3457DEE4" w:rsidR="00203BD5" w:rsidRPr="007659D0" w:rsidRDefault="00203BD5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294,901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455D7B" w14:textId="77777777" w:rsidR="00203BD5" w:rsidRPr="007659D0" w:rsidRDefault="00203BD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2016C5" w14:textId="2A0EA02E" w:rsidR="00203BD5" w:rsidRPr="007659D0" w:rsidRDefault="00203BD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165,098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164A4E" w14:textId="77777777" w:rsidR="00203BD5" w:rsidRPr="007659D0" w:rsidRDefault="00203B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22D316E" w14:textId="0E23C5E7" w:rsidR="00203BD5" w:rsidRPr="007659D0" w:rsidRDefault="00203B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12,547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CE3169" w14:textId="77777777" w:rsidR="00203BD5" w:rsidRPr="007659D0" w:rsidRDefault="00203B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34A78B6" w14:textId="0D6BE372" w:rsidR="00203BD5" w:rsidRPr="007659D0" w:rsidRDefault="00203B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1,008,803</w:t>
            </w:r>
          </w:p>
        </w:tc>
      </w:tr>
      <w:tr w:rsidR="00890E41" w:rsidRPr="007659D0" w14:paraId="4808B9B4" w14:textId="77777777" w:rsidTr="00AF7FE4">
        <w:trPr>
          <w:trHeight w:val="87"/>
        </w:trPr>
        <w:tc>
          <w:tcPr>
            <w:tcW w:w="3420" w:type="dxa"/>
            <w:shd w:val="clear" w:color="auto" w:fill="auto"/>
          </w:tcPr>
          <w:p w14:paraId="10C446B9" w14:textId="609E6D97" w:rsidR="00890E41" w:rsidRPr="007659D0" w:rsidRDefault="00890E41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9E7CB" w14:textId="4B8CF4E9" w:rsidR="00890E41" w:rsidRPr="007659D0" w:rsidRDefault="00890E4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E469D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7D624" w14:textId="799C5C31" w:rsidR="00890E41" w:rsidRPr="007659D0" w:rsidRDefault="00890E4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64AF0C80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7F7A25" w14:textId="7E89C3ED" w:rsidR="00890E41" w:rsidRPr="007659D0" w:rsidRDefault="00890E4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A9A4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AE1EE5E" w14:textId="062E4C51" w:rsidR="00890E41" w:rsidRPr="007659D0" w:rsidRDefault="00890E4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36,773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82544E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E90B1A" w14:textId="39328496" w:rsidR="00890E41" w:rsidRPr="007659D0" w:rsidRDefault="00890E4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10,432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5BCB52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193F1C4" w14:textId="62153B11" w:rsidR="00890E41" w:rsidRPr="007659D0" w:rsidRDefault="00890E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52,449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AEB20A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FF0E833" w14:textId="6387ED71" w:rsidR="00890E41" w:rsidRPr="007659D0" w:rsidRDefault="00890E4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104,582</w:t>
            </w:r>
          </w:p>
        </w:tc>
      </w:tr>
      <w:tr w:rsidR="00890E41" w:rsidRPr="007659D0" w14:paraId="7990D5ED" w14:textId="77777777" w:rsidTr="00AF7FE4">
        <w:tc>
          <w:tcPr>
            <w:tcW w:w="3420" w:type="dxa"/>
            <w:shd w:val="clear" w:color="auto" w:fill="auto"/>
          </w:tcPr>
          <w:p w14:paraId="19984775" w14:textId="38DF2E5F" w:rsidR="00890E41" w:rsidRPr="007659D0" w:rsidRDefault="00890E41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FA0BEE" w14:textId="70ACE1F6" w:rsidR="00890E41" w:rsidRPr="007659D0" w:rsidRDefault="00890E4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85451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7A3BD" w14:textId="3365995F" w:rsidR="00890E41" w:rsidRPr="007659D0" w:rsidRDefault="00890E4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30,257</w:t>
            </w:r>
          </w:p>
        </w:tc>
        <w:tc>
          <w:tcPr>
            <w:tcW w:w="270" w:type="dxa"/>
            <w:vAlign w:val="bottom"/>
          </w:tcPr>
          <w:p w14:paraId="14113AE4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CFD43" w14:textId="5BB9A6DB" w:rsidR="00890E41" w:rsidRPr="007659D0" w:rsidRDefault="00890E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CFBA3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72E5F46" w14:textId="7C42F520" w:rsidR="00890E41" w:rsidRPr="007659D0" w:rsidRDefault="00890E4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30,791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09F013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4BD51A" w14:textId="2FC2B719" w:rsidR="00890E41" w:rsidRPr="007659D0" w:rsidRDefault="00890E4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3B3C3B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88291F4" w14:textId="50C3B727" w:rsidR="00890E41" w:rsidRPr="007659D0" w:rsidRDefault="00890E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048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261469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3E9C0A8" w14:textId="316ACEE8" w:rsidR="00890E41" w:rsidRPr="007659D0" w:rsidRDefault="00890E4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0E41" w:rsidRPr="007659D0" w14:paraId="5DC06E51" w14:textId="77777777" w:rsidTr="00AF7FE4">
        <w:tc>
          <w:tcPr>
            <w:tcW w:w="3420" w:type="dxa"/>
            <w:shd w:val="clear" w:color="auto" w:fill="auto"/>
          </w:tcPr>
          <w:p w14:paraId="39147CC2" w14:textId="6502B74B" w:rsidR="00890E41" w:rsidRPr="007659D0" w:rsidRDefault="00890E41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02F4CB" w14:textId="69906AD4" w:rsidR="00890E41" w:rsidRPr="007659D0" w:rsidRDefault="00890E4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5F32E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FEE09D" w14:textId="645F2AF8" w:rsidR="00890E41" w:rsidRPr="007659D0" w:rsidRDefault="00890E4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(609)</w:t>
            </w:r>
          </w:p>
        </w:tc>
        <w:tc>
          <w:tcPr>
            <w:tcW w:w="270" w:type="dxa"/>
            <w:vAlign w:val="bottom"/>
          </w:tcPr>
          <w:p w14:paraId="6DFBA3A6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C2157B" w14:textId="320051C6" w:rsidR="00890E41" w:rsidRPr="007659D0" w:rsidRDefault="00890E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F0B64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D24D0E6" w14:textId="514DDF10" w:rsidR="00890E41" w:rsidRPr="007659D0" w:rsidRDefault="00890E4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(2,415)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6ECBAB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D8816DE" w14:textId="33734341" w:rsidR="00890E41" w:rsidRPr="007659D0" w:rsidRDefault="00890E4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(6,465)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E221E2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63AAFC6" w14:textId="67E7D14E" w:rsidR="00890E41" w:rsidRPr="007659D0" w:rsidRDefault="00890E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75FC26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5700A5" w14:textId="43557C1F" w:rsidR="00890E41" w:rsidRPr="007659D0" w:rsidRDefault="00890E4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(9,779)</w:t>
            </w:r>
          </w:p>
        </w:tc>
      </w:tr>
      <w:tr w:rsidR="00890E41" w:rsidRPr="007659D0" w14:paraId="4023BBC8" w14:textId="77777777" w:rsidTr="00AF7FE4">
        <w:tc>
          <w:tcPr>
            <w:tcW w:w="3420" w:type="dxa"/>
            <w:shd w:val="clear" w:color="auto" w:fill="auto"/>
          </w:tcPr>
          <w:p w14:paraId="68184506" w14:textId="63C13642" w:rsidR="00890E41" w:rsidRPr="007659D0" w:rsidRDefault="00890E41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E554" w14:textId="4187827C" w:rsidR="00890E41" w:rsidRPr="007659D0" w:rsidRDefault="00890E4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7B72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A732C" w14:textId="06A5A4FE" w:rsidR="00890E41" w:rsidRPr="007659D0" w:rsidRDefault="00890E4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F11FA5" w14:textId="389C52DF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7F3C7" w14:textId="1BB764DD" w:rsidR="00890E41" w:rsidRPr="007659D0" w:rsidRDefault="00890E4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FF66E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AB56" w14:textId="65A53BCA" w:rsidR="00890E41" w:rsidRPr="007659D0" w:rsidRDefault="00890E41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72BFC2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5430" w14:textId="0EF3957E" w:rsidR="00890E41" w:rsidRPr="007659D0" w:rsidRDefault="00890E4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317FB2" w14:textId="092D89A9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835D" w14:textId="31BAC5D6" w:rsidR="00890E41" w:rsidRPr="007659D0" w:rsidRDefault="00890E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486D5C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59855E4" w14:textId="65446C05" w:rsidR="00890E41" w:rsidRPr="007659D0" w:rsidRDefault="00890E4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0E41" w:rsidRPr="007659D0" w14:paraId="33522B27" w14:textId="77777777" w:rsidTr="00AF7FE4">
        <w:tc>
          <w:tcPr>
            <w:tcW w:w="3420" w:type="dxa"/>
            <w:shd w:val="clear" w:color="auto" w:fill="auto"/>
          </w:tcPr>
          <w:p w14:paraId="51451AC4" w14:textId="77777777" w:rsidR="002901E5" w:rsidRPr="007659D0" w:rsidRDefault="0089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01E5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901E5" w:rsidRPr="007659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901E5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 </w:t>
            </w:r>
            <w:r w:rsidR="002901E5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5E7CB16" w14:textId="26A366BF" w:rsidR="00890E41" w:rsidRPr="007659D0" w:rsidRDefault="0029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890E41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890E41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90E41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66E642" w14:textId="1961E66A" w:rsidR="00890E41" w:rsidRPr="007659D0" w:rsidRDefault="00890E4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327,647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C2E98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4550A" w14:textId="5BD129AD" w:rsidR="00890E41" w:rsidRPr="007659D0" w:rsidRDefault="00890E4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183,924</w:t>
            </w:r>
          </w:p>
        </w:tc>
        <w:tc>
          <w:tcPr>
            <w:tcW w:w="270" w:type="dxa"/>
          </w:tcPr>
          <w:p w14:paraId="092F0F9E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76CF9A" w14:textId="0238C265" w:rsidR="00890E41" w:rsidRPr="007659D0" w:rsidRDefault="00890E4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7316C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8FFB40E" w14:textId="5686496C" w:rsidR="00890E41" w:rsidRPr="007659D0" w:rsidRDefault="00890E4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AB634B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0CF56F" w14:textId="78BB9EEE" w:rsidR="00890E41" w:rsidRPr="007659D0" w:rsidRDefault="00890E4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169,174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307E36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66C41E" w14:textId="50CD1A7A" w:rsidR="00890E41" w:rsidRPr="007659D0" w:rsidRDefault="00890E4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7E9F52" w14:textId="77777777" w:rsidR="00890E41" w:rsidRPr="007659D0" w:rsidRDefault="00890E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B2E042" w14:textId="677DAAA3" w:rsidR="00890E41" w:rsidRPr="007659D0" w:rsidRDefault="00890E4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1,103,606</w:t>
            </w:r>
          </w:p>
        </w:tc>
      </w:tr>
      <w:tr w:rsidR="00B70531" w:rsidRPr="007659D0" w14:paraId="6F66129D" w14:textId="77777777" w:rsidTr="006C01B0">
        <w:tc>
          <w:tcPr>
            <w:tcW w:w="3420" w:type="dxa"/>
          </w:tcPr>
          <w:p w14:paraId="724E5593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5E382" w14:textId="12EAAF80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DCD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65CE0" w14:textId="61DF72C1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48B5FAB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60AD5B" w14:textId="733F8277" w:rsidR="00B70531" w:rsidRPr="007659D0" w:rsidRDefault="00B7053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7323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37EE7C9" w14:textId="296C47C3" w:rsidR="00B70531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66</w:t>
            </w:r>
            <w:r w:rsidR="0043496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303161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2C16C3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8EE8A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803852" w14:textId="7C8A8502" w:rsidR="00B70531" w:rsidRPr="007659D0" w:rsidRDefault="00600C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FD599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A639BDF" w14:textId="00D76CE6" w:rsidR="00B70531" w:rsidRPr="007659D0" w:rsidRDefault="00600C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5FB0E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41331B1" w14:textId="3A09CFF8" w:rsidR="00B70531" w:rsidRPr="007659D0" w:rsidRDefault="00600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85</w:t>
            </w:r>
            <w:r w:rsidR="00930C8B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E927C0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376</w:t>
            </w:r>
          </w:p>
        </w:tc>
      </w:tr>
      <w:tr w:rsidR="00B70531" w:rsidRPr="007659D0" w14:paraId="480154B5" w14:textId="77777777" w:rsidTr="007659D0">
        <w:trPr>
          <w:trHeight w:val="128"/>
        </w:trPr>
        <w:tc>
          <w:tcPr>
            <w:tcW w:w="3420" w:type="dxa"/>
          </w:tcPr>
          <w:p w14:paraId="479C3529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B03877" w14:textId="0F966614" w:rsidR="00B70531" w:rsidRPr="007659D0" w:rsidRDefault="00B7053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30D8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DA4417" w14:textId="0AB9579D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70" w:type="dxa"/>
            <w:vAlign w:val="bottom"/>
          </w:tcPr>
          <w:p w14:paraId="2972F69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6B6064" w14:textId="273C6D36" w:rsidR="00B70531" w:rsidRPr="007659D0" w:rsidRDefault="00B7053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DAC2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8A1329F" w14:textId="3CB5889E" w:rsidR="00B70531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1FE64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D26745" w14:textId="0457B53A" w:rsidR="00B70531" w:rsidRPr="007659D0" w:rsidRDefault="00600C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D0995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0982959" w14:textId="29DA1693" w:rsidR="00B70531" w:rsidRPr="007659D0" w:rsidRDefault="00B7053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772DB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F22E03E" w14:textId="5EEF8392" w:rsidR="00B70531" w:rsidRPr="007659D0" w:rsidRDefault="00B7053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70531" w:rsidRPr="007659D0" w14:paraId="1ABB2A8E" w14:textId="77777777" w:rsidTr="006C01B0">
        <w:tc>
          <w:tcPr>
            <w:tcW w:w="3420" w:type="dxa"/>
          </w:tcPr>
          <w:p w14:paraId="672935B5" w14:textId="24F3E95D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E5498" w14:textId="25975E05" w:rsidR="00B70531" w:rsidRPr="007659D0" w:rsidRDefault="00B7053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01E0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8C4E47" w14:textId="3AFEA176" w:rsidR="00B70531" w:rsidRPr="007659D0" w:rsidRDefault="00B7053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A3D6E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7939D5" w14:textId="1521F3E5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C844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C5AB6B0" w14:textId="257C258D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  <w:r w:rsidR="00930C8B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F35D6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1F483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E2159DD" w14:textId="6E0155B0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043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8159D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614050" w14:textId="63385526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ED0C6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F01FFB2" w14:textId="26B95E80" w:rsidR="00B70531" w:rsidRPr="007659D0" w:rsidRDefault="004349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</w:t>
            </w:r>
            <w:r w:rsidR="00930C8B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D51CA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0531" w:rsidRPr="007659D0" w14:paraId="5BD9C486" w14:textId="77777777" w:rsidTr="006C01B0">
        <w:tc>
          <w:tcPr>
            <w:tcW w:w="3420" w:type="dxa"/>
            <w:shd w:val="clear" w:color="auto" w:fill="auto"/>
          </w:tcPr>
          <w:p w14:paraId="1C40D64E" w14:textId="6C383FE1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A1D2A" w14:textId="39F2322F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327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C24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203F8" w14:textId="6D9FDC83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188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0A9EF81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70A3" w14:textId="546DEFD2" w:rsidR="00B70531" w:rsidRPr="007659D0" w:rsidRDefault="00600C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DCE5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2CBFB" w14:textId="3C8EA9EE" w:rsidR="00B70531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414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48423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E0C6" w14:textId="56908CD4" w:rsidR="00B70531" w:rsidRPr="007659D0" w:rsidRDefault="00600C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161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B8D1C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421C3" w14:textId="07CB67E7" w:rsidR="00B70531" w:rsidRPr="007659D0" w:rsidRDefault="00600C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A0110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A158D" w14:textId="1592D1FE" w:rsidR="00B70531" w:rsidRPr="007659D0" w:rsidRDefault="00600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150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</w:tr>
      <w:tr w:rsidR="00B70531" w:rsidRPr="007659D0" w14:paraId="0905F4F4" w14:textId="77777777" w:rsidTr="00AF7FE4">
        <w:tc>
          <w:tcPr>
            <w:tcW w:w="3420" w:type="dxa"/>
            <w:shd w:val="clear" w:color="auto" w:fill="auto"/>
          </w:tcPr>
          <w:p w14:paraId="3609CBAD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D7804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18BE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1ABE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DC97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D5B0D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D27A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4180B5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76D26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71B6A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79996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2FE27B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B4716B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13E2B0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6D023F52" w14:textId="77777777" w:rsidTr="00AF7FE4">
        <w:tc>
          <w:tcPr>
            <w:tcW w:w="3420" w:type="dxa"/>
            <w:shd w:val="clear" w:color="auto" w:fill="auto"/>
          </w:tcPr>
          <w:p w14:paraId="4492F1B5" w14:textId="5B92CF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F8804" w14:textId="34D277AA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1E47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54E24" w14:textId="48604496" w:rsidR="00B70531" w:rsidRPr="007659D0" w:rsidRDefault="00B705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,778</w:t>
            </w:r>
          </w:p>
        </w:tc>
        <w:tc>
          <w:tcPr>
            <w:tcW w:w="270" w:type="dxa"/>
          </w:tcPr>
          <w:p w14:paraId="6AD3906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5854CD" w14:textId="58F0E260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A271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47AAFC4" w14:textId="4A43ACE4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119,394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B5C93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F45896" w14:textId="10BCDD1B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105,402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F728A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9DFE81B" w14:textId="61D47762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D858A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FCE00D2" w14:textId="7ED07857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302,446</w:t>
            </w:r>
          </w:p>
        </w:tc>
      </w:tr>
      <w:tr w:rsidR="00B70531" w:rsidRPr="007659D0" w14:paraId="7D3BA027" w14:textId="77777777" w:rsidTr="00AF7FE4">
        <w:tc>
          <w:tcPr>
            <w:tcW w:w="3420" w:type="dxa"/>
            <w:shd w:val="clear" w:color="auto" w:fill="auto"/>
          </w:tcPr>
          <w:p w14:paraId="0A440E20" w14:textId="1841F823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E934D" w14:textId="1F307342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DB3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7E30F" w14:textId="5F79EE19" w:rsidR="00B70531" w:rsidRPr="007659D0" w:rsidRDefault="00B705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9,004</w:t>
            </w:r>
          </w:p>
        </w:tc>
        <w:tc>
          <w:tcPr>
            <w:tcW w:w="270" w:type="dxa"/>
          </w:tcPr>
          <w:p w14:paraId="374EAFF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C221D9" w14:textId="78219866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970B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38662D1" w14:textId="2C86ECD9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53,899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89BE3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0526EF0" w14:textId="5C0072D2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16,846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76C0E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7D273D2" w14:textId="2DEC2360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B2115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D4FE61B" w14:textId="7EF47381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84,914</w:t>
            </w:r>
          </w:p>
        </w:tc>
      </w:tr>
      <w:tr w:rsidR="00B70531" w:rsidRPr="007659D0" w14:paraId="7EA21DD1" w14:textId="77777777" w:rsidTr="00AF7FE4">
        <w:tc>
          <w:tcPr>
            <w:tcW w:w="3420" w:type="dxa"/>
            <w:shd w:val="clear" w:color="auto" w:fill="auto"/>
          </w:tcPr>
          <w:p w14:paraId="737BEC3B" w14:textId="613AF90D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227B35" w14:textId="35C02FD1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D901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ED671" w14:textId="3140E198" w:rsidR="00B70531" w:rsidRPr="007659D0" w:rsidRDefault="00B705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  <w:vAlign w:val="bottom"/>
          </w:tcPr>
          <w:p w14:paraId="2CA59D7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95E392" w14:textId="2F595520" w:rsidR="00B70531" w:rsidRPr="007659D0" w:rsidRDefault="00B7053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84AF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5714B16" w14:textId="1A661ADB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(1,546)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5A64E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DDF0EB" w14:textId="3D4A6A99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(3,243)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70630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F92EC1D" w14:textId="6B80CF79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78EAB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D0DC5A" w14:textId="0607DBC9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(5,110)</w:t>
            </w:r>
          </w:p>
        </w:tc>
      </w:tr>
      <w:tr w:rsidR="00B70531" w:rsidRPr="007659D0" w14:paraId="73F5BC2D" w14:textId="77777777" w:rsidTr="00AF7FE4">
        <w:tc>
          <w:tcPr>
            <w:tcW w:w="3420" w:type="dxa"/>
            <w:shd w:val="clear" w:color="auto" w:fill="auto"/>
          </w:tcPr>
          <w:p w14:paraId="6E1C12BB" w14:textId="4B76D144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78559" w14:textId="407250CE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3731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2DEF9" w14:textId="23C24233" w:rsidR="00B70531" w:rsidRPr="007659D0" w:rsidRDefault="00B7053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20B0F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323B56" w14:textId="329E4397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B4E3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5B866" w14:textId="49BE9AED" w:rsidR="00B70531" w:rsidRPr="007659D0" w:rsidRDefault="00B70531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D0286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9C683" w14:textId="30EBD934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16F0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08EF" w14:textId="6CC841A0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29900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7B9F4" w14:textId="350A4132" w:rsidR="00B70531" w:rsidRPr="007659D0" w:rsidRDefault="00B7053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0531" w:rsidRPr="007659D0" w14:paraId="591F5FE0" w14:textId="77777777" w:rsidTr="00AF7FE4">
        <w:tc>
          <w:tcPr>
            <w:tcW w:w="3420" w:type="dxa"/>
            <w:shd w:val="clear" w:color="auto" w:fill="auto"/>
          </w:tcPr>
          <w:p w14:paraId="5F435825" w14:textId="5DC84FF1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67B2" w14:textId="0B088323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BF2D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7136" w14:textId="609B87C4" w:rsidR="00B70531" w:rsidRPr="007659D0" w:rsidRDefault="00B705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,751</w:t>
            </w:r>
          </w:p>
        </w:tc>
        <w:tc>
          <w:tcPr>
            <w:tcW w:w="270" w:type="dxa"/>
          </w:tcPr>
          <w:p w14:paraId="3FD3DA3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65EC5" w14:textId="49B450EE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E84A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F9BF" w14:textId="2591956D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171,747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D0F0A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F49A" w14:textId="5D1E3DB4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D3A6E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744B0" w14:textId="6C320AB0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D2DA1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4BEFB" w14:textId="56D0FC25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382,250</w:t>
            </w:r>
          </w:p>
        </w:tc>
      </w:tr>
      <w:tr w:rsidR="00B70531" w:rsidRPr="007659D0" w14:paraId="650D85B4" w14:textId="77777777" w:rsidTr="00AF7FE4">
        <w:tc>
          <w:tcPr>
            <w:tcW w:w="3420" w:type="dxa"/>
            <w:shd w:val="clear" w:color="auto" w:fill="auto"/>
          </w:tcPr>
          <w:p w14:paraId="1AA7E012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BD7EC" w14:textId="7D064FF2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75A3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CD5E2" w14:textId="3C213BB3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</w:t>
            </w:r>
            <w:r w:rsidR="00395D4B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0CE61A2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5A527" w14:textId="75628DDA" w:rsidR="00B70531" w:rsidRPr="007659D0" w:rsidRDefault="00600C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="00395D4B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DAD5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99003A0" w14:textId="25B20D9D" w:rsidR="00B70531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62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</w:t>
            </w:r>
            <w:r w:rsidR="002621FC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E7F83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22AA083" w14:textId="03067821" w:rsidR="00B70531" w:rsidRPr="007659D0" w:rsidRDefault="00600C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  <w:r w:rsidR="00DE0AD3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C9A7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39E3E51" w14:textId="6B8D4982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C96BA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4221D" w14:textId="1C1726BF" w:rsidR="00B70531" w:rsidRPr="007659D0" w:rsidRDefault="00600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2621FC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70531" w:rsidRPr="007659D0" w14:paraId="68144CB7" w14:textId="77777777" w:rsidTr="006C01B0">
        <w:tc>
          <w:tcPr>
            <w:tcW w:w="3420" w:type="dxa"/>
            <w:shd w:val="clear" w:color="auto" w:fill="auto"/>
          </w:tcPr>
          <w:p w14:paraId="5C50B5A6" w14:textId="48AA89A8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55870F" w14:textId="7FD70F84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B178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3528B" w14:textId="787B2EA4" w:rsidR="00B70531" w:rsidRPr="007659D0" w:rsidRDefault="00B7053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F25B9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AF7E94" w14:textId="092B97E4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7B06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568E6C" w14:textId="24F9D558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A2918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B524FB" w14:textId="1A8370DD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904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589BA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7585A38" w14:textId="66169D9F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89D62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EA999F" w14:textId="6D24B2EB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371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0531" w:rsidRPr="007659D0" w14:paraId="51598153" w14:textId="77777777" w:rsidTr="006C01B0">
        <w:tc>
          <w:tcPr>
            <w:tcW w:w="3420" w:type="dxa"/>
            <w:shd w:val="clear" w:color="auto" w:fill="auto"/>
          </w:tcPr>
          <w:p w14:paraId="693CE7B2" w14:textId="67B68D0B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1777F" w14:textId="19A93EFA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2293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2FF6A" w14:textId="36F95680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59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16</w:t>
            </w:r>
            <w:r w:rsidR="002621FC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7ADD4B5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2D89" w14:textId="5ED1EC8B" w:rsidR="00B70531" w:rsidRPr="007659D0" w:rsidRDefault="00600C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43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00</w:t>
            </w:r>
            <w:r w:rsidR="00395D4B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FAE0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3DA13" w14:textId="33491F0D" w:rsidR="00B70531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  <w:r w:rsidR="00B70531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621FC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91BFB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51E96" w14:textId="30F68E5A" w:rsidR="00B70531" w:rsidRPr="007659D0" w:rsidRDefault="00600C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114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="00DE0AD3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23219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0B3B" w14:textId="34C6E66C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349AB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F6458" w14:textId="036D151C" w:rsidR="00B70531" w:rsidRPr="007659D0" w:rsidRDefault="00600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440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03</w:t>
            </w:r>
            <w:r w:rsidR="002621FC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B70531" w:rsidRPr="007659D0" w14:paraId="40CEC2B0" w14:textId="77777777" w:rsidTr="00AF7FE4">
        <w:tc>
          <w:tcPr>
            <w:tcW w:w="3420" w:type="dxa"/>
            <w:shd w:val="clear" w:color="auto" w:fill="auto"/>
          </w:tcPr>
          <w:p w14:paraId="12CA42F8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7DDB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81831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F838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0B6321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78AC072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B2D7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E2D422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504E2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8D3028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152FD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D91E6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17114D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393C6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70531" w:rsidRPr="007659D0" w14:paraId="64D9C4EB" w14:textId="77777777" w:rsidTr="00AF7FE4">
        <w:tc>
          <w:tcPr>
            <w:tcW w:w="3420" w:type="dxa"/>
            <w:shd w:val="clear" w:color="auto" w:fill="auto"/>
          </w:tcPr>
          <w:p w14:paraId="75B34DA6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B6DA8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B602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D4F85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048B7B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50BDB11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F9A9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1B826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659B0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FA3D6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0137A8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650778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05E12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9AE1E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70531" w:rsidRPr="007659D0" w14:paraId="00167FFB" w14:textId="77777777" w:rsidTr="00AF7FE4">
        <w:tc>
          <w:tcPr>
            <w:tcW w:w="3420" w:type="dxa"/>
            <w:shd w:val="clear" w:color="auto" w:fill="auto"/>
          </w:tcPr>
          <w:p w14:paraId="3FF4D745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F35AF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59AF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6920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B5DEFE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3DC8B84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222F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214D0F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A0C4F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B1AEB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87B08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08B873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3CF9CA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EB991A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70531" w:rsidRPr="007659D0" w14:paraId="41F5745B" w14:textId="77777777" w:rsidTr="00AF7FE4">
        <w:tc>
          <w:tcPr>
            <w:tcW w:w="3420" w:type="dxa"/>
            <w:shd w:val="clear" w:color="auto" w:fill="auto"/>
          </w:tcPr>
          <w:p w14:paraId="227FAC7B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08B17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8DFB3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AB7D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F9C2EB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5B8FA5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69EAD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E62721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C013E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0C96C0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42F95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664C83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3629E2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9594D4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70531" w:rsidRPr="007659D0" w14:paraId="278FEDAE" w14:textId="77777777" w:rsidTr="00AF7FE4">
        <w:tc>
          <w:tcPr>
            <w:tcW w:w="3420" w:type="dxa"/>
            <w:shd w:val="clear" w:color="auto" w:fill="auto"/>
          </w:tcPr>
          <w:p w14:paraId="0910A3E1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BA80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B1F9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6C88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7CE7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7D6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BE8A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3081BA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1A24E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07356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983E5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19CFAA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48D18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A9B015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4A1F8C8A" w14:textId="77777777" w:rsidTr="00AF7FE4">
        <w:tc>
          <w:tcPr>
            <w:tcW w:w="3420" w:type="dxa"/>
            <w:shd w:val="clear" w:color="auto" w:fill="auto"/>
          </w:tcPr>
          <w:p w14:paraId="579DFC29" w14:textId="55EBD6CD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F837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34C8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B271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76D9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49B6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A1B2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2F85A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260D4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D8924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70388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34AC2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BDB87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5AE56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54267B7F" w14:textId="77777777" w:rsidTr="00AF7FE4">
        <w:tc>
          <w:tcPr>
            <w:tcW w:w="3420" w:type="dxa"/>
            <w:shd w:val="clear" w:color="auto" w:fill="auto"/>
          </w:tcPr>
          <w:p w14:paraId="375F6818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93204" w14:textId="510B2E14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0A05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C4F29E" w14:textId="0146D3A5" w:rsidR="00B70531" w:rsidRPr="007659D0" w:rsidRDefault="00B705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,173</w:t>
            </w:r>
          </w:p>
        </w:tc>
        <w:tc>
          <w:tcPr>
            <w:tcW w:w="270" w:type="dxa"/>
          </w:tcPr>
          <w:p w14:paraId="769C614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CBE60" w14:textId="3D76FC59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,058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642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7E3E79" w14:textId="7216C93F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148,972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2F84C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4A063B9C" w14:textId="215AC3BB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31,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042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299DA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1392ACB3" w14:textId="342D5718" w:rsidR="00B70531" w:rsidRPr="007659D0" w:rsidRDefault="00B7053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F8010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14B631F" w14:textId="376C6032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655,923 </w:t>
            </w:r>
          </w:p>
        </w:tc>
      </w:tr>
      <w:tr w:rsidR="00B70531" w:rsidRPr="007659D0" w14:paraId="210A2649" w14:textId="77777777" w:rsidTr="00AF7FE4">
        <w:tc>
          <w:tcPr>
            <w:tcW w:w="3420" w:type="dxa"/>
            <w:shd w:val="clear" w:color="auto" w:fill="auto"/>
          </w:tcPr>
          <w:p w14:paraId="635C8BCE" w14:textId="3A891461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C416A" w14:textId="1CA95959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668B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BBC27D" w14:textId="43CA8D05" w:rsidR="00B70531" w:rsidRPr="007659D0" w:rsidRDefault="00B705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021345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1BBE8" w14:textId="6C52B8AA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2860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D0B9C38" w14:textId="1303721A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39,331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74F1A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E6851D1" w14:textId="70212CD3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19,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177BD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6F6DACB" w14:textId="710BE72B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3488F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77692A" w14:textId="37398FBF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65,433</w:t>
            </w:r>
          </w:p>
        </w:tc>
      </w:tr>
      <w:tr w:rsidR="00B70531" w:rsidRPr="007659D0" w14:paraId="292B22DA" w14:textId="77777777" w:rsidTr="00AF7FE4">
        <w:tc>
          <w:tcPr>
            <w:tcW w:w="3420" w:type="dxa"/>
            <w:shd w:val="clear" w:color="auto" w:fill="auto"/>
          </w:tcPr>
          <w:p w14:paraId="1D6B7093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A77C4" w14:textId="2931E92A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1752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8B9BB" w14:textId="4C3FE63A" w:rsidR="00B70531" w:rsidRPr="007659D0" w:rsidRDefault="00B705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134,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173</w:t>
            </w:r>
          </w:p>
        </w:tc>
        <w:tc>
          <w:tcPr>
            <w:tcW w:w="270" w:type="dxa"/>
          </w:tcPr>
          <w:p w14:paraId="0959FCE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6CADB" w14:textId="47FD0563" w:rsidR="00B70531" w:rsidRPr="007659D0" w:rsidRDefault="00B705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19,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058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1173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462C9" w14:textId="1E856563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188,303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8E8FA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3927" w14:textId="5C11A10F" w:rsidR="00B70531" w:rsidRPr="007659D0" w:rsidRDefault="00B705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50,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827E4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4812D" w14:textId="1E42B56A" w:rsidR="00B70531" w:rsidRPr="007659D0" w:rsidRDefault="00B7053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4C8B8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11DA6" w14:textId="40AB0819" w:rsidR="00B70531" w:rsidRPr="007659D0" w:rsidRDefault="00B7053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721,356 </w:t>
            </w:r>
          </w:p>
        </w:tc>
      </w:tr>
      <w:tr w:rsidR="00B70531" w:rsidRPr="007659D0" w14:paraId="722B1AB0" w14:textId="77777777" w:rsidTr="00AF7FE4">
        <w:tc>
          <w:tcPr>
            <w:tcW w:w="3420" w:type="dxa"/>
            <w:shd w:val="clear" w:color="auto" w:fill="auto"/>
          </w:tcPr>
          <w:p w14:paraId="76E4CBDA" w14:textId="2F181ADB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D4F0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E6C1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052A9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0798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482848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25AF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08E3F1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D541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FD16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80DDC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88C6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BE5FE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1BB4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531" w:rsidRPr="007659D0" w14:paraId="4143C17D" w14:textId="77777777" w:rsidTr="006C01B0">
        <w:tc>
          <w:tcPr>
            <w:tcW w:w="3420" w:type="dxa"/>
            <w:shd w:val="clear" w:color="auto" w:fill="auto"/>
          </w:tcPr>
          <w:p w14:paraId="7AABC819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85228" w14:textId="03975814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318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491B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B7C4E6" w14:textId="784C0141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129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180958B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1271" w14:textId="51551AED" w:rsidR="00B70531" w:rsidRPr="007659D0" w:rsidRDefault="00600C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6535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F2805B9" w14:textId="70742336" w:rsidR="00B70531" w:rsidRPr="007659D0" w:rsidRDefault="00330D0D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131,603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70713B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DB4E9A8" w14:textId="7A657997" w:rsidR="00B70531" w:rsidRPr="007659D0" w:rsidRDefault="00330D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74AA60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16B8DE46" w14:textId="4DED543A" w:rsidR="00B70531" w:rsidRPr="007659D0" w:rsidRDefault="00600C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33DC2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9919667" w14:textId="225E950D" w:rsidR="00B70531" w:rsidRPr="007659D0" w:rsidRDefault="000827E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613,142</w:t>
            </w:r>
          </w:p>
        </w:tc>
      </w:tr>
      <w:tr w:rsidR="00B70531" w:rsidRPr="007659D0" w14:paraId="463D9839" w14:textId="77777777" w:rsidTr="006C01B0">
        <w:tc>
          <w:tcPr>
            <w:tcW w:w="3420" w:type="dxa"/>
            <w:shd w:val="clear" w:color="auto" w:fill="auto"/>
          </w:tcPr>
          <w:p w14:paraId="5F62AA9B" w14:textId="08915F1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7E01C" w14:textId="78E261A2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B70531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904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4C22A" w14:textId="5956A462" w:rsidR="00B70531" w:rsidRPr="007659D0" w:rsidRDefault="00B705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89C54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351CC" w14:textId="6BED3364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5E0B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9CBA680" w14:textId="0FF19F8D" w:rsidR="00B70531" w:rsidRPr="007659D0" w:rsidRDefault="00330D0D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63,479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BF4F4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A51E570" w14:textId="35F4FC4B" w:rsidR="00B70531" w:rsidRPr="007659D0" w:rsidRDefault="00330D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29,255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DBB07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10D703D" w14:textId="0D9692EF" w:rsidR="00B70531" w:rsidRPr="007659D0" w:rsidRDefault="00B705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97B80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67C3657" w14:textId="645AEE74" w:rsidR="00B70531" w:rsidRPr="007659D0" w:rsidRDefault="000827E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97,564</w:t>
            </w:r>
          </w:p>
        </w:tc>
      </w:tr>
      <w:tr w:rsidR="00B70531" w:rsidRPr="007659D0" w14:paraId="5369C6FA" w14:textId="77777777" w:rsidTr="00AF7FE4">
        <w:tc>
          <w:tcPr>
            <w:tcW w:w="3420" w:type="dxa"/>
            <w:shd w:val="clear" w:color="auto" w:fill="auto"/>
          </w:tcPr>
          <w:p w14:paraId="44059CC5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1825" w14:textId="224B3139" w:rsidR="00B70531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7107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F9AF2" w14:textId="1B9CD490" w:rsidR="00B70531" w:rsidRPr="007659D0" w:rsidRDefault="00600C6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129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647F71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DF7B55" w14:textId="4810DD0F" w:rsidR="00B70531" w:rsidRPr="007659D0" w:rsidRDefault="00600C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15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B527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71F88" w14:textId="325618F5" w:rsidR="00B70531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  <w:r w:rsidR="00B70531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173C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29AA9" w14:textId="44EDFF31" w:rsidR="00B70531" w:rsidRPr="007659D0" w:rsidRDefault="00600C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E446A6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70E84" w14:textId="2A2DD241" w:rsidR="00B70531" w:rsidRPr="007659D0" w:rsidRDefault="00600C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74D15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FEC51" w14:textId="71AE6D98" w:rsidR="00B70531" w:rsidRPr="007659D0" w:rsidRDefault="00600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710</w:t>
            </w:r>
            <w:r w:rsidR="00B70531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706</w:t>
            </w:r>
          </w:p>
        </w:tc>
      </w:tr>
    </w:tbl>
    <w:p w14:paraId="3D7394EF" w14:textId="1625575D" w:rsidR="00F9085C" w:rsidRPr="007659D0" w:rsidRDefault="00F9085C" w:rsidP="007D2605">
      <w:pPr>
        <w:pStyle w:val="BodyText2"/>
        <w:ind w:left="540"/>
        <w:rPr>
          <w:b/>
          <w:bCs/>
          <w:sz w:val="16"/>
          <w:szCs w:val="16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080"/>
        <w:gridCol w:w="247"/>
        <w:gridCol w:w="2003"/>
        <w:gridCol w:w="246"/>
        <w:gridCol w:w="1194"/>
        <w:gridCol w:w="246"/>
        <w:gridCol w:w="1374"/>
        <w:gridCol w:w="248"/>
        <w:gridCol w:w="1282"/>
      </w:tblGrid>
      <w:tr w:rsidR="00F9085C" w:rsidRPr="007659D0" w14:paraId="276747C2" w14:textId="77777777" w:rsidTr="003966A5">
        <w:trPr>
          <w:tblHeader/>
        </w:trPr>
        <w:tc>
          <w:tcPr>
            <w:tcW w:w="3420" w:type="dxa"/>
            <w:shd w:val="clear" w:color="auto" w:fill="auto"/>
          </w:tcPr>
          <w:p w14:paraId="61DE49C3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0" w:type="dxa"/>
            <w:gridSpan w:val="13"/>
            <w:shd w:val="clear" w:color="auto" w:fill="auto"/>
          </w:tcPr>
          <w:p w14:paraId="27C0B833" w14:textId="407FC8A3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9085C" w:rsidRPr="007659D0" w14:paraId="1DF176DE" w14:textId="77777777" w:rsidTr="003966A5">
        <w:trPr>
          <w:tblHeader/>
        </w:trPr>
        <w:tc>
          <w:tcPr>
            <w:tcW w:w="3420" w:type="dxa"/>
            <w:shd w:val="clear" w:color="auto" w:fill="auto"/>
          </w:tcPr>
          <w:p w14:paraId="40389F0A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DBCC1" w14:textId="3D3B1941" w:rsidR="004A1E18" w:rsidRPr="007659D0" w:rsidRDefault="004A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9618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6B0443E5" w14:textId="1523599D" w:rsidR="00F9085C" w:rsidRPr="007659D0" w:rsidRDefault="004A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D967D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2FB46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11E794F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208D1E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ถังบรรจุแก๊ส</w:t>
            </w:r>
          </w:p>
          <w:p w14:paraId="40D25AF7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br/>
              <w:t>อุปกรณ์แก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๊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89B5E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78FC7834" w14:textId="46EB7511" w:rsidR="00DF5FB3" w:rsidRPr="007659D0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A1E18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 เครื่องมือ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อุปกรณ์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ติดตั้ง และ </w:t>
            </w:r>
          </w:p>
          <w:p w14:paraId="3C6D6161" w14:textId="0831A1B9" w:rsidR="00F9085C" w:rsidRPr="007659D0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3DA639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1EA656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DFEB9D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25EAC9E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110748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95145D9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085C" w:rsidRPr="007659D0" w14:paraId="6284DD6C" w14:textId="77777777" w:rsidTr="003966A5">
        <w:trPr>
          <w:tblHeader/>
        </w:trPr>
        <w:tc>
          <w:tcPr>
            <w:tcW w:w="3420" w:type="dxa"/>
            <w:shd w:val="clear" w:color="auto" w:fill="auto"/>
          </w:tcPr>
          <w:p w14:paraId="5369DEBD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</w:tcPr>
          <w:p w14:paraId="1F92EC6D" w14:textId="77777777" w:rsidR="00F9085C" w:rsidRPr="007659D0" w:rsidRDefault="00F9085C">
            <w:pPr>
              <w:pStyle w:val="acctfourfigures"/>
              <w:tabs>
                <w:tab w:val="clear" w:pos="765"/>
                <w:tab w:val="left" w:pos="4750"/>
              </w:tabs>
              <w:spacing w:line="240" w:lineRule="atLeast"/>
              <w:ind w:left="4750"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9085C" w:rsidRPr="007659D0" w14:paraId="4FED681A" w14:textId="77777777" w:rsidTr="003966A5">
        <w:tc>
          <w:tcPr>
            <w:tcW w:w="3420" w:type="dxa"/>
            <w:shd w:val="clear" w:color="auto" w:fill="auto"/>
          </w:tcPr>
          <w:p w14:paraId="1E2F718C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3BE43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6BEDE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154322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D4C30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20A94C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0BBCF9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285D79BF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144D56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E79185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C65469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FA129B7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CA4F10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047DCC6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282" w:rsidRPr="007659D0" w14:paraId="23D1C3BA" w14:textId="77777777" w:rsidTr="003966A5">
        <w:tc>
          <w:tcPr>
            <w:tcW w:w="3420" w:type="dxa"/>
            <w:shd w:val="clear" w:color="auto" w:fill="auto"/>
          </w:tcPr>
          <w:p w14:paraId="687CB4DA" w14:textId="6D593FB5" w:rsidR="00A96282" w:rsidRPr="007659D0" w:rsidRDefault="00DC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600C6C" w:rsidRPr="007659D0">
              <w:rPr>
                <w:rFonts w:asciiTheme="majorBidi" w:hAnsiTheme="majorBidi"/>
                <w:sz w:val="30"/>
                <w:szCs w:val="30"/>
              </w:rPr>
              <w:t>1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Pr="007659D0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3305A9" w14:textId="4079B528" w:rsidR="00A96282" w:rsidRPr="007659D0" w:rsidRDefault="00A96282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30,946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CDE8A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22C2D" w14:textId="18279DB8" w:rsidR="00A96282" w:rsidRPr="007659D0" w:rsidRDefault="00A96282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21,941</w:t>
            </w:r>
          </w:p>
        </w:tc>
        <w:tc>
          <w:tcPr>
            <w:tcW w:w="270" w:type="dxa"/>
            <w:vAlign w:val="bottom"/>
          </w:tcPr>
          <w:p w14:paraId="66857E3B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488D01" w14:textId="42DA5BAF" w:rsidR="00A96282" w:rsidRPr="007659D0" w:rsidRDefault="00A96282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53,612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562499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4FC6D520" w14:textId="4DFC191F" w:rsidR="00A96282" w:rsidRPr="007659D0" w:rsidRDefault="00A96282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EB1AC6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B6ED1DA" w14:textId="5B5C9E37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18,040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7593AE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AAF3ADF" w14:textId="0B2E89A9" w:rsidR="00A96282" w:rsidRPr="007659D0" w:rsidRDefault="00A9628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F7273DA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4D328D2" w14:textId="1363DE88" w:rsidR="00A96282" w:rsidRPr="007659D0" w:rsidRDefault="00A96282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129,984</w:t>
            </w:r>
          </w:p>
        </w:tc>
      </w:tr>
      <w:tr w:rsidR="00A96282" w:rsidRPr="007659D0" w14:paraId="3F83E9F2" w14:textId="77777777" w:rsidTr="003966A5">
        <w:tc>
          <w:tcPr>
            <w:tcW w:w="3420" w:type="dxa"/>
            <w:shd w:val="clear" w:color="auto" w:fill="auto"/>
          </w:tcPr>
          <w:p w14:paraId="0727E205" w14:textId="4729B491" w:rsidR="00A96282" w:rsidRPr="007659D0" w:rsidRDefault="00A9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16814E" w14:textId="3FE31ABD" w:rsidR="00A96282" w:rsidRPr="007659D0" w:rsidRDefault="00A96282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B5C9D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CAD42" w14:textId="068598F5" w:rsidR="00A96282" w:rsidRPr="007659D0" w:rsidRDefault="00A9628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F759E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03AE4" w14:textId="4E49AFBE" w:rsidR="00A96282" w:rsidRPr="007659D0" w:rsidRDefault="00A96282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10067B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FD58BBA" w14:textId="7BE7E376" w:rsidR="00A96282" w:rsidRPr="007659D0" w:rsidRDefault="00A96282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5E3FE8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0C658E3" w14:textId="0A0E2519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4CB961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70B1EE" w14:textId="5BB1F40A" w:rsidR="00A96282" w:rsidRPr="007659D0" w:rsidRDefault="00A9628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66BC53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4536CDA" w14:textId="54EC1A2B" w:rsidR="00A96282" w:rsidRPr="007659D0" w:rsidRDefault="00A96282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A96282" w:rsidRPr="007659D0" w14:paraId="1672A249" w14:textId="77777777" w:rsidTr="003966A5">
        <w:tc>
          <w:tcPr>
            <w:tcW w:w="3420" w:type="dxa"/>
            <w:shd w:val="clear" w:color="auto" w:fill="auto"/>
          </w:tcPr>
          <w:p w14:paraId="494AFEB2" w14:textId="2600FA04" w:rsidR="00A96282" w:rsidRPr="007659D0" w:rsidRDefault="00A9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19C54F" w14:textId="00B4CB1A" w:rsidR="00A96282" w:rsidRPr="007659D0" w:rsidRDefault="00A96282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34EF3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E8A5A8" w14:textId="32E05201" w:rsidR="00A96282" w:rsidRPr="007659D0" w:rsidRDefault="00A96282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270" w:type="dxa"/>
            <w:vAlign w:val="bottom"/>
          </w:tcPr>
          <w:p w14:paraId="2D27EEA8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FB6797" w14:textId="62B6B49F" w:rsidR="00A96282" w:rsidRPr="007659D0" w:rsidRDefault="00A9628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C1ED6A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1CBDC22B" w14:textId="163C2F50" w:rsidR="00A96282" w:rsidRPr="007659D0" w:rsidRDefault="00A96282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CEAA1D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160E0BF" w14:textId="1DEFCF4E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9ABA6E" w14:textId="77777777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6EEECE6" w14:textId="13F0A281" w:rsidR="00A96282" w:rsidRPr="007659D0" w:rsidRDefault="00A9628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02EC6E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634E644" w14:textId="1196E710" w:rsidR="00A96282" w:rsidRPr="007659D0" w:rsidRDefault="00A96282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(1,524)</w:t>
            </w:r>
          </w:p>
        </w:tc>
      </w:tr>
      <w:tr w:rsidR="00A96282" w:rsidRPr="007659D0" w14:paraId="77719BF9" w14:textId="77777777" w:rsidTr="003966A5">
        <w:tc>
          <w:tcPr>
            <w:tcW w:w="3420" w:type="dxa"/>
            <w:shd w:val="clear" w:color="auto" w:fill="auto"/>
          </w:tcPr>
          <w:p w14:paraId="414E7C54" w14:textId="000D6655" w:rsidR="00A96282" w:rsidRPr="007659D0" w:rsidRDefault="00A9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48079" w14:textId="652B0D21" w:rsidR="00A96282" w:rsidRPr="007659D0" w:rsidRDefault="00A96282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1999D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2F1F62" w14:textId="3FA38D4B" w:rsidR="00A96282" w:rsidRPr="007659D0" w:rsidRDefault="00A9628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D3DC7A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BE011E" w14:textId="00705C14" w:rsidR="00A96282" w:rsidRPr="007659D0" w:rsidRDefault="00A96282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E312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D3CF717" w14:textId="718918F8" w:rsidR="00A96282" w:rsidRPr="007659D0" w:rsidRDefault="00A96282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E00720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B7DFAF7" w14:textId="338FDAA8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1B33F" w14:textId="77777777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1161F60" w14:textId="30C42816" w:rsidR="00A96282" w:rsidRPr="007659D0" w:rsidRDefault="00A9628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8BE7527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A11364" w14:textId="7042B1A6" w:rsidR="00A96282" w:rsidRPr="007659D0" w:rsidRDefault="00A96282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66A5" w:rsidRPr="007659D0" w14:paraId="03A88F41" w14:textId="77777777" w:rsidTr="003966A5">
        <w:tc>
          <w:tcPr>
            <w:tcW w:w="3420" w:type="dxa"/>
            <w:shd w:val="clear" w:color="auto" w:fill="auto"/>
          </w:tcPr>
          <w:p w14:paraId="5C798595" w14:textId="7B43C892" w:rsidR="00A96282" w:rsidRPr="007659D0" w:rsidRDefault="005B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69526" w14:textId="6A85AF65" w:rsidR="00A96282" w:rsidRPr="007659D0" w:rsidRDefault="00A96282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49B7C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DC53B" w14:textId="25A6A723" w:rsidR="00A96282" w:rsidRPr="007659D0" w:rsidRDefault="00A96282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31243277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B0C463" w14:textId="05669D58" w:rsidR="00A96282" w:rsidRPr="007659D0" w:rsidRDefault="00A96282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6AFCE8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51C2F" w14:textId="4CAEF237" w:rsidR="00A96282" w:rsidRPr="006A0F35" w:rsidRDefault="00A96282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0F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5,492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C710FD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3928D" w14:textId="6E8EF920" w:rsidR="00A96282" w:rsidRPr="007659D0" w:rsidRDefault="00A9628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7A007E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1B060" w14:textId="7DF835F6" w:rsidR="00A96282" w:rsidRPr="007659D0" w:rsidRDefault="00A9628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881B1B" w14:textId="77777777" w:rsidR="00A96282" w:rsidRPr="007659D0" w:rsidRDefault="00A962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84B88B" w14:textId="363B0997" w:rsidR="00A96282" w:rsidRPr="007659D0" w:rsidRDefault="00A96282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128,679</w:t>
            </w:r>
          </w:p>
        </w:tc>
      </w:tr>
      <w:tr w:rsidR="00B70531" w:rsidRPr="007659D0" w14:paraId="42D60795" w14:textId="77777777" w:rsidTr="003966A5">
        <w:tc>
          <w:tcPr>
            <w:tcW w:w="3420" w:type="dxa"/>
          </w:tcPr>
          <w:p w14:paraId="748C7385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38BD63" w14:textId="53D4042B" w:rsidR="00B70531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6536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7AB1D3" w14:textId="61A94589" w:rsidR="00B70531" w:rsidRPr="007659D0" w:rsidRDefault="00B705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4947D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C15905" w14:textId="35DD711C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811E4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D74A286" w14:textId="67E728AE" w:rsidR="00B70531" w:rsidRPr="007659D0" w:rsidRDefault="00600C6C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0F35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18</w:t>
            </w:r>
            <w:r w:rsidR="004B4AA0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8BE930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87DAF9A" w14:textId="0F346F8C" w:rsidR="00B70531" w:rsidRPr="007659D0" w:rsidRDefault="00B705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C686A1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27A69C" w14:textId="69A8149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2F532A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9963758" w14:textId="228E44F7" w:rsidR="00B70531" w:rsidRPr="007659D0" w:rsidRDefault="00600C6C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  <w:r w:rsidR="004B4AA0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B70531" w:rsidRPr="007659D0" w14:paraId="42344CC1" w14:textId="77777777" w:rsidTr="003966A5">
        <w:tc>
          <w:tcPr>
            <w:tcW w:w="3420" w:type="dxa"/>
          </w:tcPr>
          <w:p w14:paraId="198C61D3" w14:textId="17B898CF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91896F" w14:textId="3594654C" w:rsidR="00B70531" w:rsidRPr="007659D0" w:rsidRDefault="00B705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2407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0DB18" w14:textId="18FEF68B" w:rsidR="00B70531" w:rsidRPr="007659D0" w:rsidRDefault="00B705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61FFD6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A07F98" w14:textId="75B6A9FE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4BD5AB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2D50C6BB" w14:textId="1C5DFB86" w:rsidR="00B70531" w:rsidRPr="007659D0" w:rsidRDefault="00B70531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6A0F35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306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4C3F6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93E678A" w14:textId="7417C283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171BA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8CE60F" w14:textId="36201B70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6281C0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1187459" w14:textId="33DFF5D0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883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A0F35" w:rsidRPr="007659D0" w14:paraId="69D59609" w14:textId="77777777" w:rsidTr="003966A5">
        <w:tc>
          <w:tcPr>
            <w:tcW w:w="3420" w:type="dxa"/>
            <w:shd w:val="clear" w:color="auto" w:fill="auto"/>
          </w:tcPr>
          <w:p w14:paraId="6B715A75" w14:textId="690DD787" w:rsidR="006A0F35" w:rsidRPr="007659D0" w:rsidRDefault="006A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2C3E" w14:textId="40DE6A8A" w:rsidR="006A0F35" w:rsidRPr="007659D0" w:rsidRDefault="006A0F35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63C89" w14:textId="77777777" w:rsidR="006A0F35" w:rsidRPr="007659D0" w:rsidRDefault="006A0F3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D30E7" w14:textId="2FA9F5BE" w:rsidR="006A0F35" w:rsidRPr="007659D0" w:rsidRDefault="006A0F35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548A05A7" w14:textId="77777777" w:rsidR="006A0F35" w:rsidRPr="007659D0" w:rsidRDefault="006A0F3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BB8C" w14:textId="442FB6AD" w:rsidR="006A0F35" w:rsidRPr="007659D0" w:rsidRDefault="006A0F3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B2C892" w14:textId="77777777" w:rsidR="006A0F35" w:rsidRPr="007659D0" w:rsidRDefault="006A0F3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5534A" w14:textId="38D2495E" w:rsidR="006A0F35" w:rsidRPr="006A0F35" w:rsidRDefault="006A0F35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0F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5,368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193E4E" w14:textId="77777777" w:rsidR="006A0F35" w:rsidRPr="007659D0" w:rsidRDefault="006A0F3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8436E" w14:textId="6114A924" w:rsidR="006A0F35" w:rsidRPr="007659D0" w:rsidRDefault="006A0F3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BF87A3" w14:textId="77777777" w:rsidR="006A0F35" w:rsidRPr="007659D0" w:rsidRDefault="006A0F3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3464B" w14:textId="0A267C5C" w:rsidR="006A0F35" w:rsidRPr="007659D0" w:rsidRDefault="006A0F35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6C690F" w14:textId="77777777" w:rsidR="006A0F35" w:rsidRPr="007659D0" w:rsidRDefault="006A0F3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5F08" w14:textId="4466FD47" w:rsidR="006A0F35" w:rsidRPr="007659D0" w:rsidRDefault="006A0F35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3966A5" w:rsidRPr="007659D0" w14:paraId="768EFB2A" w14:textId="77777777" w:rsidTr="003966A5">
        <w:tc>
          <w:tcPr>
            <w:tcW w:w="3420" w:type="dxa"/>
            <w:shd w:val="clear" w:color="auto" w:fill="auto"/>
          </w:tcPr>
          <w:p w14:paraId="35C56EB0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32E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2718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A5A8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B02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EBB6A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CB4E4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7E92A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08E080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96C1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D45CD1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62B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4CE770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7A62E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01E610BB" w14:textId="77777777" w:rsidTr="003966A5">
        <w:tc>
          <w:tcPr>
            <w:tcW w:w="3420" w:type="dxa"/>
            <w:shd w:val="clear" w:color="auto" w:fill="auto"/>
          </w:tcPr>
          <w:p w14:paraId="5605BFCB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9BBA5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89584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CB0B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4F697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E4AD9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0E520B4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7124437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3E627D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55247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648E8C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CBD55DD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6940AA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8697CCF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73F0D915" w14:textId="77777777" w:rsidTr="003966A5">
        <w:tc>
          <w:tcPr>
            <w:tcW w:w="3420" w:type="dxa"/>
            <w:shd w:val="clear" w:color="auto" w:fill="auto"/>
          </w:tcPr>
          <w:p w14:paraId="19930457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A45E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E059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394F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6B161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FB46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F984E6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46C5A7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D6C105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8B7D573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84878D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50FFD8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73D03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07CA8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70932D27" w14:textId="77777777" w:rsidTr="003966A5">
        <w:tc>
          <w:tcPr>
            <w:tcW w:w="3420" w:type="dxa"/>
            <w:shd w:val="clear" w:color="auto" w:fill="auto"/>
          </w:tcPr>
          <w:p w14:paraId="07F6CC2B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34E4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F16FD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1EB42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B2CDA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473EC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ABFFE94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02961F14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32F54A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1F90C79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A6060B7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E6B0F65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3A5109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439AB7" w14:textId="77777777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37238C32" w14:textId="77777777" w:rsidTr="003966A5">
        <w:tc>
          <w:tcPr>
            <w:tcW w:w="3420" w:type="dxa"/>
            <w:shd w:val="clear" w:color="auto" w:fill="auto"/>
          </w:tcPr>
          <w:p w14:paraId="418D0AAB" w14:textId="77777777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F125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08E9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B2D04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DD7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E6D4D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840BBA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6C28F7F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07EC6F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060404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4CEF2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413CF7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0A5372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230045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531" w:rsidRPr="007659D0" w14:paraId="3789129B" w14:textId="77777777" w:rsidTr="003966A5">
        <w:tc>
          <w:tcPr>
            <w:tcW w:w="3420" w:type="dxa"/>
            <w:shd w:val="clear" w:color="auto" w:fill="auto"/>
          </w:tcPr>
          <w:p w14:paraId="69C6271D" w14:textId="3BD71B09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D77247" w14:textId="61B540C3" w:rsidR="00B70531" w:rsidRPr="007659D0" w:rsidRDefault="00B705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7F976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3A24D1" w14:textId="04D7D344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13,406</w:t>
            </w:r>
          </w:p>
        </w:tc>
        <w:tc>
          <w:tcPr>
            <w:tcW w:w="270" w:type="dxa"/>
          </w:tcPr>
          <w:p w14:paraId="5EA356F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4D2BDC" w14:textId="6C2741F8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34,294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86BB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46A232D" w14:textId="5079C1AB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D4564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AFFC9D3" w14:textId="3FFACFC1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13,838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EE752D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4120ACD" w14:textId="05C2CA2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3530F0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AA3588F" w14:textId="3A0FE1B6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65,752</w:t>
            </w:r>
          </w:p>
        </w:tc>
      </w:tr>
      <w:tr w:rsidR="00B70531" w:rsidRPr="007659D0" w14:paraId="0266488C" w14:textId="77777777" w:rsidTr="003966A5">
        <w:tc>
          <w:tcPr>
            <w:tcW w:w="3420" w:type="dxa"/>
            <w:shd w:val="clear" w:color="auto" w:fill="auto"/>
          </w:tcPr>
          <w:p w14:paraId="209BA80A" w14:textId="5AB282B3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A5869" w14:textId="21B3E48E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E6046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05D1B" w14:textId="66FB7F4A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270" w:type="dxa"/>
          </w:tcPr>
          <w:p w14:paraId="2EB0C26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1FC5D5" w14:textId="4A556AA3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F56E59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9970A5F" w14:textId="024DB193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75C7A2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B788BFC" w14:textId="5529B609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9F1F3C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57E0EBA" w14:textId="00E60E72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7A57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63093D" w14:textId="62090715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6,582</w:t>
            </w:r>
          </w:p>
        </w:tc>
      </w:tr>
      <w:tr w:rsidR="00B70531" w:rsidRPr="007659D0" w14:paraId="43A965E1" w14:textId="77777777" w:rsidTr="003966A5">
        <w:tc>
          <w:tcPr>
            <w:tcW w:w="3420" w:type="dxa"/>
            <w:shd w:val="clear" w:color="auto" w:fill="auto"/>
          </w:tcPr>
          <w:p w14:paraId="28F9DF1A" w14:textId="5BD6FD8C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0C3CA" w14:textId="2EFF5D3A" w:rsidR="00B70531" w:rsidRPr="007659D0" w:rsidRDefault="00B705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3D09B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6BB4E" w14:textId="745A7251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(282)</w:t>
            </w:r>
          </w:p>
        </w:tc>
        <w:tc>
          <w:tcPr>
            <w:tcW w:w="270" w:type="dxa"/>
            <w:vAlign w:val="bottom"/>
          </w:tcPr>
          <w:p w14:paraId="653C4F8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C34CEC" w14:textId="5A7B8FB4" w:rsidR="00B70531" w:rsidRPr="007659D0" w:rsidRDefault="00B7053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6AEEFF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15F90BD" w14:textId="591ED874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409647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AD1DFB0" w14:textId="5BAA72CF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7F17C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BF6FDB" w14:textId="5960BE73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32DA22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EE71F52" w14:textId="4BC3BC05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(1,227)</w:t>
            </w:r>
          </w:p>
        </w:tc>
      </w:tr>
      <w:tr w:rsidR="00B70531" w:rsidRPr="007659D0" w14:paraId="24CE5F0C" w14:textId="77777777" w:rsidTr="003966A5">
        <w:tc>
          <w:tcPr>
            <w:tcW w:w="3420" w:type="dxa"/>
            <w:shd w:val="clear" w:color="auto" w:fill="auto"/>
          </w:tcPr>
          <w:p w14:paraId="54B64174" w14:textId="1722A3CD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9DB60" w14:textId="38AE5407" w:rsidR="00B70531" w:rsidRPr="007659D0" w:rsidRDefault="00B705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1E2B9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3759A" w14:textId="60300346" w:rsidR="00B70531" w:rsidRPr="007659D0" w:rsidRDefault="00B705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0356BC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234735" w14:textId="1E53DF84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6F6876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7075726" w14:textId="684C69BB" w:rsidR="00B70531" w:rsidRPr="007659D0" w:rsidRDefault="00B70531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A7364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CDB1E95" w14:textId="2FAF2572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31289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EE5F5A" w14:textId="3FA47687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CCD244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CAB5AFD" w14:textId="4C751941" w:rsidR="00B70531" w:rsidRPr="007659D0" w:rsidRDefault="00B7053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66A5" w:rsidRPr="007659D0" w14:paraId="5B8A3C19" w14:textId="77777777" w:rsidTr="003966A5">
        <w:tc>
          <w:tcPr>
            <w:tcW w:w="3420" w:type="dxa"/>
            <w:shd w:val="clear" w:color="auto" w:fill="auto"/>
          </w:tcPr>
          <w:p w14:paraId="1C211F9C" w14:textId="3FE5401A" w:rsidR="00B70531" w:rsidRPr="007659D0" w:rsidRDefault="00B7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66BC1" w14:textId="15FB8543" w:rsidR="00B70531" w:rsidRPr="007659D0" w:rsidRDefault="00B7053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09AEB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3C7A4" w14:textId="6D34157B" w:rsidR="00B70531" w:rsidRPr="007659D0" w:rsidRDefault="00B7053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14,496</w:t>
            </w:r>
          </w:p>
        </w:tc>
        <w:tc>
          <w:tcPr>
            <w:tcW w:w="270" w:type="dxa"/>
          </w:tcPr>
          <w:p w14:paraId="266EC71B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D927A9" w14:textId="02290E17" w:rsidR="00B70531" w:rsidRPr="007659D0" w:rsidRDefault="00B7053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D3317E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EAA55" w14:textId="7C0E4C50" w:rsidR="00B70531" w:rsidRPr="007659D0" w:rsidRDefault="00B70531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795D83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5543D" w14:textId="4B928F9A" w:rsidR="00B70531" w:rsidRPr="007659D0" w:rsidRDefault="00B7053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7D8659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C42C" w14:textId="509BDF23" w:rsidR="00B70531" w:rsidRPr="007659D0" w:rsidRDefault="00B7053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4D9C88" w14:textId="77777777" w:rsidR="00B70531" w:rsidRPr="007659D0" w:rsidRDefault="00B705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F15C" w14:textId="06CC138A" w:rsidR="00B70531" w:rsidRPr="007659D0" w:rsidRDefault="00B7053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71,107</w:t>
            </w:r>
          </w:p>
        </w:tc>
      </w:tr>
      <w:tr w:rsidR="00DB1EED" w:rsidRPr="007659D0" w14:paraId="004CEDC1" w14:textId="77777777" w:rsidTr="003966A5">
        <w:tc>
          <w:tcPr>
            <w:tcW w:w="3420" w:type="dxa"/>
            <w:shd w:val="clear" w:color="auto" w:fill="auto"/>
          </w:tcPr>
          <w:p w14:paraId="299A8A93" w14:textId="0AF56BCE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C2FDA0" w14:textId="6DDBBDCD" w:rsidR="00DB1EED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89CE5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7D8C2" w14:textId="23B22FCD" w:rsidR="00DB1EED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DB1EED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19433C9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8CDA4" w14:textId="3F41C875" w:rsidR="00DB1EED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DB1EED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06</w:t>
            </w:r>
            <w:r w:rsidR="00DB4D52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75E36C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21A26DB8" w14:textId="0BC90514" w:rsidR="00DB1EED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  <w:r w:rsidR="00DB4D52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57EA4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C2CB95" w14:textId="127B4A8B" w:rsidR="00DB1EED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08D24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7865CE" w14:textId="4BE09D2B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67284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C41455" w14:textId="4E6537C9" w:rsidR="00DB1EED" w:rsidRPr="007659D0" w:rsidRDefault="00600C6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DB1EED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740</w:t>
            </w:r>
          </w:p>
        </w:tc>
      </w:tr>
      <w:tr w:rsidR="00DB1EED" w:rsidRPr="007659D0" w14:paraId="34EC30A8" w14:textId="77777777" w:rsidTr="003966A5">
        <w:tc>
          <w:tcPr>
            <w:tcW w:w="3420" w:type="dxa"/>
            <w:shd w:val="clear" w:color="auto" w:fill="auto"/>
          </w:tcPr>
          <w:p w14:paraId="12E84BD8" w14:textId="0BB2313D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B25AAF" w14:textId="5BA62096" w:rsidR="00DB1EED" w:rsidRPr="007659D0" w:rsidRDefault="00DB1EE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DD4C5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E88AAB" w14:textId="0F3CF922" w:rsidR="00DB1EED" w:rsidRPr="007659D0" w:rsidRDefault="00DB1EE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1C9AC3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6A001C" w14:textId="5646E19A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9300C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C917429" w14:textId="6177BCB0" w:rsidR="00DB1EED" w:rsidRPr="007659D0" w:rsidRDefault="00DB1EED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2226A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30E83F" w14:textId="3F585498" w:rsidR="00DB1EED" w:rsidRPr="007659D0" w:rsidRDefault="00DB1E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4A9918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BE0103F" w14:textId="614000F5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DC3B9E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4E80A9E" w14:textId="57E33E09" w:rsidR="00DB1EED" w:rsidRPr="007659D0" w:rsidRDefault="00DB1EE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880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966A5" w:rsidRPr="007659D0" w14:paraId="38E1951E" w14:textId="77777777" w:rsidTr="003966A5">
        <w:tc>
          <w:tcPr>
            <w:tcW w:w="3420" w:type="dxa"/>
            <w:shd w:val="clear" w:color="auto" w:fill="auto"/>
          </w:tcPr>
          <w:p w14:paraId="64136E07" w14:textId="1830C069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0E9F1" w14:textId="216912AF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BB5DD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CCE07" w14:textId="131CD76D" w:rsidR="00DB1EED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15</w:t>
            </w:r>
            <w:r w:rsidR="00DB1EED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4E48CE5D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1AE3C" w14:textId="5FD2F31B" w:rsidR="00DB1EED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40</w:t>
            </w:r>
            <w:r w:rsidR="00DB1EED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DB4D52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261594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6AA2E" w14:textId="299BFCE2" w:rsidR="00DB1EED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DB1EED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  <w:r w:rsidR="00DB4D52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8B7143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50D48" w14:textId="3A07C40C" w:rsidR="00DB1EED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DB1EED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5B3309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BCBA" w14:textId="53652E3D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872315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D31B" w14:textId="0B784FB7" w:rsidR="00DB1EED" w:rsidRPr="007659D0" w:rsidRDefault="00600C6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</w:t>
            </w:r>
            <w:r w:rsidR="00DB1EED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967</w:t>
            </w:r>
          </w:p>
        </w:tc>
      </w:tr>
      <w:tr w:rsidR="003966A5" w:rsidRPr="007659D0" w14:paraId="2ACA72BD" w14:textId="77777777" w:rsidTr="003966A5">
        <w:tc>
          <w:tcPr>
            <w:tcW w:w="3420" w:type="dxa"/>
            <w:shd w:val="clear" w:color="auto" w:fill="auto"/>
          </w:tcPr>
          <w:p w14:paraId="5857E0EF" w14:textId="70B80F90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D14A1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ED3C3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71D0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6EBE4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644D91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006EF1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D0764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015A46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10C32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6D88B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1E6CA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C9F89DC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726C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EED" w:rsidRPr="007659D0" w14:paraId="04BA836C" w14:textId="77777777" w:rsidTr="003966A5">
        <w:tc>
          <w:tcPr>
            <w:tcW w:w="3420" w:type="dxa"/>
            <w:shd w:val="clear" w:color="auto" w:fill="auto"/>
          </w:tcPr>
          <w:p w14:paraId="7AEAC099" w14:textId="77777777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EBA911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C1B1D6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D05593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EBC0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40EA0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A1DCDA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3A27108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D737F0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89F1F2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1378C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0D360C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DF41CE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9EC2E56" w14:textId="77777777" w:rsidR="00DB1EED" w:rsidRPr="007659D0" w:rsidRDefault="00DB1EE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E18" w:rsidRPr="007659D0" w14:paraId="2DB26FBC" w14:textId="77777777" w:rsidTr="00165BB6">
        <w:tc>
          <w:tcPr>
            <w:tcW w:w="3420" w:type="dxa"/>
            <w:shd w:val="clear" w:color="auto" w:fill="auto"/>
          </w:tcPr>
          <w:p w14:paraId="0CDAF728" w14:textId="77777777" w:rsidR="004A1E18" w:rsidRPr="007659D0" w:rsidRDefault="004A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863B7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26476F" w14:textId="77777777" w:rsidR="004A1E18" w:rsidRPr="007659D0" w:rsidRDefault="004A1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F5301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0137F" w14:textId="77777777" w:rsidR="004A1E18" w:rsidRPr="007659D0" w:rsidRDefault="004A1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A8C994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49EF76" w14:textId="77777777" w:rsidR="004A1E18" w:rsidRPr="007659D0" w:rsidRDefault="004A1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16743A4B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ECFA1C" w14:textId="77777777" w:rsidR="004A1E18" w:rsidRPr="007659D0" w:rsidRDefault="004A1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543B3C1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53B3B5" w14:textId="77777777" w:rsidR="004A1E18" w:rsidRPr="007659D0" w:rsidRDefault="004A1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21C9E6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24B374D" w14:textId="77777777" w:rsidR="004A1E18" w:rsidRPr="007659D0" w:rsidRDefault="004A1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A955388" w14:textId="77777777" w:rsidR="004A1E18" w:rsidRPr="007659D0" w:rsidRDefault="004A1E1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EED" w:rsidRPr="007659D0" w14:paraId="571FD151" w14:textId="77777777" w:rsidTr="003966A5">
        <w:tc>
          <w:tcPr>
            <w:tcW w:w="3420" w:type="dxa"/>
            <w:shd w:val="clear" w:color="auto" w:fill="auto"/>
          </w:tcPr>
          <w:p w14:paraId="71554945" w14:textId="77777777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8CCAE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12FB6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9046BD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69088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3A35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6F57FD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068F750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887703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64A8B2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C9219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19C60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CF4BF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A236DE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EED" w:rsidRPr="007659D0" w14:paraId="5AA55B32" w14:textId="77777777" w:rsidTr="003966A5">
        <w:tc>
          <w:tcPr>
            <w:tcW w:w="3420" w:type="dxa"/>
            <w:shd w:val="clear" w:color="auto" w:fill="auto"/>
          </w:tcPr>
          <w:p w14:paraId="7AADF520" w14:textId="1C865834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1D19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3AA7D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E03C46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5327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1E657D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2826D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E676D1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D1A4F0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5B1560A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3EA915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E9503C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B80430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485589E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EED" w:rsidRPr="007659D0" w14:paraId="65D02F27" w14:textId="77777777" w:rsidTr="003966A5">
        <w:tc>
          <w:tcPr>
            <w:tcW w:w="3420" w:type="dxa"/>
            <w:shd w:val="clear" w:color="auto" w:fill="auto"/>
          </w:tcPr>
          <w:p w14:paraId="14A8770A" w14:textId="1871B5BB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14:paraId="1DEB875D" w14:textId="45BF414D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26,487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4AE4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E1204" w14:textId="044EBADB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6,881</w:t>
            </w:r>
          </w:p>
        </w:tc>
        <w:tc>
          <w:tcPr>
            <w:tcW w:w="270" w:type="dxa"/>
          </w:tcPr>
          <w:p w14:paraId="4255D6A1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7BAA6" w14:textId="0119013C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16,251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6067A5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7474E9CC" w14:textId="39A09BFE" w:rsidR="00DB1EED" w:rsidRPr="007659D0" w:rsidRDefault="00DB1EED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917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A348A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7FE6EAC" w14:textId="038F8B4B" w:rsidR="00DB1EED" w:rsidRPr="007659D0" w:rsidRDefault="00DB1E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32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87C79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FFC0C71" w14:textId="7D5D4064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7626C3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46B9ED44" w14:textId="1F456085" w:rsidR="00DB1EED" w:rsidRPr="007659D0" w:rsidRDefault="00DB1EE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50,568 </w:t>
            </w:r>
          </w:p>
        </w:tc>
      </w:tr>
      <w:tr w:rsidR="003966A5" w:rsidRPr="007659D0" w14:paraId="0D2A0A71" w14:textId="77777777" w:rsidTr="003966A5">
        <w:tc>
          <w:tcPr>
            <w:tcW w:w="3420" w:type="dxa"/>
            <w:shd w:val="clear" w:color="auto" w:fill="auto"/>
          </w:tcPr>
          <w:p w14:paraId="7EADE91E" w14:textId="36455D4A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D53110" w14:textId="385D1FB4" w:rsidR="00DB1EED" w:rsidRPr="007659D0" w:rsidRDefault="00DB1E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4,194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814B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D0A673" w14:textId="052198A0" w:rsidR="00DB1EED" w:rsidRPr="007659D0" w:rsidRDefault="00DB1EE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28E530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532A6" w14:textId="2CE899CA" w:rsidR="00DB1EED" w:rsidRPr="007659D0" w:rsidRDefault="00DB1E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5001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</w:tcPr>
          <w:p w14:paraId="0B2160E1" w14:textId="00F4D725" w:rsidR="00DB1EED" w:rsidRPr="007659D0" w:rsidRDefault="00DB1EED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E4838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F7553D3" w14:textId="1177DCA3" w:rsidR="00DB1EED" w:rsidRPr="007659D0" w:rsidRDefault="00DB1E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2,810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1DAA6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4202391" w14:textId="538CACBB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130D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8BB86AA" w14:textId="52644E69" w:rsidR="00DB1EED" w:rsidRPr="007659D0" w:rsidRDefault="00DB1EE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7,004 </w:t>
            </w:r>
          </w:p>
        </w:tc>
      </w:tr>
      <w:tr w:rsidR="003966A5" w:rsidRPr="007659D0" w14:paraId="4812369C" w14:textId="77777777" w:rsidTr="003966A5">
        <w:tc>
          <w:tcPr>
            <w:tcW w:w="3420" w:type="dxa"/>
            <w:shd w:val="clear" w:color="auto" w:fill="auto"/>
          </w:tcPr>
          <w:p w14:paraId="20DF4CFF" w14:textId="77777777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9921A" w14:textId="25DE53A1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30,681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6C383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77127" w14:textId="40076A5C" w:rsidR="00DB1EED" w:rsidRPr="007659D0" w:rsidRDefault="00DB1EE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6,881 </w:t>
            </w:r>
          </w:p>
        </w:tc>
        <w:tc>
          <w:tcPr>
            <w:tcW w:w="270" w:type="dxa"/>
          </w:tcPr>
          <w:p w14:paraId="348CA2A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9F249" w14:textId="3EADFA21" w:rsidR="00DB1EED" w:rsidRPr="007659D0" w:rsidRDefault="00DB1E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16,251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E0A4C6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E19FE" w14:textId="44B10B83" w:rsidR="00DB1EED" w:rsidRPr="007659D0" w:rsidRDefault="00DB1EED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917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80BD9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B774C" w14:textId="229FD060" w:rsidR="00DB1EED" w:rsidRPr="007659D0" w:rsidRDefault="00DB1E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2,842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2C7501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16B67" w14:textId="570B87AD" w:rsidR="00DB1EED" w:rsidRPr="007659D0" w:rsidRDefault="00DB1E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D1FF32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80484" w14:textId="4C33EBCD" w:rsidR="00DB1EED" w:rsidRPr="007659D0" w:rsidRDefault="00DB1EE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57,572 </w:t>
            </w:r>
          </w:p>
        </w:tc>
      </w:tr>
      <w:tr w:rsidR="003966A5" w:rsidRPr="007659D0" w14:paraId="7BFC209B" w14:textId="77777777" w:rsidTr="003966A5">
        <w:tc>
          <w:tcPr>
            <w:tcW w:w="3420" w:type="dxa"/>
            <w:shd w:val="clear" w:color="auto" w:fill="auto"/>
          </w:tcPr>
          <w:p w14:paraId="7DC5E5C5" w14:textId="3BA20F91" w:rsidR="00DB1EED" w:rsidRPr="007659D0" w:rsidRDefault="00DB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CB45F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07973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F021E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21901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95ECA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A52388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0CFDB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42C7EA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6787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C61EA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50681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F375B0E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CF9E8" w14:textId="77777777" w:rsidR="00DB1EED" w:rsidRPr="007659D0" w:rsidRDefault="00DB1E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4FA" w:rsidRPr="007659D0" w14:paraId="518FAFDB" w14:textId="77777777" w:rsidTr="003966A5">
        <w:tc>
          <w:tcPr>
            <w:tcW w:w="3420" w:type="dxa"/>
            <w:shd w:val="clear" w:color="auto" w:fill="auto"/>
          </w:tcPr>
          <w:p w14:paraId="127BC6BC" w14:textId="77777777" w:rsidR="000B54FA" w:rsidRPr="007659D0" w:rsidRDefault="000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14:paraId="3183C77B" w14:textId="347AD7E8" w:rsidR="000B54FA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26</w:t>
            </w:r>
            <w:r w:rsidR="000B54F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49</w:t>
            </w:r>
            <w:r w:rsidR="00DB4D52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88177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DB8C85" w14:textId="59929C5B" w:rsidR="000B54FA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0B54F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13AA9F70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34C5B" w14:textId="245342A4" w:rsidR="000B54FA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="000B54F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84E92B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65F1F39B" w14:textId="210AC561" w:rsidR="000B54FA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1B6B1C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4CE8D6EE" w14:textId="3126C87B" w:rsidR="000B54FA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8A466C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2BC6E89" w14:textId="1EBE339A" w:rsidR="000B54FA" w:rsidRPr="007659D0" w:rsidRDefault="000B54F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E93452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A88EA41" w14:textId="620552AE" w:rsidR="000B54FA" w:rsidRPr="007659D0" w:rsidRDefault="00600C6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  <w:r w:rsidR="000B54F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="00B1334F"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3966A5" w:rsidRPr="007659D0" w14:paraId="08860513" w14:textId="77777777" w:rsidTr="003966A5">
        <w:tc>
          <w:tcPr>
            <w:tcW w:w="3420" w:type="dxa"/>
            <w:shd w:val="clear" w:color="auto" w:fill="auto"/>
          </w:tcPr>
          <w:p w14:paraId="105A4226" w14:textId="77777777" w:rsidR="000B54FA" w:rsidRPr="007659D0" w:rsidRDefault="000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85A42" w14:textId="5B1F4774" w:rsidR="000B54FA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0B54F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877E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9CDCF" w14:textId="667C7089" w:rsidR="000B54FA" w:rsidRPr="007659D0" w:rsidRDefault="000B54F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493A4B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E1CA6" w14:textId="4EF613A2" w:rsidR="000B54FA" w:rsidRPr="007659D0" w:rsidRDefault="000B54F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DD822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</w:tcPr>
          <w:p w14:paraId="4349634C" w14:textId="515BFBDA" w:rsidR="000B54FA" w:rsidRPr="007659D0" w:rsidRDefault="000B54FA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73375E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6C200C67" w14:textId="0F95E997" w:rsidR="000B54FA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B54FA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88C3FB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DD331B3" w14:textId="6292633C" w:rsidR="000B54FA" w:rsidRPr="007659D0" w:rsidRDefault="000B54F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67EBD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1D8E2EA" w14:textId="4A6A1942" w:rsidR="000B54FA" w:rsidRPr="007659D0" w:rsidRDefault="000B54F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5,878</w:t>
            </w:r>
          </w:p>
        </w:tc>
      </w:tr>
      <w:tr w:rsidR="003966A5" w:rsidRPr="007659D0" w14:paraId="29723C94" w14:textId="77777777" w:rsidTr="003966A5">
        <w:tc>
          <w:tcPr>
            <w:tcW w:w="3420" w:type="dxa"/>
            <w:shd w:val="clear" w:color="auto" w:fill="auto"/>
          </w:tcPr>
          <w:p w14:paraId="187D6A1E" w14:textId="77777777" w:rsidR="000B54FA" w:rsidRPr="007659D0" w:rsidRDefault="000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CCDED" w14:textId="760624B6" w:rsidR="000B54FA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30</w:t>
            </w:r>
            <w:r w:rsidR="000B54FA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39</w:t>
            </w:r>
            <w:r w:rsidR="00DB4D52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4CC72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18F6" w14:textId="0242B071" w:rsidR="000B54FA" w:rsidRPr="007659D0" w:rsidRDefault="00600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0B54FA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6AAE969E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D511FA" w14:textId="27D1DC49" w:rsidR="000B54FA" w:rsidRPr="007659D0" w:rsidRDefault="00600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13</w:t>
            </w:r>
            <w:r w:rsidR="000B54FA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1F70D8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9042F" w14:textId="5517915B" w:rsidR="000B54FA" w:rsidRPr="007659D0" w:rsidRDefault="00600C6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624057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B051A" w14:textId="454E8A81" w:rsidR="000B54FA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0B54FA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0F7276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71CAB" w14:textId="4EBC4B95" w:rsidR="000B54FA" w:rsidRPr="007659D0" w:rsidRDefault="000B54F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039314" w14:textId="77777777" w:rsidR="000B54FA" w:rsidRPr="007659D0" w:rsidRDefault="000B54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0A2" w14:textId="06FE838F" w:rsidR="000B54FA" w:rsidRPr="007659D0" w:rsidRDefault="00600C6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52</w:t>
            </w:r>
            <w:r w:rsidR="000B54FA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02</w:t>
            </w:r>
            <w:r w:rsidR="00B1334F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</w:tbl>
    <w:p w14:paraId="6A43C2C6" w14:textId="77777777" w:rsidR="00082F96" w:rsidRPr="007659D0" w:rsidRDefault="00082F96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  <w:sectPr w:rsidR="00082F96" w:rsidRPr="007659D0" w:rsidSect="00890E41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861A88A" w14:textId="5C973F4B" w:rsidR="007A7065" w:rsidRPr="007659D0" w:rsidRDefault="007A7065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31 </w:t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ธันวาคม </w:t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256</w:t>
      </w:r>
      <w:r w:rsidR="00A96282"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4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มีจำนวน</w:t>
      </w:r>
      <w:r w:rsidR="000B54FA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128.14</w:t>
      </w:r>
      <w:r w:rsidR="003D0CCB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ล้านบาท และ </w:t>
      </w:r>
      <w:r w:rsidR="000B54FA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>9.86</w:t>
      </w:r>
      <w:r w:rsidR="008F13C8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ล้านบาท ตามลำดับ 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(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256</w:t>
      </w:r>
      <w:r w:rsidR="00A9628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3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: </w:t>
      </w:r>
      <w:r w:rsidR="00A9628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111.97 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ล้านบาท และ </w:t>
      </w:r>
      <w:r w:rsidR="00A743A3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1</w:t>
      </w:r>
      <w:r w:rsidR="00A9628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5</w:t>
      </w:r>
      <w:r w:rsidR="00A743A3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.</w:t>
      </w:r>
      <w:r w:rsidR="00A9628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68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ED5526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ตามลำดับ</w:t>
      </w:r>
      <w:r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) </w:t>
      </w:r>
    </w:p>
    <w:p w14:paraId="1AF1C6A6" w14:textId="485E82C1" w:rsidR="00272D9A" w:rsidRPr="007659D0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CCB05A5" w14:textId="23FA6831" w:rsidR="00272D9A" w:rsidRPr="007659D0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ณ วันที่ </w:t>
      </w:r>
      <w:r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31 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ธันวาคม </w:t>
      </w:r>
      <w:r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>256</w:t>
      </w:r>
      <w:r w:rsidR="007C315B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>4</w:t>
      </w:r>
      <w:r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กลุ่มบริษัท</w:t>
      </w:r>
      <w:r w:rsidR="006156C3"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และบริษัท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ได้นำที่ดิน</w:t>
      </w:r>
      <w:r w:rsidR="00E7697F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E7697F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อาคารและอุปกรณ์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ซึ่งมีมูลค่าตามบัญชีสุทธิ </w:t>
      </w:r>
      <w:r w:rsidR="00F64644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>522.77</w:t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</w:t>
      </w:r>
      <w:r w:rsidR="006156C3"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และ</w:t>
      </w:r>
      <w:r w:rsidR="009F6FA8"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32.77 </w:t>
      </w:r>
      <w:r w:rsidR="006156C3"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(</w:t>
      </w:r>
      <w:r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256</w:t>
      </w:r>
      <w:r w:rsidR="007C315B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3</w:t>
      </w:r>
      <w:r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: </w:t>
      </w:r>
      <w:r w:rsidR="00FF002A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376.18</w:t>
      </w:r>
      <w:r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</w:t>
      </w:r>
      <w:r w:rsidR="00DE44F6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 xml:space="preserve"> และ </w:t>
      </w:r>
      <w:r w:rsidR="00DE44F6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3</w:t>
      </w:r>
      <w:r w:rsidR="007C315B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3</w:t>
      </w:r>
      <w:r w:rsidR="00DE44F6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.</w:t>
      </w:r>
      <w:r w:rsidR="007C315B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48</w:t>
      </w:r>
      <w:r w:rsidR="00DE44F6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="00DE44F6"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7659D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)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="006F7615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br/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สัญญาซื้อขายเงินตราต่างประเทศล่วงหน้า และเงินกู้ยืมระยะยาวจากธนาคาร</w:t>
      </w:r>
    </w:p>
    <w:p w14:paraId="48CBC00A" w14:textId="4B930A09" w:rsidR="00272D9A" w:rsidRPr="007659D0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2BA0001" w14:textId="75A1205B" w:rsidR="00082F96" w:rsidRPr="007659D0" w:rsidRDefault="002B78D5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bookmarkStart w:id="6" w:name="_Hlk39579293"/>
      <w:r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="00082F96"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31 </w:t>
      </w:r>
      <w:r w:rsidR="00082F96" w:rsidRPr="007659D0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ธันวาคม </w:t>
      </w:r>
      <w:r w:rsidR="00082F96" w:rsidRPr="007659D0">
        <w:rPr>
          <w:rFonts w:ascii="Angsana New" w:hAnsi="Angsana New" w:cs="Angsana New" w:hint="cs"/>
          <w:color w:val="auto"/>
          <w:spacing w:val="-4"/>
          <w:sz w:val="30"/>
          <w:szCs w:val="30"/>
          <w:lang w:val="en-GB"/>
        </w:rPr>
        <w:t>256</w:t>
      </w:r>
      <w:r w:rsidR="007C315B" w:rsidRPr="007659D0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4</w:t>
      </w:r>
      <w:r w:rsidR="00082F96" w:rsidRPr="007659D0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 ได้เกิดการด้อยค่าจำนวน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="00FF002A" w:rsidRPr="007659D0">
        <w:rPr>
          <w:rFonts w:ascii="Angsana New" w:hAnsi="Angsana New" w:cs="Angsana New"/>
          <w:color w:val="auto"/>
          <w:sz w:val="30"/>
          <w:szCs w:val="30"/>
          <w:lang w:val="en-GB"/>
        </w:rPr>
        <w:t>22.48</w:t>
      </w:r>
      <w:r w:rsidR="003D0AED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ล้านบาท</w:t>
      </w:r>
      <w:r w:rsidR="003D0AED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</w:t>
      </w:r>
      <w:r w:rsidR="003D0CCB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(256</w:t>
      </w:r>
      <w:r w:rsidR="007C315B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3</w:t>
      </w:r>
      <w:r w:rsidR="003D0CCB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22.48 </w:t>
      </w:r>
      <w:r w:rsidR="003D0CCB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3D0CCB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)</w:t>
      </w:r>
      <w:r w:rsidR="00EC53FC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461DE8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ในงบการเงินรวมและงบการเงินเฉพาะบริษัท 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เนื่องจากมีมูลค่า</w:t>
      </w:r>
      <w:r w:rsidR="001338E3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       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ที่คาดว่าจะได้รับคืนต่ำกว่ามูลค่าตามบัญชี โดยมูลค่าที่คาดว่าจะได้รับคืนคำนวณจากมูลค่าจากการใช้</w:t>
      </w:r>
      <w:r w:rsidR="003F12E1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ขอ</w:t>
      </w:r>
      <w:r w:rsidR="003F12E1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ง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หน่วยที่ก่อให้เกิดเงินสดของส่วนงานธุรกิจจำหน่ายแก๊สปิโตรเลียมทั้งหมด การคำนวณดังกล่าวใช้</w:t>
      </w:r>
      <w:r w:rsidR="0089475E" w:rsidRPr="0089475E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วิธี</w:t>
      </w:r>
      <w:r w:rsidR="006D46FE" w:rsidRPr="0089475E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คิดลด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ประมาณการกระแสเงินสด</w:t>
      </w:r>
      <w:r w:rsidR="00922106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ที่คาดว่าจะได้รับในอนาคต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โดยอ้างอิงจาก</w:t>
      </w:r>
      <w:r w:rsidR="00922106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ข้อมูลในอดีต แผ</w:t>
      </w:r>
      <w:r w:rsidR="00832EA1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นการดำเนินงานและแนวโน้มในอนาคตที่เกี่ยวข้องกับธุรกิจ รวมถึงข้อมูล</w:t>
      </w:r>
      <w:r w:rsidR="00832EA1" w:rsidRPr="0089475E">
        <w:rPr>
          <w:rFonts w:ascii="Angsana New" w:hAnsi="Angsana New" w:cs="Angsana New" w:hint="cs"/>
          <w:color w:val="auto"/>
          <w:spacing w:val="-6"/>
          <w:sz w:val="30"/>
          <w:szCs w:val="30"/>
          <w:cs/>
          <w:lang w:val="en-US"/>
        </w:rPr>
        <w:t>จากอุตสาหกรรม</w:t>
      </w:r>
      <w:r w:rsidR="003D0AED" w:rsidRPr="0089475E">
        <w:rPr>
          <w:rFonts w:ascii="Angsana New" w:hAnsi="Angsana New" w:cs="Angsana New" w:hint="cs"/>
          <w:color w:val="auto"/>
          <w:spacing w:val="-6"/>
          <w:sz w:val="30"/>
          <w:szCs w:val="30"/>
          <w:cs/>
          <w:lang w:val="en-US"/>
        </w:rPr>
        <w:t xml:space="preserve"> ซึ่งถือเป็นการประมาณการที่ดีที่สุด</w:t>
      </w:r>
      <w:r w:rsidR="003D0AED" w:rsidRPr="0089475E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 xml:space="preserve">ของผู้บริหารในการพิจารณามูลค่าที่คาดว่าจะได้รับคืน </w:t>
      </w:r>
      <w:r w:rsidR="00FB16B3" w:rsidRPr="0089475E">
        <w:rPr>
          <w:rFonts w:ascii="Angsana New" w:hAnsi="Angsana New" w:cs="Angsana New" w:hint="cs"/>
          <w:color w:val="auto"/>
          <w:spacing w:val="-6"/>
          <w:sz w:val="30"/>
          <w:szCs w:val="30"/>
          <w:cs/>
          <w:lang w:val="en-US"/>
        </w:rPr>
        <w:t>อัตราคิดลด</w:t>
      </w:r>
      <w:r w:rsidR="00FB16B3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ที่ใช้</w:t>
      </w:r>
      <w:r w:rsidR="007841B8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ในการประมาณการคือ ร้อยละ </w:t>
      </w:r>
      <w:r w:rsidR="007841B8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10.16 </w:t>
      </w:r>
      <w:r w:rsidR="007841B8" w:rsidRPr="002B457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(2563: </w:t>
      </w:r>
      <w:r w:rsidR="007841B8" w:rsidRPr="002B457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ร้อยละ 8.06</w:t>
      </w:r>
      <w:r w:rsidR="00F9161B" w:rsidRPr="002B4570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)</w:t>
      </w:r>
      <w:r w:rsidR="00F9161B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3D0AED"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อย่างไรก็ตาม มูลค่าที่คาดว่าจะได้รับคืนอาจจะเปลี่ยนแปลงไป</w:t>
      </w:r>
      <w:r w:rsidR="003D0AED" w:rsidRPr="007659D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3D0AED" w:rsidRPr="007659D0">
        <w:rPr>
          <w:rFonts w:ascii="Angsana New" w:hAnsi="Angsana New" w:cs="Angsana New"/>
          <w:color w:val="auto"/>
          <w:spacing w:val="6"/>
          <w:sz w:val="30"/>
          <w:szCs w:val="30"/>
          <w:cs/>
          <w:lang w:val="en-US"/>
        </w:rPr>
        <w:t>เนื่องมาจากการเปลี่ยนแปลงของสภาพแวดล้อมและสถานการณ์ที่เกี่ยวข้อง ซึ่งอาจจะส่งผลกระทบต่อค่าเผื่อการด้อยค่าในอนาคต</w:t>
      </w:r>
      <w:r w:rsidR="00EC53FC" w:rsidRPr="007659D0">
        <w:rPr>
          <w:rFonts w:ascii="Angsana New" w:hAnsi="Angsana New" w:cs="Angsana New"/>
          <w:color w:val="auto"/>
          <w:spacing w:val="6"/>
          <w:sz w:val="30"/>
          <w:szCs w:val="30"/>
          <w:cs/>
          <w:lang w:val="en-US"/>
        </w:rPr>
        <w:t xml:space="preserve"> </w:t>
      </w:r>
      <w:r w:rsidR="003D0AED" w:rsidRPr="007659D0">
        <w:rPr>
          <w:rFonts w:ascii="Angsana New" w:hAnsi="Angsana New" w:cs="Angsana New"/>
          <w:color w:val="auto"/>
          <w:spacing w:val="6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</w:t>
      </w:r>
      <w:r w:rsidR="003D0AED" w:rsidRPr="00170021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>มีมูลค่าตามบัญชี</w:t>
      </w:r>
      <w:r w:rsidR="00EC53FC" w:rsidRPr="00170021">
        <w:rPr>
          <w:rFonts w:ascii="Angsana New" w:hAnsi="Angsana New" w:cs="Angsana New" w:hint="cs"/>
          <w:color w:val="auto"/>
          <w:spacing w:val="2"/>
          <w:sz w:val="30"/>
          <w:szCs w:val="30"/>
          <w:cs/>
          <w:lang w:val="en-US"/>
        </w:rPr>
        <w:t xml:space="preserve"> </w:t>
      </w:r>
      <w:r w:rsidR="00EC53FC" w:rsidRPr="00170021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 xml:space="preserve">ณ วันที่ </w:t>
      </w:r>
      <w:r w:rsidR="00EC53FC" w:rsidRPr="00170021">
        <w:rPr>
          <w:rFonts w:ascii="Angsana New" w:hAnsi="Angsana New" w:cs="Angsana New"/>
          <w:color w:val="auto"/>
          <w:spacing w:val="2"/>
          <w:sz w:val="30"/>
          <w:szCs w:val="30"/>
          <w:lang w:val="en-US"/>
        </w:rPr>
        <w:t xml:space="preserve">31 </w:t>
      </w:r>
      <w:r w:rsidR="00EC53FC" w:rsidRPr="00170021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 xml:space="preserve">ธันวาคม </w:t>
      </w:r>
      <w:r w:rsidR="00DC7692" w:rsidRPr="00170021">
        <w:rPr>
          <w:rFonts w:ascii="Angsana New" w:hAnsi="Angsana New" w:cs="Angsana New"/>
          <w:color w:val="auto"/>
          <w:spacing w:val="2"/>
          <w:sz w:val="30"/>
          <w:szCs w:val="30"/>
          <w:lang w:val="en-US"/>
        </w:rPr>
        <w:t xml:space="preserve">2564 </w:t>
      </w:r>
      <w:r w:rsidR="003D0AED" w:rsidRPr="00170021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>จำนวน</w:t>
      </w:r>
      <w:r w:rsidR="00D030BB" w:rsidRPr="00170021">
        <w:rPr>
          <w:rFonts w:ascii="Angsana New" w:hAnsi="Angsana New" w:cs="Angsana New"/>
          <w:color w:val="auto"/>
          <w:spacing w:val="2"/>
          <w:sz w:val="30"/>
          <w:szCs w:val="30"/>
          <w:lang w:val="en-US"/>
        </w:rPr>
        <w:t xml:space="preserve"> </w:t>
      </w:r>
      <w:r w:rsidR="009F6FA8" w:rsidRPr="00170021">
        <w:rPr>
          <w:rFonts w:ascii="Angsana New" w:hAnsi="Angsana New" w:cs="Angsana New"/>
          <w:color w:val="auto"/>
          <w:spacing w:val="2"/>
          <w:sz w:val="30"/>
          <w:szCs w:val="30"/>
          <w:lang w:val="en-GB"/>
        </w:rPr>
        <w:t>45.49</w:t>
      </w:r>
      <w:r w:rsidR="004B30D6" w:rsidRPr="00170021">
        <w:rPr>
          <w:rFonts w:ascii="Angsana New" w:hAnsi="Angsana New" w:cs="Angsana New"/>
          <w:color w:val="auto"/>
          <w:spacing w:val="2"/>
          <w:sz w:val="30"/>
          <w:szCs w:val="30"/>
          <w:lang w:val="en-US"/>
        </w:rPr>
        <w:t xml:space="preserve"> </w:t>
      </w:r>
      <w:r w:rsidR="003D0AED" w:rsidRPr="00170021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 xml:space="preserve">ล้านบาท </w:t>
      </w:r>
      <w:r w:rsidR="003D0AED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cs/>
          <w:lang w:val="en-US"/>
        </w:rPr>
        <w:t>(</w:t>
      </w:r>
      <w:r w:rsidR="003D0AED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lang w:val="en-US"/>
        </w:rPr>
        <w:t>256</w:t>
      </w:r>
      <w:r w:rsidR="00DC7692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lang w:val="en-US"/>
        </w:rPr>
        <w:t>3</w:t>
      </w:r>
      <w:r w:rsidR="003D0AED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lang w:val="en-US"/>
        </w:rPr>
        <w:t xml:space="preserve">: </w:t>
      </w:r>
      <w:r w:rsidR="00DC7692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lang w:val="en-US"/>
        </w:rPr>
        <w:t>49.78</w:t>
      </w:r>
      <w:r w:rsidR="003D0AED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lang w:val="en-US"/>
        </w:rPr>
        <w:t xml:space="preserve"> </w:t>
      </w:r>
      <w:r w:rsidR="003D0AED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cs/>
          <w:lang w:val="en-US"/>
        </w:rPr>
        <w:t>ล้านบาท)</w:t>
      </w:r>
      <w:bookmarkEnd w:id="6"/>
      <w:r w:rsidR="00461DE8" w:rsidRPr="00170021">
        <w:rPr>
          <w:rFonts w:ascii="Angsana New" w:hAnsi="Angsana New" w:cs="Angsana New"/>
          <w:i/>
          <w:iCs/>
          <w:color w:val="auto"/>
          <w:spacing w:val="2"/>
          <w:sz w:val="30"/>
          <w:szCs w:val="30"/>
          <w:cs/>
          <w:lang w:val="en-US"/>
        </w:rPr>
        <w:t xml:space="preserve"> </w:t>
      </w:r>
      <w:r w:rsidR="00461DE8" w:rsidRPr="00170021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>ในงบการเงินรวมและ</w:t>
      </w:r>
      <w:r w:rsidR="00461DE8"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งบการเงินเฉพาะบริษัท</w:t>
      </w:r>
    </w:p>
    <w:p w14:paraId="3605D52D" w14:textId="77777777" w:rsidR="00E53377" w:rsidRPr="007659D0" w:rsidRDefault="00E53377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</w:p>
    <w:p w14:paraId="7FE6C394" w14:textId="21165389" w:rsidR="00EC53FC" w:rsidRPr="007659D0" w:rsidRDefault="00EC53FC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color w:val="auto"/>
          <w:sz w:val="30"/>
          <w:szCs w:val="30"/>
          <w:lang w:val="en-US"/>
        </w:rPr>
      </w:pPr>
      <w:r w:rsidRPr="007659D0">
        <w:rPr>
          <w:rFonts w:ascii="Angsana New" w:hAnsi="Angsana New" w:cstheme="minorBidi"/>
          <w:color w:val="auto"/>
          <w:sz w:val="30"/>
          <w:szCs w:val="30"/>
          <w:cs/>
        </w:rPr>
        <w:t xml:space="preserve">ในระหว่างปี </w:t>
      </w:r>
      <w:r w:rsidR="00DC7692" w:rsidRPr="007659D0">
        <w:rPr>
          <w:rFonts w:ascii="Angsana New" w:hAnsi="Angsana New" w:cstheme="minorBidi"/>
          <w:color w:val="auto"/>
          <w:sz w:val="30"/>
          <w:szCs w:val="30"/>
          <w:lang w:val="en-US"/>
        </w:rPr>
        <w:t>2564</w:t>
      </w:r>
      <w:r w:rsidR="00DC7692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</w:t>
      </w:r>
      <w:r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กลุ่มบริษัทได้เข้าทำสัญญาเช่า</w:t>
      </w:r>
      <w:r w:rsidR="00820758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ที่ดิน</w:t>
      </w:r>
      <w:r w:rsidR="00BD0099" w:rsidRPr="007659D0">
        <w:rPr>
          <w:rFonts w:ascii="Angsana New" w:hAnsi="Angsana New" w:cstheme="minorBidi"/>
          <w:color w:val="auto"/>
          <w:sz w:val="30"/>
          <w:szCs w:val="30"/>
          <w:lang w:val="en-US"/>
        </w:rPr>
        <w:t xml:space="preserve"> </w:t>
      </w:r>
      <w:r w:rsidR="00BD0099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เครื่องจักร</w:t>
      </w:r>
      <w:r w:rsidR="00820758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</w:t>
      </w:r>
      <w:r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เครื่องมือและอุปกรณ์ และยานพาหนะ</w:t>
      </w:r>
      <w:r w:rsidR="00F01808">
        <w:rPr>
          <w:rFonts w:ascii="Angsana New" w:hAnsi="Angsana New" w:cstheme="minorBidi"/>
          <w:color w:val="auto"/>
          <w:sz w:val="30"/>
          <w:szCs w:val="30"/>
          <w:lang w:val="en-US"/>
        </w:rPr>
        <w:br/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เป็นระยะเวลา </w:t>
      </w:r>
      <w:r w:rsidR="009F6FA8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3</w:t>
      </w:r>
      <w:r w:rsidR="001F45C9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9F6FA8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-</w:t>
      </w:r>
      <w:r w:rsidR="001F45C9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9F6FA8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5</w:t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ปี โดยมีค่าเช่าคงที่ตลอด</w:t>
      </w:r>
      <w:r w:rsidR="00053247" w:rsidRPr="007659D0">
        <w:rPr>
          <w:rFonts w:ascii="Angsana New" w:hAnsi="Angsana New" w:cstheme="minorBidi" w:hint="cs"/>
          <w:color w:val="auto"/>
          <w:spacing w:val="-4"/>
          <w:sz w:val="30"/>
          <w:szCs w:val="30"/>
          <w:cs/>
          <w:lang w:val="en-US"/>
        </w:rPr>
        <w:t>อายุสัญญา</w:t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 กลุ่มบริษัท</w:t>
      </w:r>
      <w:r w:rsidR="00461DE8"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ได้รับรู้สินทรัพย์สิทธิการใช้ที่มีไว้เพื่อใช้งาน</w:t>
      </w:r>
      <w:r w:rsidR="00F01808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br/>
      </w:r>
      <w:r w:rsidR="00461DE8" w:rsidRPr="007659D0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>เป็นจำนวนเงิน</w:t>
      </w:r>
      <w:r w:rsidR="00BD0099" w:rsidRPr="007659D0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 xml:space="preserve"> </w:t>
      </w:r>
      <w:r w:rsidR="00CC1515" w:rsidRPr="007659D0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>51.28</w:t>
      </w:r>
      <w:r w:rsidR="00A61F8C" w:rsidRPr="007659D0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 xml:space="preserve"> </w:t>
      </w:r>
      <w:r w:rsidR="00461DE8" w:rsidRPr="007659D0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 xml:space="preserve">ล้านบาท </w:t>
      </w:r>
      <w:r w:rsidR="00DC7692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cs/>
          <w:lang w:val="en-US"/>
        </w:rPr>
        <w:t>(</w:t>
      </w:r>
      <w:r w:rsidR="00DC7692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 xml:space="preserve">2563: </w:t>
      </w:r>
      <w:r w:rsidR="0018001B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cs/>
          <w:lang w:val="en-US"/>
        </w:rPr>
        <w:t>กลุ่มบริษัทและบริษัทได้รับรู้สินทรัพย์สิทธิการใช้ที่มีไว้เพื่อใช้งาน</w:t>
      </w:r>
      <w:r w:rsidR="0018001B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เป็นจำนวนเงิน </w:t>
      </w:r>
      <w:r w:rsidR="00DC769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57.85 </w:t>
      </w:r>
      <w:r w:rsidR="00DC7692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ล้านบาท และ </w:t>
      </w:r>
      <w:r w:rsidR="00DC769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5.03 </w:t>
      </w:r>
      <w:r w:rsidR="00DC7692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 ตามลำดับ</w:t>
      </w:r>
      <w:r w:rsidR="0018001B" w:rsidRPr="007659D0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</w:p>
    <w:p w14:paraId="329DAE94" w14:textId="757FA674" w:rsidR="00461DE8" w:rsidRPr="007659D0" w:rsidRDefault="00461DE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3D219B4A" w14:textId="57BA4C51" w:rsidR="00461DE8" w:rsidRPr="007659D0" w:rsidRDefault="00461DE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210EAF85" w14:textId="74F6C4D4" w:rsidR="00B21B8E" w:rsidRPr="007659D0" w:rsidRDefault="00B21B8E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39E9F685" w14:textId="3BB2CE56" w:rsidR="00B21B8E" w:rsidRPr="007659D0" w:rsidRDefault="00B21B8E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5A27BA1" w14:textId="661FBCFC" w:rsidR="00B21B8E" w:rsidRPr="007659D0" w:rsidRDefault="00B21B8E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6AA1FFDD" w14:textId="1D7A00A8" w:rsidR="00B21B8E" w:rsidRPr="007659D0" w:rsidRDefault="00B21B8E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461DE8" w:rsidRPr="007659D0" w14:paraId="20EB2BCE" w14:textId="77777777" w:rsidTr="00994BE8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68B36302" w14:textId="77777777" w:rsidR="00461DE8" w:rsidRPr="007659D0" w:rsidRDefault="00461D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44EA42A8" w14:textId="6E0D57FA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0BF554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7CF9099" w14:textId="436653F4" w:rsidR="00461DE8" w:rsidRPr="007659D0" w:rsidRDefault="00461DE8">
            <w:pPr>
              <w:pStyle w:val="acctmergecolhdg"/>
              <w:spacing w:line="240" w:lineRule="atLeast"/>
              <w:ind w:left="-85" w:right="-85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5875C8" w:rsidRPr="007659D0">
              <w:rPr>
                <w:rFonts w:asciiTheme="majorHAnsi" w:hAnsiTheme="majorHAnsi" w:cstheme="majorHAns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461DE8" w:rsidRPr="007659D0" w14:paraId="527928C8" w14:textId="77777777" w:rsidTr="00994BE8">
        <w:trPr>
          <w:cantSplit/>
          <w:tblHeader/>
        </w:trPr>
        <w:tc>
          <w:tcPr>
            <w:tcW w:w="4320" w:type="dxa"/>
          </w:tcPr>
          <w:p w14:paraId="78FC38BA" w14:textId="77777777" w:rsidR="00461DE8" w:rsidRPr="007659D0" w:rsidRDefault="00461D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F192EED" w14:textId="7A622E22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994BE8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42A47F1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6962E" w14:textId="01741BD3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994BE8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E8C544E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AF5E6" w14:textId="1024D884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994BE8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6084FEB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EE2A1" w14:textId="538E323B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</w:t>
            </w:r>
            <w:r w:rsidR="00994BE8"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3</w:t>
            </w:r>
          </w:p>
        </w:tc>
      </w:tr>
      <w:tr w:rsidR="00461DE8" w:rsidRPr="007659D0" w14:paraId="4009C899" w14:textId="77777777" w:rsidTr="00994BE8">
        <w:trPr>
          <w:cantSplit/>
          <w:tblHeader/>
        </w:trPr>
        <w:tc>
          <w:tcPr>
            <w:tcW w:w="4320" w:type="dxa"/>
          </w:tcPr>
          <w:p w14:paraId="0D1E68E3" w14:textId="436932F3" w:rsidR="00461DE8" w:rsidRPr="007659D0" w:rsidRDefault="00461DE8">
            <w:pP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2AA72FA" w14:textId="01D63657" w:rsidR="00461DE8" w:rsidRPr="007659D0" w:rsidRDefault="00461DE8">
            <w:pPr>
              <w:pStyle w:val="acctfourfigures"/>
              <w:spacing w:line="240" w:lineRule="atLeas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4F3B64"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61DE8" w:rsidRPr="007659D0" w14:paraId="7D34E76E" w14:textId="77777777" w:rsidTr="00994BE8">
        <w:trPr>
          <w:cantSplit/>
        </w:trPr>
        <w:tc>
          <w:tcPr>
            <w:tcW w:w="4320" w:type="dxa"/>
          </w:tcPr>
          <w:p w14:paraId="52615F03" w14:textId="77777777" w:rsidR="00461DE8" w:rsidRPr="007659D0" w:rsidRDefault="00461DE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C86D03A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F2E9D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C2C75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23BCD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D0343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2E860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65D9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61DE8" w:rsidRPr="007659D0" w14:paraId="4D97C9E9" w14:textId="77777777" w:rsidTr="00994BE8">
        <w:trPr>
          <w:cantSplit/>
        </w:trPr>
        <w:tc>
          <w:tcPr>
            <w:tcW w:w="4320" w:type="dxa"/>
          </w:tcPr>
          <w:p w14:paraId="001DDACF" w14:textId="77777777" w:rsidR="00461DE8" w:rsidRPr="007659D0" w:rsidRDefault="00461DE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5FFA1D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0AE5E1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1CB8C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8AB1F8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A5774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59C73E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D8804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9F6FA8" w:rsidRPr="007659D0" w14:paraId="46A2E86F" w14:textId="77777777" w:rsidTr="00994BE8">
        <w:trPr>
          <w:cantSplit/>
        </w:trPr>
        <w:tc>
          <w:tcPr>
            <w:tcW w:w="4320" w:type="dxa"/>
          </w:tcPr>
          <w:p w14:paraId="5329BBEC" w14:textId="2416425E" w:rsidR="009F6FA8" w:rsidRPr="007659D0" w:rsidRDefault="009F6FA8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031B2321" w14:textId="28C9E136" w:rsidR="009F6FA8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9F6FA8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80" w:type="dxa"/>
            <w:vAlign w:val="bottom"/>
          </w:tcPr>
          <w:p w14:paraId="431F6D06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5653" w14:textId="7B7A386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2,124</w:t>
            </w:r>
          </w:p>
        </w:tc>
        <w:tc>
          <w:tcPr>
            <w:tcW w:w="180" w:type="dxa"/>
            <w:vAlign w:val="bottom"/>
          </w:tcPr>
          <w:p w14:paraId="334A8226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FB708" w14:textId="2A20DA8B" w:rsidR="009F6FA8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80" w:type="dxa"/>
            <w:vAlign w:val="bottom"/>
          </w:tcPr>
          <w:p w14:paraId="74CD95D4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9E3C0" w14:textId="1072053A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9F6FA8" w:rsidRPr="007659D0" w14:paraId="18A7735D" w14:textId="77777777" w:rsidTr="00994BE8">
        <w:trPr>
          <w:cantSplit/>
        </w:trPr>
        <w:tc>
          <w:tcPr>
            <w:tcW w:w="4320" w:type="dxa"/>
          </w:tcPr>
          <w:p w14:paraId="72BBC030" w14:textId="179D8B35" w:rsidR="009F6FA8" w:rsidRPr="007659D0" w:rsidRDefault="009F6FA8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27C8F7C9" w14:textId="7A9FBE91" w:rsidR="009F6FA8" w:rsidRPr="007659D0" w:rsidRDefault="009F6F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D6A7B8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D258C" w14:textId="24229652" w:rsidR="009F6FA8" w:rsidRPr="007659D0" w:rsidRDefault="009F6F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C62E51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DE0C" w14:textId="51D184FB" w:rsidR="009F6FA8" w:rsidRPr="007659D0" w:rsidRDefault="009F6FA8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B25FAE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D70A6" w14:textId="74180972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87417C" w:rsidRPr="007659D0" w14:paraId="46A07008" w14:textId="77777777" w:rsidTr="00994BE8">
        <w:trPr>
          <w:cantSplit/>
        </w:trPr>
        <w:tc>
          <w:tcPr>
            <w:tcW w:w="4320" w:type="dxa"/>
          </w:tcPr>
          <w:p w14:paraId="6EAA6C40" w14:textId="65E83BE1" w:rsidR="0087417C" w:rsidRPr="007659D0" w:rsidRDefault="0087417C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1B07BF86" w14:textId="0A759DA6" w:rsidR="0087417C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="004040FC"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,336</w:t>
            </w:r>
          </w:p>
        </w:tc>
        <w:tc>
          <w:tcPr>
            <w:tcW w:w="180" w:type="dxa"/>
            <w:vAlign w:val="bottom"/>
          </w:tcPr>
          <w:p w14:paraId="134B3D4B" w14:textId="77777777" w:rsidR="0087417C" w:rsidRPr="007659D0" w:rsidRDefault="008741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B0FE8" w14:textId="66530A86" w:rsidR="0087417C" w:rsidRPr="007659D0" w:rsidRDefault="00404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6,045</w:t>
            </w:r>
          </w:p>
        </w:tc>
        <w:tc>
          <w:tcPr>
            <w:tcW w:w="180" w:type="dxa"/>
            <w:vAlign w:val="bottom"/>
          </w:tcPr>
          <w:p w14:paraId="341E10D2" w14:textId="77777777" w:rsidR="0087417C" w:rsidRPr="007659D0" w:rsidRDefault="008741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82474" w14:textId="42C9499E" w:rsidR="0087417C" w:rsidRPr="007659D0" w:rsidRDefault="003F12E1" w:rsidP="001D586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B39A7" w14:textId="77777777" w:rsidR="0087417C" w:rsidRPr="007659D0" w:rsidRDefault="008741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F8865" w14:textId="3F1A1754" w:rsidR="0087417C" w:rsidRPr="007659D0" w:rsidRDefault="003F12E1" w:rsidP="001D586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6FA8" w:rsidRPr="007659D0" w14:paraId="41D55F38" w14:textId="77777777" w:rsidTr="00994BE8">
        <w:trPr>
          <w:cantSplit/>
        </w:trPr>
        <w:tc>
          <w:tcPr>
            <w:tcW w:w="4320" w:type="dxa"/>
          </w:tcPr>
          <w:p w14:paraId="6B016F34" w14:textId="77777777" w:rsidR="009F6FA8" w:rsidRPr="007659D0" w:rsidRDefault="009F6FA8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14157A" w14:textId="52A15A1C" w:rsidR="009F6FA8" w:rsidRPr="007659D0" w:rsidRDefault="003F12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9,789</w:t>
            </w:r>
          </w:p>
        </w:tc>
        <w:tc>
          <w:tcPr>
            <w:tcW w:w="180" w:type="dxa"/>
            <w:vAlign w:val="bottom"/>
          </w:tcPr>
          <w:p w14:paraId="6A88BF43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E544B" w14:textId="130AC3A2" w:rsidR="009F6FA8" w:rsidRPr="007659D0" w:rsidRDefault="00B53E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9,630</w:t>
            </w:r>
          </w:p>
        </w:tc>
        <w:tc>
          <w:tcPr>
            <w:tcW w:w="180" w:type="dxa"/>
            <w:vAlign w:val="bottom"/>
          </w:tcPr>
          <w:p w14:paraId="75948ABF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C8DB" w14:textId="1EFFE111" w:rsidR="009F6FA8" w:rsidRPr="007659D0" w:rsidRDefault="003F12E1" w:rsidP="001D58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829</w:t>
            </w:r>
          </w:p>
        </w:tc>
        <w:tc>
          <w:tcPr>
            <w:tcW w:w="180" w:type="dxa"/>
            <w:vAlign w:val="bottom"/>
          </w:tcPr>
          <w:p w14:paraId="197562FC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326D4" w14:textId="5969FA07" w:rsidR="009F6FA8" w:rsidRPr="007659D0" w:rsidRDefault="00B53ED3" w:rsidP="001D58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</w:tr>
      <w:tr w:rsidR="009F6FA8" w:rsidRPr="007659D0" w14:paraId="25996896" w14:textId="77777777" w:rsidTr="00994BE8">
        <w:trPr>
          <w:cantSplit/>
        </w:trPr>
        <w:tc>
          <w:tcPr>
            <w:tcW w:w="4320" w:type="dxa"/>
          </w:tcPr>
          <w:p w14:paraId="3D7A1D9F" w14:textId="77777777" w:rsidR="009F6FA8" w:rsidRPr="007659D0" w:rsidRDefault="009F6FA8">
            <w:pPr>
              <w:tabs>
                <w:tab w:val="clear" w:pos="680"/>
                <w:tab w:val="clear" w:pos="907"/>
                <w:tab w:val="decimal" w:pos="548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0CF2359" w14:textId="51A9C8DE" w:rsidR="009F6FA8" w:rsidRPr="007659D0" w:rsidRDefault="003F12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3,398</w:t>
            </w:r>
          </w:p>
        </w:tc>
        <w:tc>
          <w:tcPr>
            <w:tcW w:w="180" w:type="dxa"/>
            <w:vAlign w:val="bottom"/>
          </w:tcPr>
          <w:p w14:paraId="758BC4DA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BCFE4" w14:textId="798BBCD2" w:rsidR="009F6FA8" w:rsidRPr="007659D0" w:rsidRDefault="00B53E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2,831</w:t>
            </w:r>
          </w:p>
        </w:tc>
        <w:tc>
          <w:tcPr>
            <w:tcW w:w="180" w:type="dxa"/>
            <w:vAlign w:val="bottom"/>
          </w:tcPr>
          <w:p w14:paraId="7633187E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FA298" w14:textId="00D7ABC5" w:rsidR="009F6FA8" w:rsidRPr="007659D0" w:rsidRDefault="00600C6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3F12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  <w:vAlign w:val="bottom"/>
          </w:tcPr>
          <w:p w14:paraId="214D6EC6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F5555" w14:textId="6CE55232" w:rsidR="009F6FA8" w:rsidRPr="007659D0" w:rsidRDefault="00B53E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9F6FA8" w:rsidRPr="007659D0" w14:paraId="449BB17D" w14:textId="77777777" w:rsidTr="007D2605">
        <w:trPr>
          <w:cantSplit/>
        </w:trPr>
        <w:tc>
          <w:tcPr>
            <w:tcW w:w="4320" w:type="dxa"/>
          </w:tcPr>
          <w:p w14:paraId="094DF9A5" w14:textId="3C2EEEBE" w:rsidR="009F6FA8" w:rsidRPr="007659D0" w:rsidRDefault="009F6FA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0F6ED66F" w14:textId="75A79493" w:rsidR="009F6FA8" w:rsidRPr="007659D0" w:rsidRDefault="0010147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3F12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2,194</w:t>
            </w:r>
          </w:p>
        </w:tc>
        <w:tc>
          <w:tcPr>
            <w:tcW w:w="180" w:type="dxa"/>
            <w:vAlign w:val="bottom"/>
          </w:tcPr>
          <w:p w14:paraId="2A25093D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02361" w14:textId="612D84FD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108,073</w:t>
            </w:r>
          </w:p>
        </w:tc>
        <w:tc>
          <w:tcPr>
            <w:tcW w:w="180" w:type="dxa"/>
            <w:vAlign w:val="bottom"/>
          </w:tcPr>
          <w:p w14:paraId="56BA1F3F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D9A04" w14:textId="38FBC815" w:rsidR="009F6FA8" w:rsidRPr="007659D0" w:rsidRDefault="003F12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651A5508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FBFB" w14:textId="727CCA42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9F6FA8" w:rsidRPr="007659D0" w14:paraId="76B3709F" w14:textId="77777777" w:rsidTr="007D2605">
        <w:trPr>
          <w:cantSplit/>
        </w:trPr>
        <w:tc>
          <w:tcPr>
            <w:tcW w:w="4320" w:type="dxa"/>
          </w:tcPr>
          <w:p w14:paraId="23F4D211" w14:textId="115C3572" w:rsidR="009F6FA8" w:rsidRPr="007659D0" w:rsidRDefault="009F6FA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B9EDC" w14:textId="2E37B10F" w:rsidR="009F6FA8" w:rsidRPr="007659D0" w:rsidRDefault="00F81E0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3C7A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3F12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  <w:tc>
          <w:tcPr>
            <w:tcW w:w="180" w:type="dxa"/>
            <w:vAlign w:val="bottom"/>
          </w:tcPr>
          <w:p w14:paraId="5E7A18BD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13FB0F" w14:textId="6AB9DB8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5,624</w:t>
            </w:r>
          </w:p>
        </w:tc>
        <w:tc>
          <w:tcPr>
            <w:tcW w:w="180" w:type="dxa"/>
            <w:vAlign w:val="bottom"/>
          </w:tcPr>
          <w:p w14:paraId="5293243F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26EC2" w14:textId="7D7F2E0E" w:rsidR="009F6FA8" w:rsidRPr="007659D0" w:rsidRDefault="00FC66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16BFFB92" w14:textId="777777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22C383" w14:textId="12D20A77" w:rsidR="009F6FA8" w:rsidRPr="007659D0" w:rsidRDefault="009F6F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</w:tbl>
    <w:p w14:paraId="675898B8" w14:textId="77777777" w:rsidR="00461DE8" w:rsidRPr="007659D0" w:rsidRDefault="00461DE8" w:rsidP="007D2605">
      <w:pPr>
        <w:pStyle w:val="block"/>
        <w:spacing w:after="0" w:line="240" w:lineRule="auto"/>
        <w:ind w:left="547" w:right="43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4CE7CA25" w14:textId="06295AE7" w:rsidR="00461DE8" w:rsidRPr="007659D0" w:rsidRDefault="00461DE8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eastAsia="Calibri" w:hAnsiTheme="majorHAnsi" w:cstheme="majorHAnsi"/>
          <w:sz w:val="30"/>
          <w:szCs w:val="30"/>
          <w:lang w:val="en-GB" w:bidi="ar-SA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ในปี </w:t>
      </w:r>
      <w:r w:rsidR="005168A0" w:rsidRPr="007659D0">
        <w:rPr>
          <w:rFonts w:asciiTheme="majorHAnsi" w:hAnsiTheme="majorHAnsi" w:cstheme="majorHAnsi"/>
          <w:sz w:val="30"/>
          <w:szCs w:val="30"/>
        </w:rPr>
        <w:t>256</w:t>
      </w:r>
      <w:r w:rsidR="00600C6C" w:rsidRPr="007659D0">
        <w:rPr>
          <w:rFonts w:asciiTheme="majorHAnsi" w:hAnsiTheme="majorHAnsi" w:cstheme="majorHAnsi" w:hint="cs"/>
          <w:sz w:val="30"/>
          <w:szCs w:val="30"/>
        </w:rPr>
        <w:t>4</w:t>
      </w:r>
      <w:r w:rsidR="005168A0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กระแสเงินสดจ่ายทั้งหมดของสัญญาเช่าของ</w:t>
      </w:r>
      <w:r w:rsidR="005A0F62" w:rsidRPr="007659D0">
        <w:rPr>
          <w:rFonts w:asciiTheme="majorHAnsi" w:hAnsiTheme="majorHAnsi" w:cstheme="majorHAnsi" w:hint="cs"/>
          <w:sz w:val="30"/>
          <w:szCs w:val="30"/>
          <w:cs/>
        </w:rPr>
        <w:t>กลุ่มบริษัทและบ</w:t>
      </w:r>
      <w:r w:rsidRPr="007659D0">
        <w:rPr>
          <w:rFonts w:asciiTheme="majorHAnsi" w:hAnsiTheme="majorHAnsi" w:cstheme="majorHAnsi"/>
          <w:sz w:val="30"/>
          <w:szCs w:val="30"/>
          <w:cs/>
        </w:rPr>
        <w:t>ริษัท มีจำนวน</w:t>
      </w:r>
      <w:r w:rsidR="009F6FA8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A50398">
        <w:rPr>
          <w:rFonts w:asciiTheme="majorHAnsi" w:hAnsiTheme="majorHAnsi" w:cstheme="majorHAnsi"/>
          <w:sz w:val="30"/>
          <w:szCs w:val="30"/>
        </w:rPr>
        <w:t>249</w:t>
      </w:r>
      <w:r w:rsidR="00984D62" w:rsidRPr="007D2605">
        <w:rPr>
          <w:rFonts w:asciiTheme="majorHAnsi" w:hAnsiTheme="majorHAnsi" w:cstheme="majorHAnsi"/>
          <w:sz w:val="30"/>
          <w:szCs w:val="30"/>
        </w:rPr>
        <w:t>.</w:t>
      </w:r>
      <w:r w:rsidR="00A50398">
        <w:rPr>
          <w:rFonts w:asciiTheme="majorHAnsi" w:hAnsiTheme="majorHAnsi" w:cstheme="majorHAnsi"/>
          <w:sz w:val="30"/>
          <w:szCs w:val="30"/>
        </w:rPr>
        <w:t>28</w:t>
      </w:r>
      <w:r w:rsidR="005A0F62"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ล้านบาท</w:t>
      </w:r>
      <w:r w:rsidR="005A0F62" w:rsidRPr="007659D0">
        <w:rPr>
          <w:rFonts w:asciiTheme="majorHAnsi" w:hAnsiTheme="majorHAnsi" w:cstheme="majorHAnsi" w:hint="cs"/>
          <w:sz w:val="30"/>
          <w:szCs w:val="30"/>
          <w:cs/>
        </w:rPr>
        <w:t xml:space="preserve"> และ </w:t>
      </w:r>
      <w:r w:rsidR="002015B9" w:rsidRPr="007659D0">
        <w:rPr>
          <w:rFonts w:asciiTheme="majorHAnsi" w:hAnsiTheme="majorHAnsi" w:cstheme="majorHAnsi"/>
          <w:sz w:val="30"/>
          <w:szCs w:val="30"/>
        </w:rPr>
        <w:br/>
      </w:r>
      <w:r w:rsidR="00A50398">
        <w:rPr>
          <w:rFonts w:ascii="Angsana New" w:hAnsi="Angsana New" w:cstheme="minorBidi"/>
          <w:spacing w:val="-4"/>
          <w:sz w:val="30"/>
          <w:szCs w:val="30"/>
        </w:rPr>
        <w:t>1.67</w:t>
      </w:r>
      <w:r w:rsidR="009F6FA8" w:rsidRPr="007659D0">
        <w:rPr>
          <w:rFonts w:ascii="Angsana New" w:hAnsi="Angsana New" w:cstheme="minorBidi"/>
          <w:spacing w:val="-4"/>
          <w:sz w:val="30"/>
          <w:szCs w:val="30"/>
        </w:rPr>
        <w:t xml:space="preserve"> </w:t>
      </w:r>
      <w:r w:rsidR="005A0F62" w:rsidRPr="007659D0">
        <w:rPr>
          <w:rFonts w:asciiTheme="majorHAnsi" w:hAnsiTheme="majorHAnsi" w:cstheme="majorHAnsi" w:hint="cs"/>
          <w:sz w:val="30"/>
          <w:szCs w:val="30"/>
          <w:cs/>
        </w:rPr>
        <w:t>ล้านบาท ตามลำดับ</w:t>
      </w:r>
      <w:r w:rsidR="005168A0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</w:rPr>
        <w:t xml:space="preserve">2563: 143.67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</w:rPr>
        <w:t xml:space="preserve">2.17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09A193C7" w14:textId="77777777" w:rsidR="00461DE8" w:rsidRPr="007659D0" w:rsidRDefault="00461DE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right="14"/>
        <w:jc w:val="thaiDistribute"/>
        <w:rPr>
          <w:rFonts w:asciiTheme="majorHAnsi" w:hAnsiTheme="majorHAnsi" w:cstheme="majorHAnsi"/>
          <w:sz w:val="30"/>
          <w:szCs w:val="30"/>
          <w:cs/>
          <w:lang w:val="en-US"/>
        </w:rPr>
      </w:pPr>
    </w:p>
    <w:p w14:paraId="593D54F1" w14:textId="179DD1AD" w:rsidR="008A56ED" w:rsidRPr="007659D0" w:rsidRDefault="008A56ED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  <w:lang w:val="en-US"/>
        </w:rPr>
        <w:t>ค่าความนิยม</w:t>
      </w:r>
    </w:p>
    <w:p w14:paraId="7105EF99" w14:textId="6235D405" w:rsidR="009275EB" w:rsidRPr="007659D0" w:rsidRDefault="009275EB">
      <w:pPr>
        <w:tabs>
          <w:tab w:val="clear" w:pos="680"/>
        </w:tabs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364DBB78" w14:textId="0BC5A849" w:rsidR="008A56ED" w:rsidRPr="007659D0" w:rsidRDefault="008A56ED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55DA647C" w14:textId="7F1A607C" w:rsidR="008A56ED" w:rsidRPr="007659D0" w:rsidRDefault="008A56ED" w:rsidP="007D2605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</w:p>
    <w:p w14:paraId="0823A285" w14:textId="52E9C3D0" w:rsidR="008A56ED" w:rsidRPr="007659D0" w:rsidRDefault="008A56ED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7659D0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ธุรกิจ</w:t>
      </w:r>
      <w:r w:rsidR="00306BE5" w:rsidRPr="007659D0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รับเหมา</w:t>
      </w:r>
      <w:r w:rsidRPr="007659D0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ก่อสร้าง</w:t>
      </w:r>
    </w:p>
    <w:p w14:paraId="5A1E6E87" w14:textId="77777777" w:rsidR="008A56ED" w:rsidRPr="007659D0" w:rsidRDefault="008A56ED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C83234F" w14:textId="2C3D1BC3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7659D0">
        <w:rPr>
          <w:rFonts w:asciiTheme="majorHAnsi" w:hAnsiTheme="majorHAnsi" w:cstheme="majorHAnsi"/>
          <w:sz w:val="30"/>
          <w:szCs w:val="30"/>
        </w:rPr>
        <w:t>3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2DEE679D" w14:textId="77777777" w:rsidR="008A56ED" w:rsidRPr="007659D0" w:rsidRDefault="008A56ED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2E09CAAD" w14:textId="3F5ECB20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8B1241E" w14:textId="77777777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A56ED" w:rsidRPr="007659D0" w14:paraId="5A81EEA6" w14:textId="77777777" w:rsidTr="008A56ED">
        <w:trPr>
          <w:tblHeader/>
        </w:trPr>
        <w:tc>
          <w:tcPr>
            <w:tcW w:w="6390" w:type="dxa"/>
            <w:vMerge w:val="restart"/>
          </w:tcPr>
          <w:p w14:paraId="4EC3617F" w14:textId="32A368D0" w:rsidR="008A56ED" w:rsidRPr="001D5866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88033BB" w14:textId="44680AA2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56ED" w:rsidRPr="007659D0" w14:paraId="04D2EE5C" w14:textId="77777777" w:rsidTr="008A56ED">
        <w:trPr>
          <w:tblHeader/>
        </w:trPr>
        <w:tc>
          <w:tcPr>
            <w:tcW w:w="6390" w:type="dxa"/>
            <w:vMerge/>
          </w:tcPr>
          <w:p w14:paraId="45AD3803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4A9F89" w14:textId="511A3923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94BE8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46D71972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F7F99D" w14:textId="3385B484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94BE8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8A56ED" w:rsidRPr="007659D0" w14:paraId="301414EB" w14:textId="77777777" w:rsidTr="008A56ED">
        <w:trPr>
          <w:tblHeader/>
        </w:trPr>
        <w:tc>
          <w:tcPr>
            <w:tcW w:w="6390" w:type="dxa"/>
          </w:tcPr>
          <w:p w14:paraId="2B0EFCDD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9078206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F2597" w:rsidRPr="007659D0" w14:paraId="608B3BA9" w14:textId="77777777" w:rsidTr="008A56ED">
        <w:tc>
          <w:tcPr>
            <w:tcW w:w="6390" w:type="dxa"/>
            <w:shd w:val="clear" w:color="auto" w:fill="auto"/>
          </w:tcPr>
          <w:p w14:paraId="0D735537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1C98CA4B" w14:textId="28500D59" w:rsidR="00DF2597" w:rsidRPr="007659D0" w:rsidRDefault="007B1AF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F821D4">
              <w:rPr>
                <w:rFonts w:asciiTheme="majorHAnsi" w:hAnsiTheme="majorHAnsi" w:cstheme="majorHAnsi"/>
                <w:sz w:val="30"/>
                <w:szCs w:val="30"/>
              </w:rPr>
              <w:t>9.</w:t>
            </w:r>
            <w:r w:rsidR="00F821D4" w:rsidRPr="00F821D4">
              <w:rPr>
                <w:rFonts w:asciiTheme="majorHAnsi" w:hAnsiTheme="majorHAnsi" w:cstheme="majorHAns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C955246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215A7" w14:textId="131E1374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8.36</w:t>
            </w:r>
          </w:p>
        </w:tc>
      </w:tr>
      <w:tr w:rsidR="00DF2597" w:rsidRPr="007659D0" w14:paraId="2817B32D" w14:textId="77777777" w:rsidTr="006C01B0">
        <w:tc>
          <w:tcPr>
            <w:tcW w:w="6390" w:type="dxa"/>
            <w:shd w:val="clear" w:color="auto" w:fill="auto"/>
          </w:tcPr>
          <w:p w14:paraId="587CB748" w14:textId="5738281D" w:rsidR="00DF2597" w:rsidRPr="00B22DE9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B22DE9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902CC8" w14:textId="1BC3B4EE" w:rsidR="00DF2597" w:rsidRPr="00B22DE9" w:rsidRDefault="00F7188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6C01B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1.</w:t>
            </w:r>
            <w:r w:rsidR="00B22DE9" w:rsidRPr="006C01B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0D12D684" w14:textId="77777777" w:rsidR="00DF2597" w:rsidRPr="00B22DE9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C41F9" w14:textId="3E00C0E3" w:rsidR="00DF2597" w:rsidRPr="00B22DE9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B22DE9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1.</w:t>
            </w:r>
            <w:r w:rsidR="00F7188B" w:rsidRPr="00B22DE9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0</w:t>
            </w:r>
            <w:r w:rsidR="00B22DE9" w:rsidRPr="00B22DE9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0</w:t>
            </w:r>
          </w:p>
        </w:tc>
      </w:tr>
      <w:tr w:rsidR="00DF2597" w:rsidRPr="007659D0" w14:paraId="31D75243" w14:textId="77777777" w:rsidTr="008A56ED">
        <w:tc>
          <w:tcPr>
            <w:tcW w:w="6390" w:type="dxa"/>
          </w:tcPr>
          <w:p w14:paraId="5F14D6A9" w14:textId="4A96B2C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กำไรขั้นต้น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(อัตราถัวเฉลี่ย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260" w:type="dxa"/>
            <w:vAlign w:val="bottom"/>
          </w:tcPr>
          <w:p w14:paraId="3D7C078F" w14:textId="0216E46A" w:rsidR="00DF2597" w:rsidRPr="007659D0" w:rsidRDefault="00A70F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11.39</w:t>
            </w:r>
          </w:p>
        </w:tc>
        <w:tc>
          <w:tcPr>
            <w:tcW w:w="270" w:type="dxa"/>
          </w:tcPr>
          <w:p w14:paraId="5A3ABD95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7E5A8" w14:textId="0800B7E3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9.10</w:t>
            </w:r>
          </w:p>
        </w:tc>
      </w:tr>
    </w:tbl>
    <w:p w14:paraId="2C7BA4BD" w14:textId="77777777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E6BBCAE" w14:textId="6B03BFF9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E45124" w:rsidRPr="007659D0">
        <w:rPr>
          <w:rFonts w:asciiTheme="majorHAnsi" w:hAnsiTheme="majorHAnsi" w:cstheme="majorHAnsi"/>
          <w:sz w:val="30"/>
          <w:szCs w:val="30"/>
        </w:rPr>
        <w:t>3.</w:t>
      </w:r>
      <w:r w:rsidR="00A70F37" w:rsidRPr="007659D0">
        <w:rPr>
          <w:rFonts w:asciiTheme="majorHAnsi" w:hAnsiTheme="majorHAnsi" w:cstheme="majorHAnsi"/>
          <w:sz w:val="30"/>
          <w:szCs w:val="30"/>
        </w:rPr>
        <w:t>5</w:t>
      </w:r>
      <w:r w:rsidR="00E45124" w:rsidRPr="007659D0">
        <w:rPr>
          <w:rFonts w:asciiTheme="majorHAnsi" w:hAnsiTheme="majorHAnsi" w:cstheme="majorHAnsi"/>
          <w:sz w:val="30"/>
          <w:szCs w:val="30"/>
        </w:rPr>
        <w:t>8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โดยมีอัตราดอกเบี้ยตลาดที่ร้อยละ </w:t>
      </w:r>
      <w:r w:rsidR="00AB2EF5" w:rsidRPr="007659D0">
        <w:rPr>
          <w:rFonts w:asciiTheme="majorHAnsi" w:hAnsiTheme="majorHAnsi" w:cstheme="majorHAnsi"/>
          <w:sz w:val="30"/>
          <w:szCs w:val="30"/>
        </w:rPr>
        <w:t>4.</w:t>
      </w:r>
      <w:r w:rsidR="00A70F37" w:rsidRPr="007659D0">
        <w:rPr>
          <w:rFonts w:asciiTheme="majorHAnsi" w:hAnsiTheme="majorHAnsi" w:cstheme="majorHAnsi"/>
          <w:sz w:val="30"/>
          <w:szCs w:val="30"/>
        </w:rPr>
        <w:t>4</w:t>
      </w:r>
      <w:r w:rsidR="00AB2EF5" w:rsidRPr="007659D0">
        <w:rPr>
          <w:rFonts w:asciiTheme="majorHAnsi" w:hAnsiTheme="majorHAnsi" w:cstheme="majorHAnsi"/>
          <w:sz w:val="30"/>
          <w:szCs w:val="30"/>
        </w:rPr>
        <w:t>7</w:t>
      </w:r>
    </w:p>
    <w:p w14:paraId="263226C5" w14:textId="77777777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D0618F3" w14:textId="4FDB7488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628F8" w:rsidRPr="007659D0">
        <w:rPr>
          <w:rFonts w:asciiTheme="majorHAnsi" w:hAnsiTheme="majorHAnsi" w:cstheme="majorHAnsi"/>
          <w:sz w:val="30"/>
          <w:szCs w:val="30"/>
        </w:rPr>
        <w:t>10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4B0158" w:rsidRPr="007659D0">
        <w:rPr>
          <w:rFonts w:asciiTheme="majorHAnsi" w:hAnsiTheme="majorHAnsi" w:cstheme="majorHAnsi" w:hint="cs"/>
          <w:sz w:val="30"/>
          <w:szCs w:val="30"/>
          <w:cs/>
        </w:rPr>
        <w:t xml:space="preserve"> เนื่องจากสะท้อนสภาพการดำเนินธุรกิจได้อย่างเหมาะสม </w:t>
      </w:r>
      <w:r w:rsidRPr="007659D0">
        <w:rPr>
          <w:rFonts w:asciiTheme="majorHAnsi" w:hAnsiTheme="majorHAnsi" w:cstheme="majorHAnsi"/>
          <w:sz w:val="30"/>
          <w:szCs w:val="30"/>
          <w:cs/>
        </w:rPr>
        <w:t>ซึ่งอัตราการเติบโตกำหนดจากการประมาณการในระยะยาวของ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ผู้บริหารเกี่ยวกับอัตราการเติบโตของกำไร</w:t>
      </w:r>
      <w:r w:rsidR="006F32D2"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ขั้นต้น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1DF803C3" w14:textId="77777777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23D9D6" w14:textId="20099A42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70F37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8A4E50" w:rsidRPr="007659D0">
        <w:rPr>
          <w:rFonts w:asciiTheme="majorHAnsi" w:hAnsiTheme="majorHAnsi" w:cstheme="majorHAnsi"/>
          <w:sz w:val="30"/>
          <w:szCs w:val="30"/>
        </w:rPr>
        <w:t>305.35</w:t>
      </w:r>
      <w:r w:rsidR="002B1380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ล้านบาท </w:t>
      </w:r>
      <w:r w:rsidRPr="00D96F15">
        <w:rPr>
          <w:rFonts w:asciiTheme="majorHAnsi" w:hAnsiTheme="majorHAnsi" w:cstheme="majorHAnsi"/>
          <w:i/>
          <w:iCs/>
          <w:sz w:val="30"/>
          <w:szCs w:val="30"/>
          <w:cs/>
        </w:rPr>
        <w:t>(</w:t>
      </w:r>
      <w:r w:rsidRPr="00D96F15">
        <w:rPr>
          <w:rFonts w:asciiTheme="majorHAnsi" w:hAnsiTheme="majorHAnsi" w:cstheme="majorHAnsi"/>
          <w:i/>
          <w:iCs/>
          <w:sz w:val="30"/>
          <w:szCs w:val="30"/>
        </w:rPr>
        <w:t>256</w:t>
      </w:r>
      <w:r w:rsidR="00A90C1D" w:rsidRPr="00D96F15">
        <w:rPr>
          <w:rFonts w:asciiTheme="majorHAnsi" w:hAnsiTheme="majorHAnsi" w:cstheme="majorHAnsi"/>
          <w:i/>
          <w:iCs/>
          <w:sz w:val="30"/>
          <w:szCs w:val="30"/>
        </w:rPr>
        <w:t>3</w:t>
      </w:r>
      <w:r w:rsidRPr="00D96F15">
        <w:rPr>
          <w:rFonts w:asciiTheme="majorHAnsi" w:hAnsiTheme="majorHAnsi" w:cstheme="majorHAnsi"/>
          <w:i/>
          <w:iCs/>
          <w:sz w:val="30"/>
          <w:szCs w:val="30"/>
        </w:rPr>
        <w:t xml:space="preserve">: </w:t>
      </w:r>
      <w:r w:rsidR="00B22DE9" w:rsidRPr="00D96F15">
        <w:rPr>
          <w:rFonts w:asciiTheme="majorHAnsi" w:hAnsiTheme="majorHAnsi" w:cstheme="majorHAnsi"/>
          <w:i/>
          <w:iCs/>
          <w:sz w:val="30"/>
          <w:szCs w:val="30"/>
        </w:rPr>
        <w:t>245.69</w:t>
      </w:r>
      <w:r w:rsidR="00A70F37" w:rsidRPr="00D96F15">
        <w:rPr>
          <w:rFonts w:asciiTheme="majorHAnsi" w:hAnsiTheme="majorHAnsi" w:cstheme="majorHAnsi"/>
          <w:i/>
          <w:iCs/>
          <w:sz w:val="30"/>
          <w:szCs w:val="30"/>
        </w:rPr>
        <w:t xml:space="preserve"> </w:t>
      </w:r>
      <w:r w:rsidRPr="00D96F15">
        <w:rPr>
          <w:rFonts w:asciiTheme="majorHAnsi" w:hAnsiTheme="majorHAnsi" w:cstheme="majorHAnsi"/>
          <w:i/>
          <w:iCs/>
          <w:sz w:val="30"/>
          <w:szCs w:val="30"/>
          <w:cs/>
        </w:rPr>
        <w:t>ล้านบาท)</w:t>
      </w:r>
      <w:r w:rsidRPr="00D96F15">
        <w:rPr>
          <w:rFonts w:asciiTheme="majorHAnsi" w:hAnsiTheme="majorHAnsi" w:cstheme="majorHAnsi"/>
          <w:sz w:val="30"/>
          <w:szCs w:val="30"/>
          <w:cs/>
        </w:rPr>
        <w:t xml:space="preserve"> ผู้บริหาร</w:t>
      </w:r>
      <w:r w:rsidRPr="007659D0">
        <w:rPr>
          <w:rFonts w:asciiTheme="majorHAnsi" w:hAnsiTheme="majorHAnsi" w:cstheme="majorHAnsi"/>
          <w:sz w:val="30"/>
          <w:szCs w:val="30"/>
          <w:cs/>
        </w:rPr>
        <w:t>ได้พิจารณาว่ามีเหตุผลที่ทำให้เชื่อได้ว่าอาจเกิดการเปลี่ยนแปลงใน</w:t>
      </w:r>
      <w:r w:rsidR="00F01808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ข้อสมมติที่มีนัยสำคัญ</w:t>
      </w:r>
      <w:r w:rsidR="001628F8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9D5E76" w:rsidRPr="007659D0">
        <w:rPr>
          <w:rFonts w:asciiTheme="majorHAnsi" w:hAnsiTheme="majorHAnsi" w:cstheme="majorHAnsi"/>
          <w:sz w:val="30"/>
          <w:szCs w:val="30"/>
        </w:rPr>
        <w:t>3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9D5E76" w:rsidRPr="007659D0">
        <w:rPr>
          <w:rFonts w:asciiTheme="majorHAnsi" w:hAnsiTheme="majorHAnsi" w:cstheme="majorHAnsi"/>
          <w:sz w:val="30"/>
          <w:szCs w:val="30"/>
        </w:rPr>
        <w:t>3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1668C42E" w14:textId="521AC6BC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1628F8" w:rsidRPr="007659D0" w14:paraId="57F3D384" w14:textId="77777777" w:rsidTr="00464BBC">
        <w:trPr>
          <w:tblHeader/>
        </w:trPr>
        <w:tc>
          <w:tcPr>
            <w:tcW w:w="6390" w:type="dxa"/>
            <w:vMerge w:val="restart"/>
          </w:tcPr>
          <w:p w14:paraId="7C57BD89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0F1DB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2597" w:rsidRPr="007659D0" w14:paraId="686DBEC1" w14:textId="77777777" w:rsidTr="00464BBC">
        <w:trPr>
          <w:tblHeader/>
        </w:trPr>
        <w:tc>
          <w:tcPr>
            <w:tcW w:w="6390" w:type="dxa"/>
            <w:vMerge/>
          </w:tcPr>
          <w:p w14:paraId="40064738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BE70822" w14:textId="71F08248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792FE38E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39AB4F" w14:textId="7BE4ADB0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</w:tr>
      <w:tr w:rsidR="00DF2597" w:rsidRPr="007659D0" w14:paraId="4E6DEBE0" w14:textId="77777777" w:rsidTr="00464BBC">
        <w:trPr>
          <w:tblHeader/>
        </w:trPr>
        <w:tc>
          <w:tcPr>
            <w:tcW w:w="6390" w:type="dxa"/>
          </w:tcPr>
          <w:p w14:paraId="553BCFC6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29EBAB7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F2597" w:rsidRPr="007659D0" w14:paraId="5ED6FC31" w14:textId="77777777" w:rsidTr="006C01B0">
        <w:tc>
          <w:tcPr>
            <w:tcW w:w="6390" w:type="dxa"/>
            <w:shd w:val="clear" w:color="auto" w:fill="auto"/>
          </w:tcPr>
          <w:p w14:paraId="298BEA0F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9EFAEB" w14:textId="6DD137D7" w:rsidR="00DF2597" w:rsidRPr="007659D0" w:rsidRDefault="008B1E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16.35</w:t>
            </w:r>
          </w:p>
        </w:tc>
        <w:tc>
          <w:tcPr>
            <w:tcW w:w="270" w:type="dxa"/>
          </w:tcPr>
          <w:p w14:paraId="290CEF6D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49EB5B" w14:textId="7991BA8C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15.69</w:t>
            </w:r>
          </w:p>
        </w:tc>
      </w:tr>
      <w:tr w:rsidR="00DF2597" w:rsidRPr="007659D0" w14:paraId="1159F341" w14:textId="77777777" w:rsidTr="006C01B0">
        <w:tc>
          <w:tcPr>
            <w:tcW w:w="6390" w:type="dxa"/>
            <w:shd w:val="clear" w:color="auto" w:fill="auto"/>
          </w:tcPr>
          <w:p w14:paraId="77C855F5" w14:textId="4AA15380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968300" w14:textId="0E582274" w:rsidR="00DF2597" w:rsidRPr="003B6FA2" w:rsidRDefault="008B1E6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512B02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DA06B4" w:rsidRPr="00512B02">
              <w:rPr>
                <w:rFonts w:asciiTheme="majorHAnsi" w:hAnsiTheme="majorHAnsi" w:cstheme="majorHAnsi"/>
                <w:sz w:val="30"/>
                <w:szCs w:val="30"/>
              </w:rPr>
              <w:t>3.53)</w:t>
            </w:r>
          </w:p>
        </w:tc>
        <w:tc>
          <w:tcPr>
            <w:tcW w:w="270" w:type="dxa"/>
          </w:tcPr>
          <w:p w14:paraId="382C7F87" w14:textId="77777777" w:rsidR="00DF2597" w:rsidRPr="003B6FA2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5206F" w14:textId="51A5ADB7" w:rsidR="00DF2597" w:rsidRPr="007659D0" w:rsidRDefault="00DF259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5.41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DF2597" w:rsidRPr="007659D0" w14:paraId="0B8AE53E" w14:textId="77777777" w:rsidTr="006C01B0">
        <w:tc>
          <w:tcPr>
            <w:tcW w:w="6390" w:type="dxa"/>
          </w:tcPr>
          <w:p w14:paraId="04FF7685" w14:textId="1D607C42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28C9B" w14:textId="662E6C9E" w:rsidR="00DF2597" w:rsidRPr="007659D0" w:rsidRDefault="00DA06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8.47</w:t>
            </w:r>
          </w:p>
        </w:tc>
        <w:tc>
          <w:tcPr>
            <w:tcW w:w="270" w:type="dxa"/>
          </w:tcPr>
          <w:p w14:paraId="6088EA4D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17D8F" w14:textId="70CFCB43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7.90</w:t>
            </w:r>
          </w:p>
        </w:tc>
      </w:tr>
    </w:tbl>
    <w:p w14:paraId="33EDE8AD" w14:textId="6610AB2F" w:rsidR="000A5204" w:rsidRPr="007659D0" w:rsidRDefault="000A5204" w:rsidP="007D2605">
      <w:pPr>
        <w:pStyle w:val="BodyText2"/>
        <w:ind w:left="540"/>
        <w:rPr>
          <w:b/>
          <w:bCs/>
          <w:cs/>
        </w:rPr>
      </w:pPr>
    </w:p>
    <w:p w14:paraId="754DCC73" w14:textId="77777777" w:rsidR="004B0158" w:rsidRPr="007659D0" w:rsidRDefault="004B0158" w:rsidP="007D2605">
      <w:pPr>
        <w:pStyle w:val="BodyText2"/>
        <w:ind w:left="540"/>
        <w:rPr>
          <w:b/>
          <w:bCs/>
          <w:cs/>
        </w:rPr>
      </w:pPr>
    </w:p>
    <w:p w14:paraId="64430DD2" w14:textId="77777777" w:rsidR="008331F0" w:rsidRPr="007659D0" w:rsidRDefault="0083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59D0">
        <w:rPr>
          <w:b/>
          <w:bCs/>
          <w:cs/>
        </w:rPr>
        <w:br w:type="page"/>
      </w:r>
    </w:p>
    <w:p w14:paraId="3FB7528B" w14:textId="0250791D" w:rsidR="007B511B" w:rsidRPr="007659D0" w:rsidRDefault="007B511B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ลูกหนี้ค่าที่ดิน</w:t>
      </w:r>
    </w:p>
    <w:p w14:paraId="597251F6" w14:textId="12B69905" w:rsidR="007B511B" w:rsidRPr="007659D0" w:rsidRDefault="007B511B" w:rsidP="007D2605">
      <w:pPr>
        <w:pStyle w:val="BodyText2"/>
        <w:rPr>
          <w:b/>
          <w:bCs/>
          <w:sz w:val="22"/>
          <w:szCs w:val="22"/>
          <w:cs/>
        </w:rPr>
      </w:pPr>
    </w:p>
    <w:p w14:paraId="5095B6C3" w14:textId="0D5F6746" w:rsidR="00D248F6" w:rsidRPr="007659D0" w:rsidRDefault="00D248F6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ในเดือนธันวาคม </w:t>
      </w:r>
      <w:r w:rsidRPr="007659D0">
        <w:rPr>
          <w:rFonts w:asciiTheme="majorHAnsi" w:hAnsiTheme="majorHAnsi" w:cstheme="majorHAnsi"/>
          <w:sz w:val="30"/>
          <w:szCs w:val="30"/>
        </w:rPr>
        <w:t xml:space="preserve">2563 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บริษัทย่อยแห่งหนึ่งได้ทำสัญญาขาย</w:t>
      </w:r>
      <w:r w:rsidR="00360AF7" w:rsidRPr="007659D0">
        <w:rPr>
          <w:rFonts w:asciiTheme="majorHAnsi" w:hAnsiTheme="majorHAnsi"/>
          <w:sz w:val="30"/>
          <w:szCs w:val="30"/>
          <w:cs/>
        </w:rPr>
        <w:t>ที่ดินและอาคารเพื่อขายที่รวมเป็นส่วนหนึ่งใน</w:t>
      </w:r>
      <w:r w:rsidR="004E0F67">
        <w:rPr>
          <w:rFonts w:asciiTheme="majorHAnsi" w:hAnsiTheme="majorHAnsi"/>
          <w:sz w:val="30"/>
          <w:szCs w:val="30"/>
        </w:rPr>
        <w:br/>
      </w:r>
      <w:r w:rsidR="00360AF7" w:rsidRPr="007659D0">
        <w:rPr>
          <w:rFonts w:asciiTheme="majorHAnsi" w:hAnsiTheme="majorHAnsi"/>
          <w:sz w:val="30"/>
          <w:szCs w:val="30"/>
          <w:cs/>
        </w:rPr>
        <w:t>สินค้าคงเหลือ</w:t>
      </w:r>
      <w:r w:rsidR="00360AF7" w:rsidRPr="007659D0">
        <w:rPr>
          <w:rFonts w:asciiTheme="majorHAnsi" w:hAnsiTheme="majorHAnsi" w:hint="cs"/>
          <w:sz w:val="30"/>
          <w:szCs w:val="30"/>
          <w:cs/>
        </w:rPr>
        <w:t>ให้กับบริษัทร่วมแห่งหนึ่ง</w:t>
      </w:r>
      <w:r w:rsidR="00183695" w:rsidRPr="007659D0">
        <w:rPr>
          <w:rFonts w:asciiTheme="majorHAnsi" w:hAnsiTheme="majorHAnsi" w:hint="cs"/>
          <w:sz w:val="30"/>
          <w:szCs w:val="30"/>
          <w:cs/>
        </w:rPr>
        <w:t>เป็นเงิน</w:t>
      </w:r>
      <w:r w:rsidR="00360AF7" w:rsidRPr="007659D0">
        <w:rPr>
          <w:rFonts w:asciiTheme="majorHAnsi" w:hAnsiTheme="majorHAnsi" w:hint="cs"/>
          <w:sz w:val="30"/>
          <w:szCs w:val="30"/>
          <w:cs/>
        </w:rPr>
        <w:t xml:space="preserve"> </w:t>
      </w:r>
      <w:r w:rsidR="00360AF7" w:rsidRPr="007659D0">
        <w:rPr>
          <w:rFonts w:asciiTheme="majorHAnsi" w:hAnsiTheme="majorHAnsi"/>
          <w:sz w:val="30"/>
          <w:szCs w:val="30"/>
        </w:rPr>
        <w:t xml:space="preserve">165 </w:t>
      </w:r>
      <w:r w:rsidR="00360AF7" w:rsidRPr="007659D0">
        <w:rPr>
          <w:rFonts w:asciiTheme="majorHAnsi" w:hAnsiTheme="majorHAnsi" w:hint="cs"/>
          <w:sz w:val="30"/>
          <w:szCs w:val="30"/>
          <w:cs/>
        </w:rPr>
        <w:t xml:space="preserve">ล้านบาท บริษัทย่อยดังกล่าวได้รับชำระค่าที่ดินและอาคารเพื่อขายเป็นเงินสดบางส่วน เป็นเงิน </w:t>
      </w:r>
      <w:r w:rsidR="00360AF7" w:rsidRPr="007659D0">
        <w:rPr>
          <w:rFonts w:asciiTheme="majorHAnsi" w:hAnsiTheme="majorHAnsi"/>
          <w:sz w:val="30"/>
          <w:szCs w:val="30"/>
        </w:rPr>
        <w:t xml:space="preserve">89 </w:t>
      </w:r>
      <w:r w:rsidR="00360AF7" w:rsidRPr="007659D0">
        <w:rPr>
          <w:rFonts w:asciiTheme="majorHAnsi" w:hAnsiTheme="majorHAnsi" w:hint="cs"/>
          <w:sz w:val="30"/>
          <w:szCs w:val="30"/>
          <w:cs/>
        </w:rPr>
        <w:t>ล้านบาท และส่วนที่เหลือได้มีการทำสัญญาผ่อนชำระเป็นเวลา</w:t>
      </w:r>
      <w:r w:rsidR="00360AF7" w:rsidRPr="007659D0">
        <w:rPr>
          <w:rFonts w:asciiTheme="majorHAnsi" w:hAnsiTheme="majorHAnsi"/>
          <w:sz w:val="30"/>
          <w:szCs w:val="30"/>
        </w:rPr>
        <w:t xml:space="preserve"> </w:t>
      </w:r>
      <w:r w:rsidR="00360AF7" w:rsidRPr="007659D0">
        <w:rPr>
          <w:rFonts w:asciiTheme="majorHAnsi" w:hAnsiTheme="majorHAnsi"/>
          <w:spacing w:val="-4"/>
          <w:sz w:val="30"/>
          <w:szCs w:val="30"/>
        </w:rPr>
        <w:t xml:space="preserve">3 </w:t>
      </w:r>
      <w:r w:rsidR="00360AF7" w:rsidRPr="007659D0">
        <w:rPr>
          <w:rFonts w:asciiTheme="majorHAnsi" w:hAnsiTheme="majorHAnsi"/>
          <w:spacing w:val="-4"/>
          <w:sz w:val="30"/>
          <w:szCs w:val="30"/>
          <w:cs/>
        </w:rPr>
        <w:t>ปี โดยมีอัตรา</w:t>
      </w:r>
      <w:r w:rsidR="00360AF7" w:rsidRPr="007659D0">
        <w:rPr>
          <w:rFonts w:asciiTheme="majorHAnsi" w:hAnsiTheme="majorHAnsi"/>
          <w:spacing w:val="-6"/>
          <w:sz w:val="30"/>
          <w:szCs w:val="30"/>
          <w:cs/>
        </w:rPr>
        <w:t xml:space="preserve">ดอกเบี้ยร้อยละ </w:t>
      </w:r>
      <w:r w:rsidR="00360AF7" w:rsidRPr="007659D0">
        <w:rPr>
          <w:rFonts w:asciiTheme="majorHAnsi" w:hAnsiTheme="majorHAnsi"/>
          <w:spacing w:val="-6"/>
          <w:sz w:val="30"/>
          <w:szCs w:val="30"/>
        </w:rPr>
        <w:t xml:space="preserve">4.58 </w:t>
      </w:r>
      <w:r w:rsidR="00360AF7" w:rsidRPr="007659D0">
        <w:rPr>
          <w:rFonts w:asciiTheme="majorHAnsi" w:hAnsiTheme="majorHAnsi"/>
          <w:spacing w:val="-6"/>
          <w:sz w:val="30"/>
          <w:szCs w:val="30"/>
          <w:cs/>
        </w:rPr>
        <w:t>ต่อปี</w:t>
      </w:r>
      <w:r w:rsidR="00E21DEE" w:rsidRPr="007659D0">
        <w:rPr>
          <w:rFonts w:asciiTheme="majorHAnsi" w:hAnsiTheme="majorHAnsi"/>
          <w:spacing w:val="-6"/>
          <w:sz w:val="30"/>
          <w:szCs w:val="30"/>
          <w:cs/>
        </w:rPr>
        <w:t xml:space="preserve"> </w:t>
      </w:r>
      <w:r w:rsidR="00AC685C" w:rsidRPr="007659D0">
        <w:rPr>
          <w:rFonts w:asciiTheme="majorHAnsi" w:hAnsiTheme="majorHAnsi"/>
          <w:spacing w:val="-6"/>
          <w:sz w:val="30"/>
          <w:szCs w:val="30"/>
          <w:cs/>
        </w:rPr>
        <w:t xml:space="preserve">ที่ดินดังกล่าวได้จดทะเบียนการโอนกรรมสิทธิ์ให้กับผู้ซื้อแล้วในเดือนธันวาคม </w:t>
      </w:r>
      <w:r w:rsidR="00AC685C" w:rsidRPr="007659D0">
        <w:rPr>
          <w:rFonts w:asciiTheme="majorHAnsi" w:hAnsiTheme="majorHAnsi"/>
          <w:spacing w:val="-6"/>
          <w:sz w:val="30"/>
          <w:szCs w:val="30"/>
        </w:rPr>
        <w:t xml:space="preserve">2563 </w:t>
      </w:r>
      <w:r w:rsidR="000B638E" w:rsidRPr="007659D0">
        <w:rPr>
          <w:rFonts w:asciiTheme="majorHAnsi" w:hAnsiTheme="majorHAnsi"/>
          <w:spacing w:val="-6"/>
          <w:sz w:val="30"/>
          <w:szCs w:val="30"/>
          <w:cs/>
        </w:rPr>
        <w:t>ทั้ง</w:t>
      </w:r>
      <w:r w:rsidR="001C7DCD" w:rsidRPr="007659D0">
        <w:rPr>
          <w:rFonts w:asciiTheme="majorHAnsi" w:hAnsiTheme="majorHAnsi" w:hint="cs"/>
          <w:spacing w:val="-6"/>
          <w:sz w:val="30"/>
          <w:szCs w:val="30"/>
          <w:cs/>
        </w:rPr>
        <w:t>นี้</w:t>
      </w:r>
      <w:r w:rsidR="001C7DCD" w:rsidRPr="007659D0">
        <w:rPr>
          <w:rFonts w:asciiTheme="majorHAnsi" w:hAnsiTheme="majorHAnsi"/>
          <w:sz w:val="30"/>
          <w:szCs w:val="30"/>
          <w:cs/>
        </w:rPr>
        <w:t>บริษัทร่วมดังกล่าวได้นำเช็คและจดจำนองที่ดินแปลงหนึ่งของบริษัทที่เกี่ยวข้องกันกับบริษัทร่วมมาเป็นหลักทรัพย์</w:t>
      </w:r>
      <w:r w:rsidR="001C7DCD" w:rsidRPr="007659D0">
        <w:rPr>
          <w:rFonts w:asciiTheme="majorHAnsi" w:hAnsiTheme="majorHAnsi"/>
          <w:spacing w:val="-10"/>
          <w:sz w:val="30"/>
          <w:szCs w:val="30"/>
          <w:cs/>
        </w:rPr>
        <w:t>ค้ำประกันการผ่อนชำระ</w:t>
      </w:r>
      <w:r w:rsidR="000B638E" w:rsidRPr="007659D0">
        <w:rPr>
          <w:rFonts w:asciiTheme="majorHAnsi" w:hAnsiTheme="majorHAnsi"/>
          <w:spacing w:val="-10"/>
          <w:sz w:val="30"/>
          <w:szCs w:val="30"/>
          <w:cs/>
        </w:rPr>
        <w:t xml:space="preserve"> ซึ่ง</w:t>
      </w:r>
      <w:r w:rsidR="00E21DEE" w:rsidRPr="007659D0">
        <w:rPr>
          <w:rFonts w:asciiTheme="majorHAnsi" w:hAnsiTheme="majorHAnsi"/>
          <w:spacing w:val="-10"/>
          <w:sz w:val="30"/>
          <w:szCs w:val="30"/>
          <w:cs/>
        </w:rPr>
        <w:t>ส่งผล</w:t>
      </w:r>
      <w:r w:rsidR="000B638E" w:rsidRPr="007659D0">
        <w:rPr>
          <w:rFonts w:asciiTheme="majorHAnsi" w:hAnsiTheme="majorHAnsi"/>
          <w:spacing w:val="-10"/>
          <w:sz w:val="30"/>
          <w:szCs w:val="30"/>
          <w:cs/>
        </w:rPr>
        <w:t>ให</w:t>
      </w:r>
      <w:r w:rsidR="00AC685C" w:rsidRPr="007659D0">
        <w:rPr>
          <w:rFonts w:asciiTheme="majorHAnsi" w:hAnsiTheme="majorHAnsi"/>
          <w:spacing w:val="-10"/>
          <w:sz w:val="30"/>
          <w:szCs w:val="30"/>
          <w:cs/>
        </w:rPr>
        <w:t xml:space="preserve">้ </w:t>
      </w:r>
      <w:r w:rsidR="00E21DEE" w:rsidRPr="007659D0">
        <w:rPr>
          <w:rFonts w:asciiTheme="majorHAnsi" w:hAnsiTheme="majorHAnsi"/>
          <w:spacing w:val="-10"/>
          <w:sz w:val="30"/>
          <w:szCs w:val="30"/>
          <w:cs/>
        </w:rPr>
        <w:t xml:space="preserve">ณ วันที่ </w:t>
      </w:r>
      <w:r w:rsidR="00E21DEE" w:rsidRPr="007659D0">
        <w:rPr>
          <w:rFonts w:asciiTheme="majorHAnsi" w:hAnsiTheme="majorHAnsi"/>
          <w:spacing w:val="-10"/>
          <w:sz w:val="30"/>
          <w:szCs w:val="30"/>
        </w:rPr>
        <w:t xml:space="preserve">31 </w:t>
      </w:r>
      <w:r w:rsidR="00E21DEE" w:rsidRPr="007659D0">
        <w:rPr>
          <w:rFonts w:asciiTheme="majorHAnsi" w:hAnsiTheme="majorHAnsi"/>
          <w:spacing w:val="-10"/>
          <w:sz w:val="30"/>
          <w:szCs w:val="30"/>
          <w:cs/>
        </w:rPr>
        <w:t xml:space="preserve">ธันวาคม </w:t>
      </w:r>
      <w:r w:rsidR="00A90C1D" w:rsidRPr="007659D0">
        <w:rPr>
          <w:rFonts w:asciiTheme="majorHAnsi" w:hAnsiTheme="majorHAnsi"/>
          <w:spacing w:val="-10"/>
          <w:sz w:val="30"/>
          <w:szCs w:val="30"/>
        </w:rPr>
        <w:t>256</w:t>
      </w:r>
      <w:r w:rsidR="00600C6C" w:rsidRPr="007659D0">
        <w:rPr>
          <w:rFonts w:asciiTheme="majorHAnsi" w:hAnsiTheme="majorHAnsi" w:hint="cs"/>
          <w:spacing w:val="-10"/>
          <w:sz w:val="30"/>
          <w:szCs w:val="30"/>
        </w:rPr>
        <w:t>4</w:t>
      </w:r>
      <w:r w:rsidR="00A90C1D" w:rsidRPr="007659D0">
        <w:rPr>
          <w:rFonts w:asciiTheme="majorHAnsi" w:hAnsiTheme="majorHAnsi"/>
          <w:spacing w:val="-10"/>
          <w:sz w:val="30"/>
          <w:szCs w:val="30"/>
        </w:rPr>
        <w:t xml:space="preserve"> </w:t>
      </w:r>
      <w:r w:rsidR="00174B6D" w:rsidRPr="007659D0">
        <w:rPr>
          <w:rFonts w:asciiTheme="majorHAnsi" w:hAnsiTheme="majorHAnsi"/>
          <w:spacing w:val="-10"/>
          <w:sz w:val="30"/>
          <w:szCs w:val="30"/>
          <w:cs/>
        </w:rPr>
        <w:t>กลุ่มบริษัทบันทึก</w:t>
      </w:r>
      <w:r w:rsidR="00E21DEE" w:rsidRPr="007659D0">
        <w:rPr>
          <w:rFonts w:asciiTheme="majorHAnsi" w:hAnsiTheme="majorHAnsi"/>
          <w:spacing w:val="-10"/>
          <w:sz w:val="30"/>
          <w:szCs w:val="30"/>
          <w:cs/>
        </w:rPr>
        <w:t xml:space="preserve">ลูกหนี้ค่าที่ดิน เป็นจำนวนเงิน </w:t>
      </w:r>
      <w:r w:rsidR="00600C6C" w:rsidRPr="007659D0">
        <w:rPr>
          <w:rFonts w:asciiTheme="majorHAnsi" w:hAnsiTheme="majorHAnsi" w:hint="cs"/>
          <w:spacing w:val="-10"/>
          <w:sz w:val="30"/>
          <w:szCs w:val="30"/>
        </w:rPr>
        <w:t>76</w:t>
      </w:r>
      <w:r w:rsidR="00D22FB9" w:rsidRPr="007659D0">
        <w:rPr>
          <w:rFonts w:asciiTheme="majorHAnsi" w:hAnsiTheme="majorHAnsi" w:hint="cs"/>
          <w:spacing w:val="-10"/>
          <w:sz w:val="30"/>
          <w:szCs w:val="30"/>
          <w:cs/>
        </w:rPr>
        <w:t>.</w:t>
      </w:r>
      <w:r w:rsidR="00600C6C" w:rsidRPr="007659D0">
        <w:rPr>
          <w:rFonts w:asciiTheme="majorHAnsi" w:hAnsiTheme="majorHAnsi" w:hint="cs"/>
          <w:spacing w:val="-10"/>
          <w:sz w:val="30"/>
          <w:szCs w:val="30"/>
        </w:rPr>
        <w:t>24</w:t>
      </w:r>
      <w:r w:rsidR="00D22FB9" w:rsidRPr="007659D0">
        <w:rPr>
          <w:rFonts w:asciiTheme="majorHAnsi" w:hAnsiTheme="majorHAnsi" w:hint="cs"/>
          <w:spacing w:val="-10"/>
          <w:sz w:val="30"/>
          <w:szCs w:val="30"/>
          <w:cs/>
        </w:rPr>
        <w:t xml:space="preserve"> </w:t>
      </w:r>
      <w:r w:rsidR="00A90C1D" w:rsidRPr="007659D0">
        <w:rPr>
          <w:rFonts w:asciiTheme="majorHAnsi" w:hAnsiTheme="majorHAnsi"/>
          <w:spacing w:val="-10"/>
          <w:sz w:val="30"/>
          <w:szCs w:val="30"/>
        </w:rPr>
        <w:t xml:space="preserve"> </w:t>
      </w:r>
      <w:r w:rsidR="00E21DEE" w:rsidRPr="007659D0">
        <w:rPr>
          <w:rFonts w:asciiTheme="majorHAnsi" w:hAnsiTheme="majorHAnsi"/>
          <w:spacing w:val="-10"/>
          <w:sz w:val="30"/>
          <w:szCs w:val="30"/>
          <w:cs/>
        </w:rPr>
        <w:t>ล้านบาท</w:t>
      </w:r>
      <w:r w:rsidR="00174B6D" w:rsidRPr="007659D0">
        <w:rPr>
          <w:rFonts w:asciiTheme="majorHAnsi" w:hAnsiTheme="majorHAnsi"/>
          <w:spacing w:val="-2"/>
          <w:sz w:val="30"/>
          <w:szCs w:val="30"/>
        </w:rPr>
        <w:t xml:space="preserve"> 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(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2563: </w:t>
      </w:r>
      <w:r w:rsidR="00600C6C" w:rsidRPr="007659D0">
        <w:rPr>
          <w:rFonts w:asciiTheme="majorHAnsi" w:hAnsiTheme="majorHAnsi" w:cstheme="majorHAnsi" w:hint="cs"/>
          <w:i/>
          <w:iCs/>
          <w:sz w:val="30"/>
          <w:szCs w:val="30"/>
        </w:rPr>
        <w:t>76</w:t>
      </w:r>
      <w:r w:rsidR="00D22FB9"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.</w:t>
      </w:r>
      <w:r w:rsidR="00600C6C" w:rsidRPr="007659D0">
        <w:rPr>
          <w:rFonts w:asciiTheme="majorHAnsi" w:hAnsiTheme="majorHAnsi" w:cstheme="majorHAnsi" w:hint="cs"/>
          <w:i/>
          <w:iCs/>
          <w:sz w:val="30"/>
          <w:szCs w:val="30"/>
        </w:rPr>
        <w:t>24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 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ล้านบาท)</w:t>
      </w:r>
      <w:r w:rsidR="00A90C1D"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174B6D" w:rsidRPr="007659D0">
        <w:rPr>
          <w:rFonts w:asciiTheme="majorHAnsi" w:hAnsiTheme="majorHAnsi"/>
          <w:spacing w:val="-2"/>
          <w:sz w:val="30"/>
          <w:szCs w:val="30"/>
          <w:cs/>
        </w:rPr>
        <w:t>และบันทึกรายได้รอการรับรู้จากการรอรับรู้ส่วนได้เสีย</w:t>
      </w:r>
      <w:r w:rsidR="00183695" w:rsidRPr="007659D0">
        <w:rPr>
          <w:rFonts w:asciiTheme="majorHAnsi" w:hAnsiTheme="majorHAnsi"/>
          <w:spacing w:val="-2"/>
          <w:sz w:val="30"/>
          <w:szCs w:val="30"/>
          <w:cs/>
        </w:rPr>
        <w:t>ของ</w:t>
      </w:r>
      <w:r w:rsidR="00174B6D" w:rsidRPr="007659D0">
        <w:rPr>
          <w:rFonts w:asciiTheme="majorHAnsi" w:hAnsiTheme="majorHAnsi"/>
          <w:spacing w:val="-2"/>
          <w:sz w:val="30"/>
          <w:szCs w:val="30"/>
          <w:cs/>
        </w:rPr>
        <w:t>เงินลงทุน</w:t>
      </w:r>
      <w:r w:rsidR="00183695" w:rsidRPr="007659D0">
        <w:rPr>
          <w:rFonts w:asciiTheme="majorHAnsi" w:hAnsiTheme="majorHAnsi"/>
          <w:spacing w:val="-2"/>
          <w:sz w:val="30"/>
          <w:szCs w:val="30"/>
          <w:cs/>
        </w:rPr>
        <w:t>ใน</w:t>
      </w:r>
      <w:r w:rsidR="00174B6D" w:rsidRPr="007659D0">
        <w:rPr>
          <w:rFonts w:asciiTheme="majorHAnsi" w:hAnsiTheme="majorHAnsi"/>
          <w:spacing w:val="-2"/>
          <w:sz w:val="30"/>
          <w:szCs w:val="30"/>
          <w:cs/>
        </w:rPr>
        <w:t xml:space="preserve">บริษัทร่วม </w:t>
      </w:r>
      <w:r w:rsidR="00F01808">
        <w:rPr>
          <w:rFonts w:asciiTheme="majorHAnsi" w:hAnsiTheme="majorHAnsi"/>
          <w:spacing w:val="-2"/>
          <w:sz w:val="30"/>
          <w:szCs w:val="30"/>
        </w:rPr>
        <w:br/>
      </w:r>
      <w:r w:rsidR="00174B6D" w:rsidRPr="007659D0">
        <w:rPr>
          <w:rFonts w:asciiTheme="majorHAnsi" w:hAnsiTheme="majorHAnsi"/>
          <w:spacing w:val="-2"/>
          <w:sz w:val="30"/>
          <w:szCs w:val="30"/>
          <w:cs/>
        </w:rPr>
        <w:t xml:space="preserve">เป็นจำนวนเงินรวม </w:t>
      </w:r>
      <w:r w:rsidR="00600C6C" w:rsidRPr="007659D0">
        <w:rPr>
          <w:rFonts w:asciiTheme="majorHAnsi" w:hAnsiTheme="majorHAnsi" w:hint="cs"/>
          <w:spacing w:val="-10"/>
          <w:sz w:val="30"/>
          <w:szCs w:val="30"/>
        </w:rPr>
        <w:t>14</w:t>
      </w:r>
      <w:r w:rsidR="00D22FB9" w:rsidRPr="007659D0">
        <w:rPr>
          <w:rFonts w:asciiTheme="majorHAnsi" w:hAnsiTheme="majorHAnsi" w:hint="cs"/>
          <w:spacing w:val="-10"/>
          <w:sz w:val="30"/>
          <w:szCs w:val="30"/>
          <w:cs/>
        </w:rPr>
        <w:t>.</w:t>
      </w:r>
      <w:r w:rsidR="00600C6C" w:rsidRPr="007659D0">
        <w:rPr>
          <w:rFonts w:asciiTheme="majorHAnsi" w:hAnsiTheme="majorHAnsi" w:hint="cs"/>
          <w:spacing w:val="-10"/>
          <w:sz w:val="30"/>
          <w:szCs w:val="30"/>
        </w:rPr>
        <w:t>24</w:t>
      </w:r>
      <w:r w:rsidR="00A90C1D" w:rsidRPr="007659D0">
        <w:rPr>
          <w:rFonts w:asciiTheme="majorHAnsi" w:hAnsiTheme="majorHAnsi"/>
          <w:spacing w:val="-10"/>
          <w:sz w:val="30"/>
          <w:szCs w:val="30"/>
        </w:rPr>
        <w:t xml:space="preserve"> </w:t>
      </w:r>
      <w:r w:rsidR="00174B6D" w:rsidRPr="007659D0">
        <w:rPr>
          <w:rFonts w:asciiTheme="majorHAnsi" w:hAnsiTheme="majorHAnsi"/>
          <w:spacing w:val="-2"/>
          <w:sz w:val="30"/>
          <w:szCs w:val="30"/>
        </w:rPr>
        <w:t xml:space="preserve"> </w:t>
      </w:r>
      <w:r w:rsidR="00174B6D" w:rsidRPr="007659D0">
        <w:rPr>
          <w:rFonts w:asciiTheme="majorHAnsi" w:hAnsiTheme="majorHAnsi"/>
          <w:spacing w:val="-2"/>
          <w:sz w:val="30"/>
          <w:szCs w:val="30"/>
          <w:cs/>
        </w:rPr>
        <w:t>ล้านบาท</w:t>
      </w:r>
      <w:r w:rsidR="00A90C1D" w:rsidRPr="007659D0">
        <w:rPr>
          <w:rFonts w:asciiTheme="majorHAnsi" w:hAnsiTheme="majorHAnsi" w:hint="cs"/>
          <w:spacing w:val="-2"/>
          <w:sz w:val="30"/>
          <w:szCs w:val="30"/>
          <w:cs/>
        </w:rPr>
        <w:t xml:space="preserve"> 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(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</w:rPr>
        <w:t>2563: 14</w:t>
      </w:r>
      <w:r w:rsidR="00D22FB9"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.</w:t>
      </w:r>
      <w:r w:rsidR="00600C6C" w:rsidRPr="007659D0">
        <w:rPr>
          <w:rFonts w:asciiTheme="majorHAnsi" w:hAnsiTheme="majorHAnsi" w:cstheme="majorHAnsi" w:hint="cs"/>
          <w:i/>
          <w:iCs/>
          <w:sz w:val="30"/>
          <w:szCs w:val="30"/>
        </w:rPr>
        <w:t>24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 </w:t>
      </w:r>
      <w:r w:rsidR="00A90C1D"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ล้านบาท)</w:t>
      </w:r>
      <w:r w:rsidR="00A90C1D"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 xml:space="preserve"> </w:t>
      </w:r>
      <w:r w:rsidR="009062FD" w:rsidRPr="007659D0">
        <w:rPr>
          <w:rFonts w:asciiTheme="majorHAnsi" w:hAnsiTheme="majorHAnsi"/>
          <w:spacing w:val="-2"/>
          <w:sz w:val="30"/>
          <w:szCs w:val="30"/>
          <w:cs/>
        </w:rPr>
        <w:t>ในงบแสดงฐานะการเงินรวม</w:t>
      </w:r>
    </w:p>
    <w:p w14:paraId="74902A9B" w14:textId="77777777" w:rsidR="007B511B" w:rsidRPr="007659D0" w:rsidRDefault="007B511B" w:rsidP="007D2605">
      <w:pPr>
        <w:pStyle w:val="BodyText2"/>
        <w:rPr>
          <w:b/>
          <w:bCs/>
          <w:sz w:val="22"/>
          <w:szCs w:val="22"/>
          <w:cs/>
        </w:rPr>
      </w:pPr>
    </w:p>
    <w:p w14:paraId="7E8F7A2B" w14:textId="5DC3E865" w:rsidR="001628F8" w:rsidRPr="007659D0" w:rsidRDefault="001628F8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หนี้สินที่มีภาระดอกเบี้ย</w:t>
      </w:r>
    </w:p>
    <w:p w14:paraId="0A78691F" w14:textId="77777777" w:rsidR="000C19C5" w:rsidRPr="007659D0" w:rsidRDefault="000C19C5" w:rsidP="007D2605">
      <w:pPr>
        <w:pStyle w:val="BodyText2"/>
        <w:rPr>
          <w:b/>
          <w:bCs/>
          <w:sz w:val="22"/>
          <w:szCs w:val="22"/>
          <w:cs/>
        </w:rPr>
      </w:pPr>
    </w:p>
    <w:tbl>
      <w:tblPr>
        <w:tblStyle w:val="TableGrid"/>
        <w:tblW w:w="95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277"/>
        <w:gridCol w:w="1037"/>
        <w:gridCol w:w="236"/>
        <w:gridCol w:w="1061"/>
        <w:gridCol w:w="236"/>
        <w:gridCol w:w="908"/>
        <w:gridCol w:w="236"/>
        <w:gridCol w:w="1024"/>
        <w:gridCol w:w="238"/>
        <w:gridCol w:w="1022"/>
        <w:gridCol w:w="236"/>
        <w:gridCol w:w="1024"/>
      </w:tblGrid>
      <w:tr w:rsidR="001628F8" w:rsidRPr="007659D0" w14:paraId="0BDA2EFB" w14:textId="77777777" w:rsidTr="006C01B0">
        <w:tc>
          <w:tcPr>
            <w:tcW w:w="1973" w:type="dxa"/>
          </w:tcPr>
          <w:p w14:paraId="7D4C2FA2" w14:textId="3255FD8A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ECC53AF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11"/>
          </w:tcPr>
          <w:p w14:paraId="2FB347E7" w14:textId="57AD6705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8F8" w:rsidRPr="007659D0" w14:paraId="03C5046B" w14:textId="77777777" w:rsidTr="006C01B0">
        <w:tc>
          <w:tcPr>
            <w:tcW w:w="1973" w:type="dxa"/>
          </w:tcPr>
          <w:p w14:paraId="4C49004A" w14:textId="77777777" w:rsidR="001628F8" w:rsidRPr="007659D0" w:rsidRDefault="001628F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79CFE10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4CCB63DC" w14:textId="62AAB99B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F2597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1C2C3AB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17D93B4F" w14:textId="5F2461AD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F2597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1628F8" w:rsidRPr="007659D0" w14:paraId="4293F3DB" w14:textId="77777777" w:rsidTr="006C01B0">
        <w:tc>
          <w:tcPr>
            <w:tcW w:w="1973" w:type="dxa"/>
          </w:tcPr>
          <w:p w14:paraId="3847319F" w14:textId="46A8B678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  <w:vAlign w:val="bottom"/>
          </w:tcPr>
          <w:p w14:paraId="1E4775CF" w14:textId="1E09D73F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367F3FE5" w14:textId="54C216EE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C308C9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34E3A2" w14:textId="101BE8B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030D84D0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8ACD390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93D176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B79DF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A33D482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316C7FE1" w14:textId="1C50CA5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2A72AFEF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D42B76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1628F8" w:rsidRPr="007659D0" w14:paraId="759C611F" w14:textId="77777777" w:rsidTr="006C01B0">
        <w:tc>
          <w:tcPr>
            <w:tcW w:w="1973" w:type="dxa"/>
          </w:tcPr>
          <w:p w14:paraId="40FEF5EB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02D1EA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2DFD9DD3" w14:textId="6B0F57D0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07324" w:rsidRPr="007659D0" w14:paraId="28113348" w14:textId="77777777" w:rsidTr="006C01B0">
        <w:tc>
          <w:tcPr>
            <w:tcW w:w="1973" w:type="dxa"/>
          </w:tcPr>
          <w:p w14:paraId="0B46C851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77" w:type="dxa"/>
          </w:tcPr>
          <w:p w14:paraId="357F8E30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97E9B34" w14:textId="7A934A4C" w:rsidR="00A07324" w:rsidRPr="007659D0" w:rsidRDefault="006C57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151CF2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A04178E" w14:textId="720A3054" w:rsidR="00A07324" w:rsidRPr="007659D0" w:rsidRDefault="00A073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08596F" w14:textId="67A82C8D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0D5BCFAB" w14:textId="59ED06D3" w:rsidR="00A07324" w:rsidRPr="007659D0" w:rsidRDefault="00A07324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  <w:lang w:bidi="th-TH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3A8C8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2D8309" w14:textId="4C2AFF5E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7008DD5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F21249C" w14:textId="423571AA" w:rsidR="00A07324" w:rsidRPr="007659D0" w:rsidRDefault="00A0732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8636D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8F27222" w14:textId="6A5401C4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</w:tr>
      <w:tr w:rsidR="00A07324" w:rsidRPr="007659D0" w14:paraId="42AC0A3E" w14:textId="77777777" w:rsidTr="006C01B0">
        <w:tc>
          <w:tcPr>
            <w:tcW w:w="1973" w:type="dxa"/>
          </w:tcPr>
          <w:p w14:paraId="27E7440C" w14:textId="458B78B3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 สถาบันการเงิน</w:t>
            </w:r>
          </w:p>
        </w:tc>
        <w:tc>
          <w:tcPr>
            <w:tcW w:w="277" w:type="dxa"/>
          </w:tcPr>
          <w:p w14:paraId="454717E1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E2A41D8" w14:textId="5C97C400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2CF23A" w14:textId="03DF6FCA" w:rsidR="00A07324" w:rsidRPr="007659D0" w:rsidRDefault="00600C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373</w:t>
            </w:r>
            <w:r w:rsidR="00A07324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36" w:type="dxa"/>
            <w:vAlign w:val="bottom"/>
          </w:tcPr>
          <w:p w14:paraId="65559786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FA2E492" w14:textId="1C81311D" w:rsidR="00A07324" w:rsidRPr="007659D0" w:rsidRDefault="00A073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27764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4FF249D4" w14:textId="28FB5F9E" w:rsidR="00A07324" w:rsidRPr="007659D0" w:rsidRDefault="00600C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373</w:t>
            </w:r>
            <w:r w:rsidR="00A07324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36" w:type="dxa"/>
            <w:vAlign w:val="bottom"/>
          </w:tcPr>
          <w:p w14:paraId="1D072C66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73F0B7D" w14:textId="006714D3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509,104</w:t>
            </w:r>
          </w:p>
        </w:tc>
        <w:tc>
          <w:tcPr>
            <w:tcW w:w="238" w:type="dxa"/>
            <w:vAlign w:val="bottom"/>
          </w:tcPr>
          <w:p w14:paraId="08A88A5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4D0BDFE" w14:textId="63555551" w:rsidR="00A07324" w:rsidRPr="007659D0" w:rsidRDefault="00A0732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715998F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B0C616" w14:textId="157282A6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509,104</w:t>
            </w:r>
          </w:p>
        </w:tc>
      </w:tr>
      <w:tr w:rsidR="00A07324" w:rsidRPr="007659D0" w14:paraId="391AC634" w14:textId="77777777" w:rsidTr="006C01B0">
        <w:tc>
          <w:tcPr>
            <w:tcW w:w="1973" w:type="dxa"/>
          </w:tcPr>
          <w:p w14:paraId="661769BA" w14:textId="32B1DD09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7" w:type="dxa"/>
            <w:vAlign w:val="bottom"/>
          </w:tcPr>
          <w:p w14:paraId="2B3FF6D6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FED49A8" w14:textId="1AEF24C1" w:rsidR="00A07324" w:rsidRPr="007659D0" w:rsidRDefault="00600C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20</w:t>
            </w:r>
            <w:r w:rsidR="00A07324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5D2F8AAC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3E7BDC2" w14:textId="1490980A" w:rsidR="00A07324" w:rsidRPr="007659D0" w:rsidRDefault="00A073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6763B6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5692BB6" w14:textId="35E2FD26" w:rsidR="00A07324" w:rsidRPr="007659D0" w:rsidRDefault="00600C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20</w:t>
            </w:r>
            <w:r w:rsidR="00A07324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3EBEC2DA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74607F4" w14:textId="615E4281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20,000</w:t>
            </w:r>
          </w:p>
        </w:tc>
        <w:tc>
          <w:tcPr>
            <w:tcW w:w="238" w:type="dxa"/>
            <w:vAlign w:val="bottom"/>
          </w:tcPr>
          <w:p w14:paraId="14ABDE8E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085A8EE" w14:textId="05C4236B" w:rsidR="00A07324" w:rsidRPr="007659D0" w:rsidRDefault="00A0732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AE86E8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C7A40F5" w14:textId="2A3D6F86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20,000</w:t>
            </w:r>
          </w:p>
        </w:tc>
      </w:tr>
      <w:tr w:rsidR="00A07324" w:rsidRPr="007659D0" w14:paraId="75A78F70" w14:textId="77777777" w:rsidTr="006C01B0">
        <w:tc>
          <w:tcPr>
            <w:tcW w:w="1973" w:type="dxa"/>
          </w:tcPr>
          <w:p w14:paraId="499309E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7" w:type="dxa"/>
          </w:tcPr>
          <w:p w14:paraId="28EF8277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76CD4C5" w14:textId="552DE895" w:rsidR="00A07324" w:rsidRPr="007659D0" w:rsidRDefault="00C5190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126</w:t>
            </w:r>
            <w:r w:rsidR="00A07324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300</w:t>
            </w:r>
          </w:p>
        </w:tc>
        <w:tc>
          <w:tcPr>
            <w:tcW w:w="236" w:type="dxa"/>
            <w:vAlign w:val="bottom"/>
          </w:tcPr>
          <w:p w14:paraId="752B2C41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44DBDA4" w14:textId="1615D8CE" w:rsidR="00A07324" w:rsidRPr="007659D0" w:rsidRDefault="00A073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70F228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9069723" w14:textId="62A15007" w:rsidR="00A07324" w:rsidRPr="007659D0" w:rsidRDefault="00C519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126</w:t>
            </w:r>
            <w:r w:rsidR="00A07324"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30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6CE0F2C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CCFA18E" w14:textId="2C41C387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122,940</w:t>
            </w:r>
          </w:p>
        </w:tc>
        <w:tc>
          <w:tcPr>
            <w:tcW w:w="238" w:type="dxa"/>
            <w:vAlign w:val="bottom"/>
          </w:tcPr>
          <w:p w14:paraId="14757A76" w14:textId="4CFA9CC6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9E7CB58" w14:textId="28C40EC6" w:rsidR="00A07324" w:rsidRPr="007659D0" w:rsidRDefault="00A0732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70DDF0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FF1A7A" w14:textId="7B9426C1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122,940</w:t>
            </w:r>
          </w:p>
        </w:tc>
      </w:tr>
      <w:tr w:rsidR="00A07324" w:rsidRPr="007659D0" w14:paraId="404547B9" w14:textId="77777777" w:rsidTr="006C01B0">
        <w:tc>
          <w:tcPr>
            <w:tcW w:w="1973" w:type="dxa"/>
          </w:tcPr>
          <w:p w14:paraId="7010359C" w14:textId="4BD219DF" w:rsidR="00A07324" w:rsidRPr="007659D0" w:rsidRDefault="00A07324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38E5943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A74B7A8" w14:textId="048F9320" w:rsidR="00A07324" w:rsidRPr="007659D0" w:rsidRDefault="00A503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</w:t>
            </w: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</w:t>
            </w:r>
            <w:r w:rsidR="00430469"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121</w:t>
            </w:r>
          </w:p>
        </w:tc>
        <w:tc>
          <w:tcPr>
            <w:tcW w:w="236" w:type="dxa"/>
            <w:vAlign w:val="bottom"/>
          </w:tcPr>
          <w:p w14:paraId="4AB69D8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AC5C9F6" w14:textId="4D0B2826" w:rsidR="00A07324" w:rsidRPr="007659D0" w:rsidRDefault="00A50398">
            <w:pPr>
              <w:pStyle w:val="acctfourfigures"/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0469"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36" w:type="dxa"/>
            <w:vAlign w:val="bottom"/>
          </w:tcPr>
          <w:p w14:paraId="70E1C99E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210097C7" w14:textId="30CBD386" w:rsidR="00A07324" w:rsidRPr="007659D0" w:rsidRDefault="00C519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76,888</w:t>
            </w:r>
          </w:p>
        </w:tc>
        <w:tc>
          <w:tcPr>
            <w:tcW w:w="236" w:type="dxa"/>
            <w:vAlign w:val="bottom"/>
          </w:tcPr>
          <w:p w14:paraId="2ECB7DFE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FAD44CD" w14:textId="7062EDB6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47,208</w:t>
            </w:r>
          </w:p>
        </w:tc>
        <w:tc>
          <w:tcPr>
            <w:tcW w:w="238" w:type="dxa"/>
            <w:vAlign w:val="bottom"/>
          </w:tcPr>
          <w:p w14:paraId="453549E9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613687" w14:textId="08121499" w:rsidR="00A07324" w:rsidRPr="007659D0" w:rsidRDefault="00A073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13,490</w:t>
            </w:r>
          </w:p>
        </w:tc>
        <w:tc>
          <w:tcPr>
            <w:tcW w:w="236" w:type="dxa"/>
            <w:vAlign w:val="bottom"/>
          </w:tcPr>
          <w:p w14:paraId="3475AC70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6524E6" w14:textId="5C469D56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60,698</w:t>
            </w:r>
          </w:p>
        </w:tc>
      </w:tr>
      <w:tr w:rsidR="00A07324" w:rsidRPr="007659D0" w14:paraId="034A1A5A" w14:textId="77777777" w:rsidTr="006C01B0">
        <w:tc>
          <w:tcPr>
            <w:tcW w:w="1973" w:type="dxa"/>
          </w:tcPr>
          <w:p w14:paraId="4EC0FE1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7" w:type="dxa"/>
          </w:tcPr>
          <w:p w14:paraId="5CE0593F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CBC20" w14:textId="43613787" w:rsidR="00A07324" w:rsidRPr="007659D0" w:rsidRDefault="00A5039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</w:t>
            </w:r>
            <w:r w:rsidR="00052AD8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36" w:type="dxa"/>
            <w:vAlign w:val="bottom"/>
          </w:tcPr>
          <w:p w14:paraId="3A59E33A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F0C7A" w14:textId="15819E1F" w:rsidR="00A07324" w:rsidRPr="007659D0" w:rsidRDefault="00A50398">
            <w:pPr>
              <w:pStyle w:val="acctfourfigures"/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</w:t>
            </w:r>
            <w:r w:rsidR="008414E3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236" w:type="dxa"/>
            <w:vAlign w:val="bottom"/>
          </w:tcPr>
          <w:p w14:paraId="303E671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6466" w14:textId="2B029EA8" w:rsidR="00A07324" w:rsidRPr="007659D0" w:rsidRDefault="00052A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596,690</w:t>
            </w:r>
          </w:p>
        </w:tc>
        <w:tc>
          <w:tcPr>
            <w:tcW w:w="236" w:type="dxa"/>
            <w:vAlign w:val="bottom"/>
          </w:tcPr>
          <w:p w14:paraId="1AE979BE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03BF4" w14:textId="7DE60464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699,260</w:t>
            </w:r>
          </w:p>
        </w:tc>
        <w:tc>
          <w:tcPr>
            <w:tcW w:w="238" w:type="dxa"/>
            <w:vAlign w:val="bottom"/>
          </w:tcPr>
          <w:p w14:paraId="6038AF85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25DC6" w14:textId="439CB36E" w:rsidR="00A07324" w:rsidRPr="007659D0" w:rsidRDefault="00A073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13,490</w:t>
            </w:r>
          </w:p>
        </w:tc>
        <w:tc>
          <w:tcPr>
            <w:tcW w:w="236" w:type="dxa"/>
            <w:vAlign w:val="bottom"/>
          </w:tcPr>
          <w:p w14:paraId="4AC47AA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32187" w14:textId="229576AA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712,750</w:t>
            </w:r>
          </w:p>
        </w:tc>
      </w:tr>
      <w:tr w:rsidR="00A07324" w:rsidRPr="007659D0" w14:paraId="25FF6813" w14:textId="77777777" w:rsidTr="006C01B0">
        <w:tc>
          <w:tcPr>
            <w:tcW w:w="1973" w:type="dxa"/>
          </w:tcPr>
          <w:p w14:paraId="6F56E579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CE62747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11"/>
          </w:tcPr>
          <w:p w14:paraId="0A8EA370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0C12D216" w14:textId="2928E2DE" w:rsidR="00A07324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20941845" w14:textId="6C73DCB1" w:rsidR="004A19F9" w:rsidRDefault="004A1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33E65309" w14:textId="77777777" w:rsidR="004A19F9" w:rsidRPr="007659D0" w:rsidRDefault="004A1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0168A144" w14:textId="1D20BD81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324" w:rsidRPr="007659D0" w14:paraId="7C2B3F56" w14:textId="77777777" w:rsidTr="006C01B0">
        <w:tc>
          <w:tcPr>
            <w:tcW w:w="1973" w:type="dxa"/>
          </w:tcPr>
          <w:p w14:paraId="5248677C" w14:textId="77777777" w:rsidR="00A07324" w:rsidRPr="007659D0" w:rsidRDefault="00A07324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7C5F20A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0A262058" w14:textId="18DD811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3B37B59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47900C0E" w14:textId="22B536CB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</w:tr>
      <w:tr w:rsidR="00A07324" w:rsidRPr="007659D0" w14:paraId="591B3DF8" w14:textId="77777777" w:rsidTr="006C01B0">
        <w:tc>
          <w:tcPr>
            <w:tcW w:w="1973" w:type="dxa"/>
          </w:tcPr>
          <w:p w14:paraId="2229C6AC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F7D49CD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140A83CC" w14:textId="7FE35693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26EF037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5025648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65B4DC00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6668CFA7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DF329D6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498CD5C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50B1B5E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6258991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391B3DCB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51E5E79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07324" w:rsidRPr="007659D0" w14:paraId="45D04CFD" w14:textId="77777777" w:rsidTr="006C01B0">
        <w:tc>
          <w:tcPr>
            <w:tcW w:w="1973" w:type="dxa"/>
          </w:tcPr>
          <w:p w14:paraId="05253029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50A2AC52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095610D4" w14:textId="148515D1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07324" w:rsidRPr="007659D0" w14:paraId="7571A852" w14:textId="77777777" w:rsidTr="006C01B0">
        <w:tc>
          <w:tcPr>
            <w:tcW w:w="1973" w:type="dxa"/>
          </w:tcPr>
          <w:p w14:paraId="30E2A7BB" w14:textId="563765EA" w:rsidR="00A07324" w:rsidRPr="007659D0" w:rsidRDefault="00A07324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6BF6EC1B" w14:textId="77777777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73E838E" w14:textId="14C85AF8" w:rsidR="00A07324" w:rsidRPr="007659D0" w:rsidRDefault="00052AD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36" w:type="dxa"/>
            <w:vAlign w:val="bottom"/>
          </w:tcPr>
          <w:p w14:paraId="1449B2BC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A5AA019" w14:textId="683DA4DA" w:rsidR="00A07324" w:rsidRPr="007659D0" w:rsidRDefault="0005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3,822</w:t>
            </w:r>
          </w:p>
        </w:tc>
        <w:tc>
          <w:tcPr>
            <w:tcW w:w="236" w:type="dxa"/>
            <w:vAlign w:val="bottom"/>
          </w:tcPr>
          <w:p w14:paraId="31BCDC10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5532AC1" w14:textId="75270A1F" w:rsidR="00A07324" w:rsidRPr="007659D0" w:rsidRDefault="0005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4,925</w:t>
            </w:r>
          </w:p>
        </w:tc>
        <w:tc>
          <w:tcPr>
            <w:tcW w:w="236" w:type="dxa"/>
            <w:vAlign w:val="bottom"/>
          </w:tcPr>
          <w:p w14:paraId="529BF8E4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A8274F" w14:textId="0B286CA1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238" w:type="dxa"/>
            <w:vAlign w:val="bottom"/>
          </w:tcPr>
          <w:p w14:paraId="01F8CB6F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0A10A9C" w14:textId="1DF2C1AE" w:rsidR="00A07324" w:rsidRPr="007659D0" w:rsidRDefault="00A07324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4,033</w:t>
            </w:r>
          </w:p>
        </w:tc>
        <w:tc>
          <w:tcPr>
            <w:tcW w:w="236" w:type="dxa"/>
            <w:vAlign w:val="bottom"/>
          </w:tcPr>
          <w:p w14:paraId="7D20DFBB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13410B3" w14:textId="7707CDF7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5,921</w:t>
            </w:r>
          </w:p>
        </w:tc>
      </w:tr>
      <w:tr w:rsidR="00A07324" w:rsidRPr="007659D0" w14:paraId="63810945" w14:textId="77777777" w:rsidTr="006C01B0">
        <w:tc>
          <w:tcPr>
            <w:tcW w:w="1973" w:type="dxa"/>
          </w:tcPr>
          <w:p w14:paraId="24535763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7" w:type="dxa"/>
          </w:tcPr>
          <w:p w14:paraId="1A141004" w14:textId="77777777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B1B4E" w14:textId="7A4978B7" w:rsidR="00A07324" w:rsidRPr="007659D0" w:rsidRDefault="00052AD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236" w:type="dxa"/>
            <w:vAlign w:val="bottom"/>
          </w:tcPr>
          <w:p w14:paraId="7BF33E0C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053D6" w14:textId="0D770817" w:rsidR="00A07324" w:rsidRPr="007659D0" w:rsidRDefault="0005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236" w:type="dxa"/>
            <w:vAlign w:val="bottom"/>
          </w:tcPr>
          <w:p w14:paraId="4ABD0DC9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6B814" w14:textId="45B04DCB" w:rsidR="00A07324" w:rsidRPr="007659D0" w:rsidRDefault="0005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4,925</w:t>
            </w:r>
          </w:p>
        </w:tc>
        <w:tc>
          <w:tcPr>
            <w:tcW w:w="236" w:type="dxa"/>
            <w:vAlign w:val="bottom"/>
          </w:tcPr>
          <w:p w14:paraId="4F90ABDC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F388" w14:textId="1277B7E3" w:rsidR="00A07324" w:rsidRPr="007659D0" w:rsidRDefault="00A0732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1,888</w:t>
            </w:r>
          </w:p>
        </w:tc>
        <w:tc>
          <w:tcPr>
            <w:tcW w:w="238" w:type="dxa"/>
            <w:vAlign w:val="bottom"/>
          </w:tcPr>
          <w:p w14:paraId="241495BB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B02" w14:textId="54E04B0F" w:rsidR="00A07324" w:rsidRPr="007659D0" w:rsidRDefault="00A07324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4,033</w:t>
            </w:r>
          </w:p>
        </w:tc>
        <w:tc>
          <w:tcPr>
            <w:tcW w:w="236" w:type="dxa"/>
            <w:vAlign w:val="bottom"/>
          </w:tcPr>
          <w:p w14:paraId="359EBEC8" w14:textId="77777777" w:rsidR="00A07324" w:rsidRPr="007659D0" w:rsidRDefault="00A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9DD71" w14:textId="6168A68D" w:rsidR="00A07324" w:rsidRPr="007659D0" w:rsidRDefault="00A073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5,921</w:t>
            </w:r>
          </w:p>
        </w:tc>
      </w:tr>
    </w:tbl>
    <w:p w14:paraId="22AD6A94" w14:textId="0EF5F178" w:rsidR="001628F8" w:rsidRPr="007659D0" w:rsidRDefault="001628F8" w:rsidP="007D2605">
      <w:pPr>
        <w:pStyle w:val="BodyText2"/>
        <w:ind w:left="540"/>
        <w:rPr>
          <w:b/>
          <w:bCs/>
          <w:cs/>
        </w:rPr>
      </w:pPr>
    </w:p>
    <w:tbl>
      <w:tblPr>
        <w:tblW w:w="94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350"/>
        <w:gridCol w:w="261"/>
        <w:gridCol w:w="1083"/>
        <w:gridCol w:w="261"/>
        <w:gridCol w:w="1052"/>
        <w:gridCol w:w="261"/>
        <w:gridCol w:w="1156"/>
      </w:tblGrid>
      <w:tr w:rsidR="00B81FEF" w:rsidRPr="007659D0" w14:paraId="0A673119" w14:textId="77777777" w:rsidTr="001D5866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5169AD28" w14:textId="289BC363" w:rsidR="00B81FEF" w:rsidRPr="001D5866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1D5866"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สินทรัพย์ที่ใช้เป็นหลักประกั</w:t>
            </w:r>
            <w:r w:rsidR="00DE4921">
              <w:rPr>
                <w:rFonts w:asciiTheme="majorHAnsi" w:hAnsiTheme="majorHAnsi" w:cstheme="majorHAns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น</w:t>
            </w:r>
            <w:r w:rsidRPr="001D5866"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หนี้สิน</w:t>
            </w:r>
          </w:p>
          <w:p w14:paraId="5E24AADA" w14:textId="77777777" w:rsidR="00B81FEF" w:rsidRPr="007659D0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FBB466F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3"/>
          </w:tcPr>
          <w:p w14:paraId="0E89F6FB" w14:textId="440DCE2D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4A8D0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425D2527" w14:textId="57A624EF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921" w:rsidRPr="007659D0" w14:paraId="76F983D9" w14:textId="77777777" w:rsidTr="001D5866">
        <w:trPr>
          <w:tblHeader/>
        </w:trPr>
        <w:tc>
          <w:tcPr>
            <w:tcW w:w="2970" w:type="dxa"/>
            <w:vMerge/>
          </w:tcPr>
          <w:p w14:paraId="33D33D16" w14:textId="77777777" w:rsidR="00B81FEF" w:rsidRPr="007659D0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B60C2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01F858" w14:textId="4A4D9E2E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F2597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7A1105A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FA88AE0" w14:textId="67217AFF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F2597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0FE49D67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6FB6072" w14:textId="4801ED02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F2597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4AFA178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745188C9" w14:textId="2C1D62EF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F2597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B81FEF" w:rsidRPr="007659D0" w14:paraId="4DACD1ED" w14:textId="77777777" w:rsidTr="001D5866">
        <w:trPr>
          <w:tblHeader/>
        </w:trPr>
        <w:tc>
          <w:tcPr>
            <w:tcW w:w="2970" w:type="dxa"/>
          </w:tcPr>
          <w:p w14:paraId="5D440D59" w14:textId="77777777" w:rsidR="00B81FEF" w:rsidRPr="007659D0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0F05E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1" w:type="dxa"/>
            <w:gridSpan w:val="7"/>
          </w:tcPr>
          <w:p w14:paraId="02D2023F" w14:textId="1DC249A1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4921" w:rsidRPr="007659D0" w14:paraId="359BD129" w14:textId="77777777" w:rsidTr="001D5866">
        <w:tc>
          <w:tcPr>
            <w:tcW w:w="2970" w:type="dxa"/>
          </w:tcPr>
          <w:p w14:paraId="75C0D03C" w14:textId="2E51A3EA" w:rsidR="00A50398" w:rsidRPr="007659D0" w:rsidRDefault="00A50398" w:rsidP="002D5BF7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center"/>
          </w:tcPr>
          <w:p w14:paraId="01019259" w14:textId="5E6D8D27" w:rsidR="00A50398" w:rsidRPr="007659D0" w:rsidRDefault="00A50398" w:rsidP="002D5B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458203F" w14:textId="3881FD22" w:rsidR="00A50398" w:rsidRPr="001D5866" w:rsidRDefault="00A50398" w:rsidP="002D5BF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27,288</w:t>
            </w:r>
          </w:p>
        </w:tc>
        <w:tc>
          <w:tcPr>
            <w:tcW w:w="261" w:type="dxa"/>
            <w:vAlign w:val="center"/>
          </w:tcPr>
          <w:p w14:paraId="33D9E868" w14:textId="77777777" w:rsidR="00A50398" w:rsidRPr="007659D0" w:rsidRDefault="00A50398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9B5A2C1" w14:textId="79A4B9E3" w:rsidR="00A50398" w:rsidRPr="007659D0" w:rsidRDefault="001D5866" w:rsidP="002D5BF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29,820</w:t>
            </w:r>
          </w:p>
        </w:tc>
        <w:tc>
          <w:tcPr>
            <w:tcW w:w="261" w:type="dxa"/>
            <w:vAlign w:val="center"/>
          </w:tcPr>
          <w:p w14:paraId="58319473" w14:textId="77777777" w:rsidR="00A50398" w:rsidRPr="007659D0" w:rsidRDefault="00A50398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0118E921" w14:textId="3F7C4548" w:rsidR="00A50398" w:rsidRPr="007659D0" w:rsidRDefault="001D5866" w:rsidP="002D5BF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15,600</w:t>
            </w:r>
          </w:p>
        </w:tc>
        <w:tc>
          <w:tcPr>
            <w:tcW w:w="261" w:type="dxa"/>
            <w:vAlign w:val="center"/>
          </w:tcPr>
          <w:p w14:paraId="33B4594D" w14:textId="77777777" w:rsidR="00A50398" w:rsidRPr="007659D0" w:rsidRDefault="00A50398" w:rsidP="002D5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28D2AF4C" w14:textId="1BB3801F" w:rsidR="00A50398" w:rsidRPr="007659D0" w:rsidRDefault="00A50398" w:rsidP="002D5BF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15,800</w:t>
            </w:r>
          </w:p>
        </w:tc>
      </w:tr>
      <w:tr w:rsidR="00DE4921" w:rsidRPr="007659D0" w14:paraId="2556FBF0" w14:textId="77777777" w:rsidTr="001D5866">
        <w:tc>
          <w:tcPr>
            <w:tcW w:w="2970" w:type="dxa"/>
          </w:tcPr>
          <w:p w14:paraId="1623C1CE" w14:textId="77777777" w:rsidR="00DF2597" w:rsidRPr="007659D0" w:rsidRDefault="00DF2597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4CEBE12" w14:textId="66EBB45F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A5EA842" w14:textId="09531EF4" w:rsidR="00DF2597" w:rsidRPr="007659D0" w:rsidRDefault="00F64644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3,820</w:t>
            </w:r>
          </w:p>
        </w:tc>
        <w:tc>
          <w:tcPr>
            <w:tcW w:w="261" w:type="dxa"/>
            <w:vAlign w:val="center"/>
          </w:tcPr>
          <w:p w14:paraId="5C69BF38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5FD9BFFA" w14:textId="280900FD" w:rsidR="00DF2597" w:rsidRPr="007659D0" w:rsidRDefault="00DF25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4,287</w:t>
            </w:r>
          </w:p>
        </w:tc>
        <w:tc>
          <w:tcPr>
            <w:tcW w:w="261" w:type="dxa"/>
            <w:vAlign w:val="center"/>
          </w:tcPr>
          <w:p w14:paraId="3FA6C498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7BD0CED6" w14:textId="3FAFC0C9" w:rsidR="00DF2597" w:rsidRPr="007659D0" w:rsidRDefault="00F6464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149BDCDC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3A7493CD" w14:textId="3FA2C3AD" w:rsidR="00DF2597" w:rsidRPr="007659D0" w:rsidRDefault="00DF259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921" w:rsidRPr="007659D0" w14:paraId="4F8167AE" w14:textId="77777777" w:rsidTr="001D5866">
        <w:tc>
          <w:tcPr>
            <w:tcW w:w="2970" w:type="dxa"/>
          </w:tcPr>
          <w:p w14:paraId="150BDF36" w14:textId="77777777" w:rsidR="00DF2597" w:rsidRPr="007659D0" w:rsidRDefault="00DF2597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037ED6DD" w14:textId="4C00154F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  <w:t>1</w:t>
            </w:r>
            <w:r w:rsidR="006750C8"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4059143" w14:textId="1CA7C036" w:rsidR="00DF2597" w:rsidRPr="007659D0" w:rsidRDefault="00AB134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522,774</w:t>
            </w:r>
          </w:p>
        </w:tc>
        <w:tc>
          <w:tcPr>
            <w:tcW w:w="261" w:type="dxa"/>
            <w:vAlign w:val="center"/>
          </w:tcPr>
          <w:p w14:paraId="54A27AED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7852A9CA" w14:textId="0A17DC67" w:rsidR="00DF2597" w:rsidRPr="007659D0" w:rsidRDefault="00AB134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376,181</w:t>
            </w:r>
          </w:p>
        </w:tc>
        <w:tc>
          <w:tcPr>
            <w:tcW w:w="261" w:type="dxa"/>
            <w:vAlign w:val="center"/>
          </w:tcPr>
          <w:p w14:paraId="1648A678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7C26F546" w14:textId="0730EB23" w:rsidR="00DF2597" w:rsidRPr="007659D0" w:rsidRDefault="00AB134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32,772</w:t>
            </w:r>
          </w:p>
        </w:tc>
        <w:tc>
          <w:tcPr>
            <w:tcW w:w="261" w:type="dxa"/>
            <w:vAlign w:val="center"/>
          </w:tcPr>
          <w:p w14:paraId="7D9C7AA8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771A8586" w14:textId="561009DE" w:rsidR="00DF2597" w:rsidRPr="007659D0" w:rsidRDefault="00DF259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33,483</w:t>
            </w:r>
          </w:p>
        </w:tc>
      </w:tr>
      <w:tr w:rsidR="00DE4921" w:rsidRPr="007659D0" w14:paraId="7155DE15" w14:textId="77777777" w:rsidTr="001D5866">
        <w:tc>
          <w:tcPr>
            <w:tcW w:w="2970" w:type="dxa"/>
          </w:tcPr>
          <w:p w14:paraId="16590558" w14:textId="77777777" w:rsidR="00DF2597" w:rsidRPr="007659D0" w:rsidRDefault="00DF2597">
            <w:pP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702EC1DB" w14:textId="77777777" w:rsidR="00DF2597" w:rsidRPr="007659D0" w:rsidRDefault="00DF25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CFD3F0" w14:textId="7AA3624F" w:rsidR="00DF2597" w:rsidRPr="001D5866" w:rsidRDefault="00DE49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D58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553,882</w:t>
            </w:r>
          </w:p>
        </w:tc>
        <w:tc>
          <w:tcPr>
            <w:tcW w:w="261" w:type="dxa"/>
            <w:vAlign w:val="center"/>
          </w:tcPr>
          <w:p w14:paraId="5C026EE2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4C5FE" w14:textId="0CCE36E8" w:rsidR="00DF2597" w:rsidRPr="007659D0" w:rsidRDefault="001D58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410,288</w:t>
            </w:r>
          </w:p>
        </w:tc>
        <w:tc>
          <w:tcPr>
            <w:tcW w:w="261" w:type="dxa"/>
            <w:vAlign w:val="center"/>
          </w:tcPr>
          <w:p w14:paraId="090C7EB6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5D300" w14:textId="43A4CD7A" w:rsidR="00DF2597" w:rsidRPr="007659D0" w:rsidRDefault="001D586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48,372</w:t>
            </w:r>
          </w:p>
        </w:tc>
        <w:tc>
          <w:tcPr>
            <w:tcW w:w="261" w:type="dxa"/>
            <w:vAlign w:val="center"/>
          </w:tcPr>
          <w:p w14:paraId="405C7A65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054E6" w14:textId="6C2CAEAF" w:rsidR="00DF2597" w:rsidRPr="007659D0" w:rsidRDefault="00DE492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DF2597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</w:tr>
    </w:tbl>
    <w:p w14:paraId="5F682766" w14:textId="77777777" w:rsidR="00FB1900" w:rsidRPr="007659D0" w:rsidRDefault="00FB1900" w:rsidP="007D2605">
      <w:pPr>
        <w:pStyle w:val="BodyText2"/>
        <w:ind w:left="540"/>
        <w:rPr>
          <w:b/>
          <w:bCs/>
          <w:cs/>
        </w:rPr>
      </w:pPr>
    </w:p>
    <w:p w14:paraId="571DA10F" w14:textId="30CAD6E5" w:rsidR="00B81FEF" w:rsidRPr="007659D0" w:rsidRDefault="00B81FEF" w:rsidP="007D2605">
      <w:pPr>
        <w:pStyle w:val="BodyText2"/>
        <w:ind w:left="540"/>
        <w:rPr>
          <w:spacing w:val="-8"/>
          <w:cs/>
          <w:lang w:val="en-US"/>
        </w:rPr>
      </w:pPr>
      <w:r w:rsidRPr="007659D0">
        <w:rPr>
          <w:cs/>
          <w:lang w:val="en-US"/>
        </w:rPr>
        <w:t>ณ วันที่</w:t>
      </w:r>
      <w:r w:rsidR="00845121" w:rsidRPr="007659D0">
        <w:rPr>
          <w:cs/>
          <w:lang w:val="en-US"/>
        </w:rPr>
        <w:t xml:space="preserve"> </w:t>
      </w:r>
      <w:r w:rsidR="00845121" w:rsidRPr="007659D0">
        <w:rPr>
          <w:lang w:val="en-US"/>
        </w:rPr>
        <w:t>31</w:t>
      </w:r>
      <w:r w:rsidRPr="007659D0">
        <w:rPr>
          <w:cs/>
          <w:lang w:val="en-US"/>
        </w:rPr>
        <w:t xml:space="preserve"> ธันวาค</w:t>
      </w:r>
      <w:r w:rsidR="00845121" w:rsidRPr="007659D0">
        <w:rPr>
          <w:cs/>
          <w:lang w:val="en-US"/>
        </w:rPr>
        <w:t xml:space="preserve">ม </w:t>
      </w:r>
      <w:r w:rsidR="00845121" w:rsidRPr="007659D0">
        <w:rPr>
          <w:lang w:val="en-US"/>
        </w:rPr>
        <w:t>256</w:t>
      </w:r>
      <w:r w:rsidR="00D11993" w:rsidRPr="007659D0">
        <w:rPr>
          <w:lang w:val="en-US"/>
        </w:rPr>
        <w:t>4</w:t>
      </w:r>
      <w:r w:rsidRPr="007659D0">
        <w:rPr>
          <w:cs/>
          <w:lang w:val="en-US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AD02B9" w:rsidRPr="007659D0">
        <w:rPr>
          <w:rFonts w:hint="cs"/>
          <w:cs/>
          <w:lang w:val="en-US"/>
        </w:rPr>
        <w:t xml:space="preserve"> </w:t>
      </w:r>
      <w:r w:rsidR="00DE4921">
        <w:rPr>
          <w:lang w:val="en-US"/>
        </w:rPr>
        <w:t>1,089</w:t>
      </w:r>
      <w:r w:rsidR="004124CB">
        <w:rPr>
          <w:lang w:val="en-US"/>
        </w:rPr>
        <w:t>.</w:t>
      </w:r>
      <w:r w:rsidR="00DE4921">
        <w:rPr>
          <w:lang w:val="en-US"/>
        </w:rPr>
        <w:t>82</w:t>
      </w:r>
      <w:r w:rsidRPr="007659D0">
        <w:rPr>
          <w:cs/>
          <w:lang w:val="en-US"/>
        </w:rPr>
        <w:t xml:space="preserve"> ล้านบาท </w:t>
      </w:r>
      <w:r w:rsidRPr="007659D0">
        <w:rPr>
          <w:spacing w:val="4"/>
          <w:cs/>
          <w:lang w:val="en-US"/>
        </w:rPr>
        <w:t xml:space="preserve">และ </w:t>
      </w:r>
      <w:r w:rsidR="00600C6C" w:rsidRPr="007659D0">
        <w:rPr>
          <w:rFonts w:hint="cs"/>
          <w:lang w:val="en-US"/>
        </w:rPr>
        <w:t>77</w:t>
      </w:r>
      <w:r w:rsidR="00AD02B9" w:rsidRPr="007659D0">
        <w:rPr>
          <w:rFonts w:hint="cs"/>
          <w:cs/>
          <w:lang w:val="en-US"/>
        </w:rPr>
        <w:t>.</w:t>
      </w:r>
      <w:r w:rsidR="00600C6C" w:rsidRPr="007659D0">
        <w:rPr>
          <w:rFonts w:hint="cs"/>
          <w:lang w:val="en-US"/>
        </w:rPr>
        <w:t>20</w:t>
      </w:r>
      <w:r w:rsidR="008C4E97" w:rsidRPr="007659D0">
        <w:rPr>
          <w:spacing w:val="4"/>
          <w:cs/>
          <w:lang w:val="en-US"/>
        </w:rPr>
        <w:t xml:space="preserve"> </w:t>
      </w:r>
      <w:r w:rsidRPr="007659D0">
        <w:rPr>
          <w:spacing w:val="4"/>
          <w:cs/>
          <w:lang w:val="en-US"/>
        </w:rPr>
        <w:t xml:space="preserve">ล้านบาท ตามลำดับ </w:t>
      </w:r>
      <w:r w:rsidR="00845121" w:rsidRPr="007659D0">
        <w:rPr>
          <w:i/>
          <w:iCs/>
          <w:spacing w:val="4"/>
          <w:cs/>
          <w:lang w:val="en-US"/>
        </w:rPr>
        <w:t>(</w:t>
      </w:r>
      <w:r w:rsidR="00845121" w:rsidRPr="007659D0">
        <w:rPr>
          <w:i/>
          <w:iCs/>
          <w:spacing w:val="4"/>
          <w:lang w:val="en-US"/>
        </w:rPr>
        <w:t>256</w:t>
      </w:r>
      <w:r w:rsidR="00D11993" w:rsidRPr="007659D0">
        <w:rPr>
          <w:i/>
          <w:iCs/>
          <w:spacing w:val="4"/>
          <w:lang w:val="en-US"/>
        </w:rPr>
        <w:t>3</w:t>
      </w:r>
      <w:r w:rsidR="00845121" w:rsidRPr="007659D0">
        <w:rPr>
          <w:i/>
          <w:iCs/>
          <w:spacing w:val="4"/>
          <w:lang w:val="en-US"/>
        </w:rPr>
        <w:t xml:space="preserve"> </w:t>
      </w:r>
      <w:r w:rsidRPr="007659D0">
        <w:rPr>
          <w:i/>
          <w:iCs/>
          <w:spacing w:val="4"/>
          <w:cs/>
          <w:lang w:val="en-US"/>
        </w:rPr>
        <w:t xml:space="preserve">: </w:t>
      </w:r>
      <w:r w:rsidR="00D11993" w:rsidRPr="007659D0">
        <w:rPr>
          <w:i/>
          <w:iCs/>
          <w:spacing w:val="4"/>
          <w:lang w:val="en-US"/>
        </w:rPr>
        <w:t xml:space="preserve">528.60 </w:t>
      </w:r>
      <w:r w:rsidRPr="007659D0">
        <w:rPr>
          <w:i/>
          <w:iCs/>
          <w:spacing w:val="4"/>
          <w:cs/>
          <w:lang w:val="en-US"/>
        </w:rPr>
        <w:t>ล้านบาท และ</w:t>
      </w:r>
      <w:r w:rsidR="008C4E97" w:rsidRPr="007659D0">
        <w:rPr>
          <w:i/>
          <w:iCs/>
          <w:spacing w:val="4"/>
          <w:cs/>
          <w:lang w:val="en-US"/>
        </w:rPr>
        <w:t xml:space="preserve"> </w:t>
      </w:r>
      <w:r w:rsidR="00D11993" w:rsidRPr="007659D0">
        <w:rPr>
          <w:i/>
          <w:iCs/>
          <w:spacing w:val="4"/>
          <w:lang w:val="en-US"/>
        </w:rPr>
        <w:t xml:space="preserve">77.20 </w:t>
      </w:r>
      <w:r w:rsidRPr="007659D0">
        <w:rPr>
          <w:i/>
          <w:iCs/>
          <w:spacing w:val="4"/>
          <w:cs/>
          <w:lang w:val="en-US"/>
        </w:rPr>
        <w:t>ล้านบาท ตามลำดับ)</w:t>
      </w:r>
      <w:r w:rsidR="00084404" w:rsidRPr="007659D0">
        <w:rPr>
          <w:i/>
          <w:iCs/>
          <w:spacing w:val="4"/>
          <w:cs/>
          <w:lang w:val="en-US"/>
        </w:rPr>
        <w:t xml:space="preserve"> </w:t>
      </w:r>
      <w:r w:rsidR="00084404" w:rsidRPr="007659D0">
        <w:rPr>
          <w:spacing w:val="4"/>
          <w:cs/>
          <w:lang w:val="en-US"/>
        </w:rPr>
        <w:t>วงเงินสินเชื่อดังกล่าว</w:t>
      </w:r>
      <w:r w:rsidR="00084404" w:rsidRPr="007659D0">
        <w:rPr>
          <w:cs/>
          <w:lang w:val="en-US"/>
        </w:rPr>
        <w:t>ค้ำประกันโดยสินทรัพย์ของ</w:t>
      </w:r>
      <w:r w:rsidR="0099051C" w:rsidRPr="007659D0">
        <w:rPr>
          <w:cs/>
          <w:lang w:val="en-US"/>
        </w:rPr>
        <w:t>กลุ่ม</w:t>
      </w:r>
      <w:r w:rsidR="005303FC" w:rsidRPr="007659D0">
        <w:rPr>
          <w:cs/>
          <w:lang w:val="en-US"/>
        </w:rPr>
        <w:t>บริษัทและ</w:t>
      </w:r>
      <w:r w:rsidR="00084404" w:rsidRPr="007659D0">
        <w:rPr>
          <w:cs/>
          <w:lang w:val="en-US"/>
        </w:rPr>
        <w:t>บริษัท เงินฝากธนาคารของ</w:t>
      </w:r>
      <w:r w:rsidR="0099051C" w:rsidRPr="007659D0">
        <w:rPr>
          <w:cs/>
          <w:lang w:val="en-US"/>
        </w:rPr>
        <w:t>กลุ่ม</w:t>
      </w:r>
      <w:r w:rsidR="005303FC" w:rsidRPr="007659D0">
        <w:rPr>
          <w:cs/>
          <w:lang w:val="en-US"/>
        </w:rPr>
        <w:t>บริษัทและ</w:t>
      </w:r>
      <w:r w:rsidR="00084404" w:rsidRPr="007659D0">
        <w:rPr>
          <w:cs/>
          <w:lang w:val="en-US"/>
        </w:rPr>
        <w:t>บริษัท และมีกรรมการร่วมค้ำประกัน</w:t>
      </w:r>
      <w:r w:rsidR="00AA25BB" w:rsidRPr="007659D0">
        <w:rPr>
          <w:lang w:val="en-US"/>
        </w:rPr>
        <w:t xml:space="preserve"> </w:t>
      </w:r>
    </w:p>
    <w:p w14:paraId="2B3D1EA5" w14:textId="77777777" w:rsidR="008C4E97" w:rsidRPr="007659D0" w:rsidRDefault="008C4E97" w:rsidP="007D2605">
      <w:pPr>
        <w:pStyle w:val="BodyText2"/>
        <w:ind w:left="540"/>
        <w:rPr>
          <w:cs/>
          <w:lang w:val="en-US"/>
        </w:rPr>
      </w:pPr>
    </w:p>
    <w:p w14:paraId="7910641A" w14:textId="77777777" w:rsidR="007659D0" w:rsidRDefault="0081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  <w:r w:rsidRPr="007659D0">
        <w:rPr>
          <w:rFonts w:asciiTheme="majorHAnsi" w:hAnsiTheme="majorHAnsi"/>
          <w:i/>
          <w:iCs/>
          <w:sz w:val="30"/>
          <w:szCs w:val="30"/>
          <w:cs/>
        </w:rPr>
        <w:tab/>
      </w:r>
    </w:p>
    <w:p w14:paraId="3535EFD9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1D5C27F3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74CE2D48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7C1743AE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5DA74D25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2F2331D9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442D6E1A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131A6428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1E316C80" w14:textId="513796DB" w:rsidR="008121D4" w:rsidRP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  <w:cs/>
        </w:rPr>
      </w:pPr>
      <w:r>
        <w:rPr>
          <w:rFonts w:asciiTheme="majorHAnsi" w:hAnsiTheme="majorHAnsi"/>
          <w:i/>
          <w:iCs/>
          <w:sz w:val="30"/>
          <w:szCs w:val="30"/>
        </w:rPr>
        <w:tab/>
      </w:r>
      <w:r w:rsidR="008121D4" w:rsidRPr="007659D0">
        <w:rPr>
          <w:rFonts w:asciiTheme="majorHAnsi" w:hAnsiTheme="majorHAnsi" w:hint="cs"/>
          <w:i/>
          <w:iCs/>
          <w:sz w:val="30"/>
          <w:szCs w:val="30"/>
          <w:cs/>
        </w:rPr>
        <w:t>เงินกู้ยืมจากสถาบันการเงิน</w:t>
      </w:r>
      <w:r w:rsidR="0009652D" w:rsidRPr="007659D0">
        <w:rPr>
          <w:rFonts w:asciiTheme="majorHAnsi" w:hAnsiTheme="majorHAnsi" w:hint="cs"/>
          <w:i/>
          <w:iCs/>
          <w:sz w:val="30"/>
          <w:szCs w:val="30"/>
          <w:cs/>
        </w:rPr>
        <w:t xml:space="preserve"> </w:t>
      </w:r>
    </w:p>
    <w:p w14:paraId="691C211F" w14:textId="7AC7080B" w:rsidR="008121D4" w:rsidRPr="007659D0" w:rsidRDefault="008121D4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6EAE2088" w14:textId="7B3B5FD4" w:rsidR="00B75DC2" w:rsidRPr="007659D0" w:rsidRDefault="00B75DC2" w:rsidP="007D2605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28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ย่อยแห่งหนึ่ง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ด้รับจดหมายให้ความยินยอมจากธนาคารพาณิชย์แห่งหนึ่งเรื่องการผ่อนผันการดำรงอัตราส่วนความสามารถในการชำระหนี้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(DSCR)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ในอัตรา</w:t>
      </w:r>
      <w:r w:rsidR="0003683B" w:rsidRPr="007659D0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ไม่ต่ำกว่า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1.2:1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เท่า และการดำรงอัตราส่วนหนี้สินต่อส่วนของผู้ถือหุ้น ในอัตราไม่เกิน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>2:1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เท่าของงบการเงินสำหรับปีสิ้นสุดวันที่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7659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</w:p>
    <w:p w14:paraId="408C7758" w14:textId="77777777" w:rsidR="00B75DC2" w:rsidRPr="007659D0" w:rsidRDefault="00B75DC2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772F8C0F" w14:textId="5CA31F22" w:rsidR="008121D4" w:rsidRDefault="008121D4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ในเดือนเมษายน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2563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บริษัทย่อย</w:t>
      </w:r>
      <w:r w:rsidR="00B75DC2" w:rsidRPr="007659D0">
        <w:rPr>
          <w:rFonts w:asciiTheme="majorHAnsi" w:hAnsiTheme="majorHAnsi" w:cstheme="majorHAnsi" w:hint="cs"/>
          <w:sz w:val="30"/>
          <w:szCs w:val="30"/>
          <w:cs/>
          <w:lang w:bidi="th-TH"/>
        </w:rPr>
        <w:t>ดังกล่าว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ได้แก้ไขสัญญาวงเงินสินเชื่อกับสถาบันการเงินแห่งหนึ่ง โดยพักการชำระเงินต้นเป็นระยะเวลา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>6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 เดือนเริ่มตั้งแต่เดือนเมษายนจนถึงเดือนกันยายน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>2563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 โดยงวดสุดท้ายของการชำระคืนของเงินกู้ยืมระยะยาวจากสถาบันการเงินดังกล่าวจะครบกำหนดในเดือนกุมภาพันธ์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>2567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 แทนเดือนกันยายน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>2566</w:t>
      </w:r>
    </w:p>
    <w:p w14:paraId="78EE3171" w14:textId="77777777" w:rsidR="007659D0" w:rsidRPr="007659D0" w:rsidRDefault="007659D0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7A6D83B6" w14:textId="2A07E8D8" w:rsidR="00B67276" w:rsidRPr="007659D0" w:rsidRDefault="00B67276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ทุนเรือนหุ้น</w:t>
      </w:r>
    </w:p>
    <w:p w14:paraId="0C7C69AF" w14:textId="1BEF0F6E" w:rsidR="00B67276" w:rsidRPr="007659D0" w:rsidRDefault="00B67276" w:rsidP="007D2605">
      <w:pPr>
        <w:pStyle w:val="BodyText2"/>
        <w:ind w:left="540"/>
        <w:rPr>
          <w:b/>
          <w:bCs/>
          <w:cs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55"/>
        <w:gridCol w:w="1081"/>
        <w:gridCol w:w="271"/>
        <w:gridCol w:w="1078"/>
        <w:gridCol w:w="271"/>
        <w:gridCol w:w="1084"/>
        <w:gridCol w:w="271"/>
        <w:gridCol w:w="1072"/>
      </w:tblGrid>
      <w:tr w:rsidR="00B67276" w:rsidRPr="007659D0" w14:paraId="0DD9A8AC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3FA78F07" w14:textId="77777777" w:rsidR="00B67276" w:rsidRPr="007659D0" w:rsidRDefault="00B67276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A26C4EE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5C5D9994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B67276" w:rsidRPr="007659D0" w14:paraId="247DBCA8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72288328" w14:textId="77777777" w:rsidR="00B67276" w:rsidRPr="007659D0" w:rsidRDefault="00B67276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73C89F9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5D36D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0CB86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AC3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</w:t>
            </w:r>
            <w:r w:rsidRPr="007659D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59D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67276" w:rsidRPr="007659D0" w14:paraId="4CBF0814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06BB4A7B" w14:textId="77777777" w:rsidR="00B67276" w:rsidRPr="007659D0" w:rsidRDefault="00B67276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A25152B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9ED3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DFB3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766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782BE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A3EB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64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B614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67276" w:rsidRPr="007659D0" w14:paraId="0EFE12A4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57A5BEB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91FE9F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57E1DD9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7276" w:rsidRPr="007659D0" w14:paraId="6F9CF354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441DE6E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5" w:type="dxa"/>
            <w:shd w:val="clear" w:color="auto" w:fill="auto"/>
          </w:tcPr>
          <w:p w14:paraId="4A3131F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5C57CEF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FAABC1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FE44E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CA517A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488FFB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6C6E31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7032B3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276" w:rsidRPr="007659D0" w14:paraId="64AB16AA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732FD95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0DB2F51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5715CA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8FB6E3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BF489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551575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C90C08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836FB0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048D1F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276" w:rsidRPr="007659D0" w14:paraId="32DD3F5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12916B3A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6FCB400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6364099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0FD1810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34F13A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71" w:type="dxa"/>
            <w:shd w:val="clear" w:color="auto" w:fill="auto"/>
          </w:tcPr>
          <w:p w14:paraId="3BB2A78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FD2554A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531ED0E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040D94D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B67276" w:rsidRPr="007659D0" w14:paraId="6C73D92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6CD369F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55" w:type="dxa"/>
            <w:shd w:val="clear" w:color="auto" w:fill="auto"/>
          </w:tcPr>
          <w:p w14:paraId="0595B4A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5B41194D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(400,000)</w:t>
            </w:r>
          </w:p>
        </w:tc>
        <w:tc>
          <w:tcPr>
            <w:tcW w:w="271" w:type="dxa"/>
            <w:shd w:val="clear" w:color="auto" w:fill="auto"/>
          </w:tcPr>
          <w:p w14:paraId="6B74919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2030A6D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71" w:type="dxa"/>
            <w:shd w:val="clear" w:color="auto" w:fill="auto"/>
          </w:tcPr>
          <w:p w14:paraId="79B3E211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4F4AABA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946617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C16A99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276" w:rsidRPr="007659D0" w14:paraId="2FC4CF52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42C338E6" w14:textId="66E83E1B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566AA35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40883D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5B69D0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9B3122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5CC1844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11CBC81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1C7D69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A8086E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7276" w:rsidRPr="007659D0" w14:paraId="635EE731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2C5250A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6CEC3A81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D8D570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7250A49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1AC7617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6DF3E56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40B591D1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10A7C54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0F484A81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</w:tr>
      <w:tr w:rsidR="00B67276" w:rsidRPr="007659D0" w14:paraId="1D3D6344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4AD822B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5" w:type="dxa"/>
            <w:shd w:val="clear" w:color="auto" w:fill="auto"/>
          </w:tcPr>
          <w:p w14:paraId="60B866C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D4B9EC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9174B3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DADD17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04A1441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4F7E0C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476D9A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E87DD3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7276" w:rsidRPr="007659D0" w14:paraId="7D0FCA5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5715DF9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7D2FDDC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05B018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E56EF7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82D640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063121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3B918DA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EFB34A4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61F626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7276" w:rsidRPr="007659D0" w14:paraId="02AB97C6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61D21DC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54CE5CA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0BC52CF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265ABF5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26B74F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6F7364C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8EDE47D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96350D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220781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B67276" w:rsidRPr="007659D0" w14:paraId="4051720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3103B9A9" w14:textId="7686261E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76F648B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151B97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744E60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93914D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DE1AA2A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549E53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EEB9EFD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03F1D3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7276" w:rsidRPr="007659D0" w14:paraId="7B31867B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0F9000F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22819A5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610B8FB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395469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60C1999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7E2D4EE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2B38DE1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3FAD010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6B0D603A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3D2FB2EC" w14:textId="7CE12D9A" w:rsidR="00B67276" w:rsidRPr="007659D0" w:rsidRDefault="00B67276" w:rsidP="007D2605">
      <w:pPr>
        <w:pStyle w:val="BodyText2"/>
        <w:ind w:left="540"/>
        <w:rPr>
          <w:b/>
          <w:bCs/>
          <w:cs/>
        </w:rPr>
      </w:pPr>
    </w:p>
    <w:p w14:paraId="40EFCED0" w14:textId="77777777" w:rsidR="007659D0" w:rsidRDefault="007659D0" w:rsidP="007D2605">
      <w:pPr>
        <w:pStyle w:val="BodyText2"/>
        <w:ind w:left="540"/>
        <w:rPr>
          <w:cs/>
        </w:rPr>
      </w:pPr>
    </w:p>
    <w:p w14:paraId="659F6DF8" w14:textId="4ADDE36B" w:rsidR="0014135E" w:rsidRDefault="0014135E" w:rsidP="007D2605">
      <w:pPr>
        <w:pStyle w:val="BodyText2"/>
        <w:ind w:left="540"/>
        <w:rPr>
          <w:lang w:val="en-US"/>
        </w:rPr>
      </w:pPr>
      <w:r w:rsidRPr="007659D0">
        <w:rPr>
          <w:cs/>
        </w:rPr>
        <w:t>ในการประชุมสามัญประจำปีของผู้ถือหุ้นของบริษัทเมื่อวันที่</w:t>
      </w:r>
      <w:r w:rsidRPr="007659D0">
        <w:rPr>
          <w:rFonts w:hint="cs"/>
          <w:cs/>
        </w:rPr>
        <w:t xml:space="preserve"> </w:t>
      </w:r>
      <w:r w:rsidR="00600C6C" w:rsidRPr="007659D0">
        <w:rPr>
          <w:rFonts w:hint="cs"/>
          <w:lang w:val="en-US"/>
        </w:rPr>
        <w:t>27</w:t>
      </w:r>
      <w:r w:rsidRPr="007659D0">
        <w:rPr>
          <w:rFonts w:hint="cs"/>
          <w:cs/>
        </w:rPr>
        <w:t xml:space="preserve"> </w:t>
      </w:r>
      <w:r w:rsidRPr="007659D0">
        <w:rPr>
          <w:cs/>
        </w:rPr>
        <w:t xml:space="preserve">เมษายน </w:t>
      </w:r>
      <w:r w:rsidR="00600C6C" w:rsidRPr="007659D0">
        <w:rPr>
          <w:lang w:val="en-US"/>
        </w:rPr>
        <w:t>2564</w:t>
      </w:r>
      <w:r w:rsidRPr="007659D0">
        <w:rPr>
          <w:cs/>
        </w:rPr>
        <w:t xml:space="preserve"> ผู้ถือหุ้นมีมติอนุมัติลดทุนจดทะเบียนที่ยังไม่ได้รับชำระจำนวน </w:t>
      </w:r>
      <w:r w:rsidR="00600C6C" w:rsidRPr="007659D0">
        <w:rPr>
          <w:lang w:val="en-US"/>
        </w:rPr>
        <w:t>200</w:t>
      </w:r>
      <w:r w:rsidRPr="007659D0">
        <w:rPr>
          <w:cs/>
        </w:rPr>
        <w:t xml:space="preserve"> ล้านบาท แบ่งเป็นหุ้นสามัญ จำนวน </w:t>
      </w:r>
      <w:r w:rsidR="00600C6C" w:rsidRPr="007659D0">
        <w:rPr>
          <w:lang w:val="en-US"/>
        </w:rPr>
        <w:t>400</w:t>
      </w:r>
      <w:r w:rsidRPr="007659D0">
        <w:rPr>
          <w:cs/>
        </w:rPr>
        <w:t xml:space="preserve"> ล้านหุ้น มูลค่าหุ้นละ </w:t>
      </w:r>
      <w:r w:rsidR="00600C6C" w:rsidRPr="007659D0">
        <w:rPr>
          <w:lang w:val="en-US"/>
        </w:rPr>
        <w:t>0</w:t>
      </w:r>
      <w:r w:rsidRPr="007659D0">
        <w:rPr>
          <w:cs/>
        </w:rPr>
        <w:t>.</w:t>
      </w:r>
      <w:r w:rsidR="00600C6C" w:rsidRPr="007659D0">
        <w:rPr>
          <w:lang w:val="en-US"/>
        </w:rPr>
        <w:t>5</w:t>
      </w:r>
      <w:r w:rsidRPr="007659D0">
        <w:rPr>
          <w:cs/>
        </w:rPr>
        <w:t xml:space="preserve"> บาท บริษัท</w:t>
      </w:r>
      <w:r w:rsidR="0003683B" w:rsidRPr="007659D0">
        <w:rPr>
          <w:cs/>
        </w:rPr>
        <w:br/>
      </w:r>
      <w:r w:rsidRPr="007659D0">
        <w:rPr>
          <w:cs/>
        </w:rPr>
        <w:t xml:space="preserve">ได้จดทะเบียนการลดทุนจดทะเบียนดังกล่าวแล้วเมื่อวันที่ </w:t>
      </w:r>
      <w:r w:rsidR="00600C6C" w:rsidRPr="007659D0">
        <w:rPr>
          <w:lang w:val="en-US"/>
        </w:rPr>
        <w:t>5</w:t>
      </w:r>
      <w:r w:rsidRPr="007659D0">
        <w:rPr>
          <w:cs/>
        </w:rPr>
        <w:t xml:space="preserve"> พฤษภาคม </w:t>
      </w:r>
      <w:r w:rsidR="00600C6C" w:rsidRPr="007659D0">
        <w:rPr>
          <w:lang w:val="en-US"/>
        </w:rPr>
        <w:t>2564</w:t>
      </w:r>
    </w:p>
    <w:p w14:paraId="3D6A6241" w14:textId="77777777" w:rsidR="007659D0" w:rsidRPr="007659D0" w:rsidRDefault="007659D0" w:rsidP="007D2605">
      <w:pPr>
        <w:pStyle w:val="BodyText2"/>
        <w:ind w:left="540"/>
        <w:rPr>
          <w:cs/>
        </w:rPr>
      </w:pPr>
    </w:p>
    <w:p w14:paraId="0FF61B35" w14:textId="49C4C3DF" w:rsidR="00E6054F" w:rsidRPr="007659D0" w:rsidRDefault="00E6054F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สำรอง</w:t>
      </w:r>
    </w:p>
    <w:p w14:paraId="5EA5EA44" w14:textId="22EFE27B" w:rsidR="00E6054F" w:rsidRPr="007659D0" w:rsidRDefault="00E6054F" w:rsidP="007D2605">
      <w:pPr>
        <w:pStyle w:val="BodyText2"/>
        <w:ind w:left="540"/>
        <w:rPr>
          <w:b/>
          <w:bCs/>
          <w:cs/>
        </w:rPr>
      </w:pPr>
    </w:p>
    <w:p w14:paraId="6F466E36" w14:textId="2E73F9B8" w:rsidR="00D83673" w:rsidRPr="007659D0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ส่วนเกินมูลค่าหุ้น </w:t>
      </w:r>
    </w:p>
    <w:p w14:paraId="5355F0E8" w14:textId="77777777" w:rsidR="00D83673" w:rsidRPr="007659D0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58674" w14:textId="35481E0C" w:rsidR="00E6054F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659D0">
        <w:rPr>
          <w:rFonts w:asciiTheme="majorBidi" w:hAnsiTheme="majorBidi" w:cstheme="majorBidi"/>
          <w:sz w:val="30"/>
          <w:szCs w:val="30"/>
        </w:rPr>
        <w:t>2535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659D0">
        <w:rPr>
          <w:rFonts w:asciiTheme="majorBidi" w:hAnsiTheme="majorBidi" w:cstheme="majorBidi"/>
          <w:sz w:val="30"/>
          <w:szCs w:val="30"/>
        </w:rPr>
        <w:t>51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659D0">
        <w:rPr>
          <w:rFonts w:asciiTheme="majorBidi" w:hAnsiTheme="majorBidi" w:cstheme="majorBidi"/>
          <w:sz w:val="30"/>
          <w:szCs w:val="30"/>
        </w:rPr>
        <w:t>“</w:t>
      </w:r>
      <w:r w:rsidRPr="007659D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7659D0">
        <w:rPr>
          <w:rFonts w:asciiTheme="majorBidi" w:hAnsiTheme="majorBidi" w:cstheme="majorBidi"/>
          <w:sz w:val="30"/>
          <w:szCs w:val="30"/>
        </w:rPr>
        <w:t>”</w:t>
      </w:r>
      <w:r w:rsidRPr="007659D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AB5824F" w14:textId="1054E346" w:rsidR="007659D0" w:rsidRDefault="007659D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40B3F" w14:textId="2371616D" w:rsidR="00E6054F" w:rsidRPr="007659D0" w:rsidRDefault="00E6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326E2B3A" w14:textId="77777777" w:rsidR="00D83673" w:rsidRPr="007659D0" w:rsidRDefault="00D8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7D04CDE" w14:textId="3A4F0948" w:rsidR="00E6054F" w:rsidRPr="007659D0" w:rsidRDefault="00E6054F" w:rsidP="007D2605">
      <w:pPr>
        <w:pStyle w:val="BodyText2"/>
        <w:ind w:left="540"/>
        <w:rPr>
          <w:cs/>
        </w:rPr>
      </w:pPr>
      <w:r w:rsidRPr="007659D0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600C6C" w:rsidRPr="007659D0">
        <w:rPr>
          <w:rFonts w:asciiTheme="majorBidi" w:hAnsiTheme="majorBidi"/>
          <w:lang w:val="en-US"/>
        </w:rPr>
        <w:t>2535</w:t>
      </w:r>
      <w:r w:rsidRPr="007659D0">
        <w:rPr>
          <w:rFonts w:asciiTheme="majorBidi" w:hAnsiTheme="majorBidi" w:cstheme="majorBidi"/>
          <w:cs/>
        </w:rPr>
        <w:t xml:space="preserve"> มาตรา </w:t>
      </w:r>
      <w:r w:rsidR="00600C6C" w:rsidRPr="007659D0">
        <w:rPr>
          <w:rFonts w:asciiTheme="majorBidi" w:hAnsiTheme="majorBidi"/>
          <w:lang w:val="en-US"/>
        </w:rPr>
        <w:t>116</w:t>
      </w:r>
      <w:r w:rsidRPr="007659D0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7659D0">
        <w:rPr>
          <w:rFonts w:asciiTheme="majorBidi" w:hAnsiTheme="majorBidi"/>
          <w:cs/>
        </w:rPr>
        <w:t>“</w:t>
      </w:r>
      <w:r w:rsidRPr="007659D0">
        <w:rPr>
          <w:rFonts w:asciiTheme="majorBidi" w:hAnsiTheme="majorBidi" w:cstheme="majorBidi"/>
          <w:cs/>
        </w:rPr>
        <w:t>สำรองตามกฎหมาย</w:t>
      </w:r>
      <w:r w:rsidRPr="007659D0">
        <w:rPr>
          <w:rFonts w:asciiTheme="majorBidi" w:hAnsiTheme="majorBidi"/>
          <w:cs/>
        </w:rPr>
        <w:t>”</w:t>
      </w:r>
      <w:r w:rsidRPr="007659D0">
        <w:rPr>
          <w:rFonts w:asciiTheme="majorBidi" w:hAnsiTheme="majorBidi" w:cstheme="majorBidi"/>
          <w:cs/>
        </w:rPr>
        <w:t xml:space="preserve">) อย่างน้อยร้อยละ </w:t>
      </w:r>
      <w:r w:rsidR="00600C6C" w:rsidRPr="007659D0">
        <w:rPr>
          <w:rFonts w:asciiTheme="majorBidi" w:hAnsiTheme="majorBidi"/>
          <w:lang w:val="en-US"/>
        </w:rPr>
        <w:t>5</w:t>
      </w:r>
      <w:r w:rsidRPr="007659D0">
        <w:rPr>
          <w:rFonts w:asciiTheme="majorBidi" w:hAnsiTheme="majorBidi"/>
          <w:cs/>
        </w:rPr>
        <w:t xml:space="preserve"> </w:t>
      </w:r>
      <w:r w:rsidRPr="007659D0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00C6C" w:rsidRPr="007659D0">
        <w:rPr>
          <w:rFonts w:asciiTheme="majorBidi" w:hAnsiTheme="majorBidi"/>
          <w:lang w:val="en-US"/>
        </w:rPr>
        <w:t>10</w:t>
      </w:r>
      <w:r w:rsidRPr="007659D0">
        <w:rPr>
          <w:rFonts w:asciiTheme="majorBidi" w:hAnsiTheme="majorBidi"/>
          <w:cs/>
        </w:rPr>
        <w:t xml:space="preserve"> </w:t>
      </w:r>
      <w:r w:rsidRPr="007659D0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0A818BBF" w14:textId="06E53CA2" w:rsidR="00992A0B" w:rsidRDefault="00992A0B" w:rsidP="007D2605">
      <w:pPr>
        <w:pStyle w:val="BodyText2"/>
        <w:ind w:left="540"/>
        <w:rPr>
          <w:b/>
          <w:bCs/>
          <w:cs/>
        </w:rPr>
      </w:pPr>
    </w:p>
    <w:p w14:paraId="2353B492" w14:textId="5D4314D6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718340BD" w14:textId="53577B2F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5E1DA2E6" w14:textId="31FF2FD1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25DA2BBC" w14:textId="3DCC97B9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6CE57889" w14:textId="3A4E01ED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5DACB923" w14:textId="46475DF7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3AEC95F0" w14:textId="2140DD6C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507B4BC7" w14:textId="2516FF71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7E5245F9" w14:textId="35535CF1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5A214A36" w14:textId="4A28F074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1F9D6F21" w14:textId="75BD086C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6FF9035A" w14:textId="3F029818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6191A90F" w14:textId="2C0F8436" w:rsidR="007659D0" w:rsidRDefault="007659D0" w:rsidP="007D2605">
      <w:pPr>
        <w:pStyle w:val="BodyText2"/>
        <w:ind w:left="540"/>
        <w:rPr>
          <w:b/>
          <w:bCs/>
          <w:cs/>
        </w:rPr>
      </w:pPr>
    </w:p>
    <w:p w14:paraId="6A4FC456" w14:textId="77777777" w:rsidR="007659D0" w:rsidRPr="007659D0" w:rsidRDefault="007659D0" w:rsidP="007D2605">
      <w:pPr>
        <w:pStyle w:val="BodyText2"/>
        <w:ind w:left="540"/>
        <w:rPr>
          <w:b/>
          <w:bCs/>
          <w:cs/>
        </w:rPr>
      </w:pPr>
    </w:p>
    <w:p w14:paraId="149C6FAB" w14:textId="043F6AF0" w:rsidR="00552CDC" w:rsidRPr="007659D0" w:rsidRDefault="00552CDC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ส่วนงานดำเนินงานและการจำแนกรายได้</w:t>
      </w:r>
    </w:p>
    <w:p w14:paraId="60937B55" w14:textId="5D8C4F6E" w:rsidR="001926EC" w:rsidRPr="007659D0" w:rsidRDefault="001926EC" w:rsidP="007D2605">
      <w:pPr>
        <w:pStyle w:val="BodyText2"/>
        <w:ind w:left="810"/>
        <w:rPr>
          <w:rFonts w:asciiTheme="minorBidi" w:hAnsiTheme="minorBidi"/>
          <w:cs/>
        </w:rPr>
      </w:pPr>
    </w:p>
    <w:p w14:paraId="4EC55A68" w14:textId="77777777" w:rsidR="00331960" w:rsidRPr="007659D0" w:rsidRDefault="00331960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sz w:val="30"/>
          <w:szCs w:val="30"/>
          <w:lang w:eastAsia="th-TH"/>
        </w:rPr>
      </w:pPr>
      <w:r w:rsidRPr="007659D0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6AD02917" w14:textId="77777777" w:rsidR="00331960" w:rsidRPr="007659D0" w:rsidRDefault="00331960" w:rsidP="007D2605">
      <w:pPr>
        <w:pStyle w:val="BodyText2"/>
        <w:ind w:left="810"/>
        <w:rPr>
          <w:rFonts w:asciiTheme="minorBidi" w:hAnsiTheme="minorBidi"/>
          <w:cs/>
        </w:rPr>
      </w:pPr>
    </w:p>
    <w:p w14:paraId="17E6AF8C" w14:textId="1AA80D2F" w:rsidR="002952F9" w:rsidRPr="007659D0" w:rsidRDefault="002952F9" w:rsidP="007D2605">
      <w:pPr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>ผู้บริหาร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พิจารณาว่ากลุ่มบริษัทมี </w:t>
      </w:r>
      <w:r w:rsidRPr="007659D0">
        <w:rPr>
          <w:rFonts w:asciiTheme="majorHAnsi" w:hAnsiTheme="majorHAnsi" w:cstheme="majorHAnsi"/>
          <w:sz w:val="30"/>
          <w:szCs w:val="30"/>
        </w:rPr>
        <w:t xml:space="preserve">6 </w:t>
      </w:r>
      <w:r w:rsidRPr="007659D0">
        <w:rPr>
          <w:rFonts w:asciiTheme="majorHAnsi" w:hAnsiTheme="majorHAnsi" w:cstheme="majorHAns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ที่</w:t>
      </w:r>
      <w:r w:rsidRPr="007659D0">
        <w:rPr>
          <w:rFonts w:asciiTheme="majorHAnsi" w:hAnsiTheme="majorHAnsi" w:cstheme="majorHAnsi"/>
          <w:sz w:val="30"/>
          <w:szCs w:val="30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การดำเนินงานของแต่ละส่วนงานที่รายงานของ</w:t>
      </w:r>
      <w:r w:rsidRPr="007659D0">
        <w:rPr>
          <w:rFonts w:asciiTheme="majorHAnsi" w:hAnsiTheme="majorHAnsi" w:cstheme="majorHAnsi"/>
          <w:sz w:val="30"/>
          <w:szCs w:val="30"/>
          <w:cs/>
        </w:rPr>
        <w:br/>
        <w:t>กลุ่มบริษัทโดยสรุปมีดังนี้</w:t>
      </w:r>
    </w:p>
    <w:p w14:paraId="3C0E9034" w14:textId="77777777" w:rsidR="00CF5AC7" w:rsidRPr="007659D0" w:rsidRDefault="00CF5AC7" w:rsidP="007D2605">
      <w:pPr>
        <w:ind w:left="518"/>
        <w:jc w:val="thaiDistribute"/>
        <w:rPr>
          <w:rFonts w:asciiTheme="majorHAnsi" w:hAnsiTheme="majorHAnsi" w:cstheme="majorHAnsi"/>
          <w:b/>
          <w:bCs/>
          <w:color w:val="0000CC"/>
          <w:sz w:val="30"/>
          <w:szCs w:val="30"/>
          <w:lang w:bidi="ar-SA"/>
        </w:rPr>
      </w:pPr>
    </w:p>
    <w:p w14:paraId="19629E97" w14:textId="5B0A2DE7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จำหน่ายแก๊สปิโตรเลียม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 xml:space="preserve">ได้แก่ ธุรกิจจำหน่ายแก๊สเพื่อการอุปโภคในครัวเรือน อุตสาหกรรม และขนส่ง </w:t>
      </w:r>
    </w:p>
    <w:p w14:paraId="776ACE1C" w14:textId="6E643C56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จำหน่ายอุปกรณ์</w:t>
      </w:r>
      <w:r w:rsidR="00F8321A"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>และบริการ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ติดตั้งระบบแก๊ส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ได้แก่ ธุรกิจจำหน่ายอุปกรณ์และบริการติดตั้งระบบแก๊สในรถยนต์และอุตสาหกรรม</w:t>
      </w:r>
    </w:p>
    <w:p w14:paraId="5771FE68" w14:textId="41C79595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บริการขนส่ง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ได้แก่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ธุรกิจบริการขนส่งวัสดุอันตรายและวัสดุก่อสร้างทาง</w:t>
      </w:r>
      <w:r w:rsidRPr="007659D0">
        <w:rPr>
          <w:rFonts w:asciiTheme="majorHAnsi" w:hAnsiTheme="majorHAnsi" w:cs="Angsana New" w:hint="cs"/>
          <w:sz w:val="30"/>
          <w:szCs w:val="30"/>
          <w:cs/>
        </w:rPr>
        <w:t>บก</w:t>
      </w:r>
    </w:p>
    <w:p w14:paraId="20C23C3E" w14:textId="6CF6989C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บริการรับเหมาก่อสร้าง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ได้แก่ ธุรกิจรับเหมาก่อสร้าง</w:t>
      </w:r>
    </w:p>
    <w:p w14:paraId="4B498ACA" w14:textId="5A402ED0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en-US"/>
        </w:rPr>
        <w:t>ส่วนงาน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  <w:lang w:val="en-US"/>
        </w:rPr>
        <w:t>บริการตรวจสอบความปลอดภัย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  <w:lang w:val="en-US"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  <w:lang w:val="en-US"/>
        </w:rPr>
        <w:t>ได้แก่ ธุรกิจบริการตรวจสอบความปลอดภัยทางวิศวกรรม</w:t>
      </w:r>
    </w:p>
    <w:p w14:paraId="6B50C235" w14:textId="606C4428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ส่วนงานอื่นๆ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F8321A" w:rsidRPr="007659D0">
        <w:rPr>
          <w:rFonts w:asciiTheme="majorHAnsi" w:hAnsiTheme="majorHAnsi" w:cs="Angsana New" w:hint="cs"/>
          <w:sz w:val="30"/>
          <w:szCs w:val="30"/>
          <w:cs/>
        </w:rPr>
        <w:t>รวมถึง</w:t>
      </w:r>
      <w:r w:rsidRPr="007659D0">
        <w:rPr>
          <w:rFonts w:asciiTheme="majorHAnsi" w:hAnsiTheme="majorHAnsi" w:cs="Angsana New"/>
          <w:sz w:val="30"/>
          <w:szCs w:val="30"/>
          <w:cs/>
        </w:rPr>
        <w:t>ธุรกิจพัฒนาอสังหาริมทรัพย์</w:t>
      </w:r>
      <w:r w:rsidR="00FE15AF" w:rsidRPr="007659D0">
        <w:rPr>
          <w:rFonts w:asciiTheme="majorHAnsi" w:hAnsiTheme="majorHAnsi" w:cs="Angsana New" w:hint="cs"/>
          <w:sz w:val="30"/>
          <w:szCs w:val="30"/>
          <w:cs/>
        </w:rPr>
        <w:t>และ</w:t>
      </w:r>
      <w:r w:rsidR="00FE15AF" w:rsidRPr="007659D0">
        <w:rPr>
          <w:rFonts w:asciiTheme="majorHAnsi" w:hAnsiTheme="majorHAnsi" w:cs="Angsana New"/>
          <w:sz w:val="30"/>
          <w:szCs w:val="30"/>
          <w:cs/>
        </w:rPr>
        <w:t>และธุรกิจจำหน่ายผลิตภัณฑ์จากพืชทางเภสัชภัณฑ์</w:t>
      </w:r>
    </w:p>
    <w:p w14:paraId="7463DBCE" w14:textId="77777777" w:rsidR="00E7491B" w:rsidRPr="007659D0" w:rsidRDefault="00E7491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02EEB94" w14:textId="221E8E21" w:rsidR="002952F9" w:rsidRPr="007659D0" w:rsidRDefault="002952F9" w:rsidP="007D2605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  <w:r w:rsidRPr="007659D0">
        <w:rPr>
          <w:rFonts w:asciiTheme="majorHAnsi" w:hAnsiTheme="majorHAnsi" w:cstheme="majorHAns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</w:t>
      </w:r>
      <w:r w:rsidR="00C842DA" w:rsidRPr="007659D0">
        <w:rPr>
          <w:rFonts w:asciiTheme="majorHAnsi" w:hAnsiTheme="majorHAnsi" w:cstheme="majorHAnsi"/>
          <w:cs/>
        </w:rPr>
        <w:br/>
      </w:r>
      <w:r w:rsidRPr="007659D0">
        <w:rPr>
          <w:rFonts w:asciiTheme="majorHAnsi" w:hAnsiTheme="majorHAnsi" w:cstheme="majorHAnsi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7659D0">
        <w:rPr>
          <w:rFonts w:asciiTheme="majorHAnsi" w:hAnsiTheme="majorHAnsi" w:cstheme="majorHAnsi" w:hint="cs"/>
          <w:cs/>
        </w:rPr>
        <w:t xml:space="preserve"> </w:t>
      </w:r>
      <w:r w:rsidRPr="007659D0">
        <w:rPr>
          <w:rFonts w:asciiTheme="majorHAnsi" w:hAnsiTheme="majorHAnsi" w:cstheme="majorHAnsi"/>
          <w:cs/>
        </w:rPr>
        <w:t>ผู้บริหารเชื่อว่า</w:t>
      </w:r>
      <w:r w:rsidR="00C842DA" w:rsidRPr="007659D0">
        <w:rPr>
          <w:rFonts w:asciiTheme="majorHAnsi" w:hAnsiTheme="majorHAnsi" w:cstheme="majorHAnsi"/>
          <w:cs/>
        </w:rPr>
        <w:br/>
      </w:r>
      <w:r w:rsidRPr="007659D0">
        <w:rPr>
          <w:rFonts w:asciiTheme="majorHAnsi" w:hAnsiTheme="majorHAnsi" w:cstheme="majorHAnsi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659D0">
        <w:rPr>
          <w:rFonts w:asciiTheme="majorHAnsi" w:hAnsiTheme="majorHAnsi"/>
          <w:cs/>
        </w:rPr>
        <w:t xml:space="preserve"> </w:t>
      </w:r>
      <w:r w:rsidRPr="007659D0">
        <w:rPr>
          <w:rFonts w:asciiTheme="majorHAnsi" w:hAnsiTheme="majorHAnsi" w:cstheme="majorHAnsi"/>
          <w:cs/>
        </w:rPr>
        <w:t>ทั้งนี้การกำหนดราคาระหว่าง</w:t>
      </w:r>
      <w:r w:rsidR="00C842DA" w:rsidRPr="007659D0">
        <w:rPr>
          <w:rFonts w:asciiTheme="majorHAnsi" w:hAnsiTheme="majorHAnsi" w:cstheme="majorHAnsi"/>
          <w:cs/>
        </w:rPr>
        <w:br/>
      </w:r>
      <w:r w:rsidRPr="007659D0">
        <w:rPr>
          <w:rFonts w:asciiTheme="majorHAnsi" w:hAnsiTheme="majorHAnsi" w:cstheme="majorHAnsi"/>
          <w:cs/>
        </w:rPr>
        <w:t>ส่วนงานเป็นไปตามการซื้อขายตามปกติธุรกิจ</w:t>
      </w:r>
    </w:p>
    <w:p w14:paraId="4EAD1292" w14:textId="77777777" w:rsidR="00331FFA" w:rsidRPr="007659D0" w:rsidRDefault="00331FFA" w:rsidP="007D2605">
      <w:pPr>
        <w:pStyle w:val="BodyText2"/>
        <w:rPr>
          <w:b/>
          <w:bCs/>
          <w:lang w:val="en-US"/>
        </w:rPr>
      </w:pPr>
    </w:p>
    <w:p w14:paraId="27C8DA81" w14:textId="77777777" w:rsidR="00552CDC" w:rsidRPr="007659D0" w:rsidRDefault="00552CDC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lang w:eastAsia="th-TH"/>
        </w:rPr>
      </w:pPr>
      <w:r w:rsidRPr="007659D0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5F734A26" w14:textId="77777777" w:rsidR="00552CDC" w:rsidRPr="007659D0" w:rsidRDefault="00552CDC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112C0457" w:rsidR="00552CDC" w:rsidRDefault="00120E05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7659D0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7659D0">
        <w:rPr>
          <w:rFonts w:asciiTheme="minorHAnsi" w:hAnsiTheme="minorHAnsi" w:cstheme="minorHAnsi"/>
          <w:cs/>
          <w:lang w:val="en-US"/>
        </w:rPr>
        <w:t>บริษัทดำเนินธุรกิจ</w:t>
      </w:r>
      <w:r w:rsidR="00BB7C9D" w:rsidRPr="007659D0">
        <w:rPr>
          <w:rFonts w:asciiTheme="minorHAnsi" w:hAnsiTheme="minorHAnsi" w:cstheme="minorHAnsi" w:hint="cs"/>
          <w:cs/>
          <w:lang w:val="en-US"/>
        </w:rPr>
        <w:t>ส่วนใหญ่</w:t>
      </w:r>
      <w:r w:rsidR="00552CDC" w:rsidRPr="007659D0">
        <w:rPr>
          <w:rFonts w:asciiTheme="minorHAnsi" w:hAnsiTheme="minorHAnsi" w:cstheme="minorHAnsi"/>
          <w:cs/>
          <w:lang w:val="en-US"/>
        </w:rPr>
        <w:t>ในประเทศไทย ไม่มีรายได้จากต่างประเทศหรือสินทรัพย์ในต่างประเทศ</w:t>
      </w:r>
      <w:r w:rsidR="00845652" w:rsidRPr="007659D0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60AF4310" w14:textId="77777777" w:rsidR="007659D0" w:rsidRPr="007659D0" w:rsidRDefault="007659D0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0DF6155" w14:textId="77777777" w:rsidR="00960D9D" w:rsidRPr="007659D0" w:rsidRDefault="00960D9D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lang w:eastAsia="th-TH"/>
        </w:rPr>
      </w:pPr>
      <w:r w:rsidRPr="007659D0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44A5F822" w14:textId="77777777" w:rsidR="00960D9D" w:rsidRPr="007659D0" w:rsidRDefault="00960D9D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  <w:cs/>
        </w:rPr>
      </w:pPr>
    </w:p>
    <w:p w14:paraId="5F87F591" w14:textId="3EACA543" w:rsidR="00A00B51" w:rsidRPr="007659D0" w:rsidRDefault="00960D9D" w:rsidP="007D2605">
      <w:pPr>
        <w:pStyle w:val="BodyText2"/>
        <w:tabs>
          <w:tab w:val="left" w:pos="540"/>
        </w:tabs>
        <w:ind w:left="540"/>
        <w:rPr>
          <w:rFonts w:asciiTheme="minorHAnsi" w:hAnsiTheme="minorHAnsi" w:cstheme="minorHAnsi"/>
          <w:lang w:val="en-US"/>
        </w:rPr>
      </w:pPr>
      <w:r w:rsidRPr="007659D0">
        <w:rPr>
          <w:rFonts w:asciiTheme="majorHAnsi" w:hAnsiTheme="majorHAnsi"/>
          <w:cs/>
        </w:rPr>
        <w:t>รายได้จากลูกค้า</w:t>
      </w:r>
      <w:r w:rsidR="00BC14FA" w:rsidRPr="007659D0">
        <w:rPr>
          <w:rFonts w:asciiTheme="majorHAnsi" w:hAnsiTheme="majorHAnsi" w:hint="cs"/>
          <w:cs/>
        </w:rPr>
        <w:t xml:space="preserve"> </w:t>
      </w:r>
      <w:r w:rsidR="00600C6C" w:rsidRPr="007659D0">
        <w:rPr>
          <w:rFonts w:asciiTheme="majorHAnsi" w:hAnsiTheme="majorHAnsi" w:hint="cs"/>
          <w:lang w:val="en-US"/>
        </w:rPr>
        <w:t>3</w:t>
      </w:r>
      <w:r w:rsidR="00236BD2" w:rsidRPr="007659D0">
        <w:rPr>
          <w:rFonts w:asciiTheme="majorHAnsi" w:hAnsiTheme="majorHAnsi" w:hint="cs"/>
          <w:cs/>
        </w:rPr>
        <w:t xml:space="preserve"> </w:t>
      </w:r>
      <w:r w:rsidRPr="007659D0">
        <w:rPr>
          <w:rFonts w:asciiTheme="majorHAnsi" w:hAnsiTheme="majorHAnsi"/>
          <w:cs/>
        </w:rPr>
        <w:t>รายจากส่วนงาน</w:t>
      </w:r>
      <w:r w:rsidR="00E7213A" w:rsidRPr="007659D0">
        <w:rPr>
          <w:rFonts w:asciiTheme="majorHAnsi" w:hAnsiTheme="majorHAnsi" w:hint="cs"/>
          <w:cs/>
        </w:rPr>
        <w:t>บริการรับเหมาก่อสร้าง</w:t>
      </w:r>
      <w:r w:rsidRPr="007659D0">
        <w:rPr>
          <w:rFonts w:asciiTheme="majorHAnsi" w:hAnsiTheme="majorHAnsi"/>
          <w:cs/>
        </w:rPr>
        <w:t xml:space="preserve"> ของกลุ่มบริษัทเป็นเงินประมาณ </w:t>
      </w:r>
      <w:r w:rsidR="00600C6C" w:rsidRPr="007659D0">
        <w:rPr>
          <w:rFonts w:asciiTheme="majorHAnsi" w:hAnsiTheme="majorHAnsi" w:hint="cs"/>
          <w:lang w:val="en-US"/>
        </w:rPr>
        <w:t>2</w:t>
      </w:r>
      <w:r w:rsidR="00BC14FA" w:rsidRPr="007659D0">
        <w:rPr>
          <w:rFonts w:asciiTheme="majorHAnsi" w:hAnsiTheme="majorHAnsi" w:hint="cs"/>
          <w:cs/>
        </w:rPr>
        <w:t>,</w:t>
      </w:r>
      <w:r w:rsidR="00600C6C" w:rsidRPr="007659D0">
        <w:rPr>
          <w:rFonts w:asciiTheme="majorHAnsi" w:hAnsiTheme="majorHAnsi" w:hint="cs"/>
          <w:lang w:val="en-US"/>
        </w:rPr>
        <w:t>147</w:t>
      </w:r>
      <w:r w:rsidR="00AD02B9" w:rsidRPr="007659D0">
        <w:rPr>
          <w:rFonts w:asciiTheme="majorHAnsi" w:hAnsiTheme="majorHAnsi" w:hint="cs"/>
          <w:cs/>
        </w:rPr>
        <w:t>.</w:t>
      </w:r>
      <w:r w:rsidR="00600C6C" w:rsidRPr="007659D0">
        <w:rPr>
          <w:rFonts w:asciiTheme="majorHAnsi" w:hAnsiTheme="majorHAnsi" w:hint="cs"/>
          <w:lang w:val="en-US"/>
        </w:rPr>
        <w:t>98</w:t>
      </w:r>
      <w:r w:rsidR="00AD02B9" w:rsidRPr="007659D0">
        <w:rPr>
          <w:rFonts w:asciiTheme="majorHAnsi" w:hAnsiTheme="majorHAnsi" w:hint="cs"/>
          <w:cs/>
        </w:rPr>
        <w:t xml:space="preserve"> </w:t>
      </w:r>
      <w:r w:rsidRPr="007659D0">
        <w:rPr>
          <w:rFonts w:asciiTheme="majorHAnsi" w:hAnsiTheme="majorHAnsi"/>
          <w:cs/>
        </w:rPr>
        <w:t xml:space="preserve">ล้านบาท </w:t>
      </w:r>
      <w:r w:rsidR="00183695" w:rsidRPr="007659D0">
        <w:rPr>
          <w:rFonts w:asciiTheme="majorHAnsi" w:hAnsiTheme="majorHAnsi" w:hint="cs"/>
          <w:cs/>
        </w:rPr>
        <w:t xml:space="preserve">สำหรับปี </w:t>
      </w:r>
      <w:r w:rsidR="00183695" w:rsidRPr="007659D0">
        <w:rPr>
          <w:rFonts w:asciiTheme="majorHAnsi" w:hAnsiTheme="majorHAnsi"/>
          <w:lang w:val="en-US"/>
        </w:rPr>
        <w:t>256</w:t>
      </w:r>
      <w:r w:rsidR="00D11993" w:rsidRPr="007659D0">
        <w:rPr>
          <w:rFonts w:asciiTheme="majorHAnsi" w:hAnsiTheme="majorHAnsi"/>
          <w:lang w:val="en-US"/>
        </w:rPr>
        <w:t>4</w:t>
      </w:r>
      <w:r w:rsidR="00183695" w:rsidRPr="007659D0">
        <w:rPr>
          <w:rFonts w:asciiTheme="majorHAnsi" w:hAnsiTheme="majorHAnsi"/>
          <w:lang w:val="en-US"/>
        </w:rPr>
        <w:t xml:space="preserve"> </w:t>
      </w:r>
      <w:r w:rsidRPr="007659D0">
        <w:rPr>
          <w:rFonts w:asciiTheme="majorHAnsi" w:hAnsiTheme="majorHAnsi"/>
          <w:cs/>
        </w:rPr>
        <w:t>(</w:t>
      </w:r>
      <w:r w:rsidR="004F67BE" w:rsidRPr="007659D0">
        <w:rPr>
          <w:rFonts w:asciiTheme="majorHAnsi" w:hAnsiTheme="majorHAnsi"/>
          <w:i/>
          <w:iCs/>
          <w:lang w:val="en-US"/>
        </w:rPr>
        <w:t>256</w:t>
      </w:r>
      <w:r w:rsidR="00D11993" w:rsidRPr="007659D0">
        <w:rPr>
          <w:rFonts w:asciiTheme="majorHAnsi" w:hAnsiTheme="majorHAnsi"/>
          <w:i/>
          <w:iCs/>
          <w:lang w:val="en-US"/>
        </w:rPr>
        <w:t>3</w:t>
      </w:r>
      <w:r w:rsidRPr="007659D0">
        <w:rPr>
          <w:rFonts w:asciiTheme="majorHAnsi" w:hAnsiTheme="majorHAnsi"/>
          <w:i/>
          <w:iCs/>
          <w:cs/>
        </w:rPr>
        <w:t xml:space="preserve">: </w:t>
      </w:r>
      <w:r w:rsidR="003D2C90" w:rsidRPr="007659D0">
        <w:rPr>
          <w:rFonts w:asciiTheme="majorHAnsi" w:hAnsiTheme="majorHAnsi"/>
          <w:i/>
          <w:iCs/>
          <w:lang w:val="en-US"/>
        </w:rPr>
        <w:t>1</w:t>
      </w:r>
      <w:r w:rsidR="00DA1534" w:rsidRPr="007659D0">
        <w:rPr>
          <w:rFonts w:asciiTheme="majorHAnsi" w:hAnsiTheme="majorHAnsi"/>
          <w:i/>
          <w:iCs/>
          <w:lang w:val="en-US"/>
        </w:rPr>
        <w:t>,</w:t>
      </w:r>
      <w:r w:rsidR="00D11993" w:rsidRPr="007659D0">
        <w:rPr>
          <w:rFonts w:asciiTheme="majorHAnsi" w:hAnsiTheme="majorHAnsi"/>
          <w:i/>
          <w:iCs/>
          <w:lang w:val="en-US"/>
        </w:rPr>
        <w:t xml:space="preserve">739.92 </w:t>
      </w:r>
      <w:r w:rsidRPr="007659D0">
        <w:rPr>
          <w:rFonts w:asciiTheme="majorHAnsi" w:hAnsiTheme="majorHAnsi"/>
          <w:i/>
          <w:iCs/>
          <w:cs/>
        </w:rPr>
        <w:t>ล้านบาท</w:t>
      </w:r>
      <w:r w:rsidRPr="007659D0">
        <w:rPr>
          <w:rFonts w:asciiTheme="majorHAnsi" w:hAnsiTheme="majorHAnsi"/>
          <w:cs/>
        </w:rPr>
        <w:t>) จากรายได้รวมของกลุ่มบริษัท</w:t>
      </w:r>
    </w:p>
    <w:p w14:paraId="463D0FA2" w14:textId="77777777" w:rsidR="00A00B51" w:rsidRPr="007659D0" w:rsidRDefault="00A00B51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7659D0" w:rsidRDefault="00A00B51" w:rsidP="007D2605">
      <w:pPr>
        <w:pStyle w:val="BodyText2"/>
        <w:rPr>
          <w:rFonts w:asciiTheme="minorHAnsi" w:hAnsiTheme="minorHAnsi" w:cstheme="minorHAnsi"/>
          <w:lang w:val="en-US"/>
        </w:rPr>
        <w:sectPr w:rsidR="00A00B51" w:rsidRPr="007659D0" w:rsidSect="00082F96">
          <w:headerReference w:type="default" r:id="rId17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tbl>
      <w:tblPr>
        <w:tblStyle w:val="TableGrid"/>
        <w:tblW w:w="1440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7659D0" w14:paraId="3842C1DA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4790C1DB" w14:textId="77777777" w:rsidR="00AF1BA8" w:rsidRPr="007659D0" w:rsidRDefault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7649207" w14:textId="08EBB9BD" w:rsidR="00AF1BA8" w:rsidRPr="007659D0" w:rsidRDefault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7659D0" w14:paraId="1F607E2A" w14:textId="77777777" w:rsidTr="008D27F8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77B8DBB4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FBB6C95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4BEA641B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6FE2865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73C1E" w:rsidRPr="007659D0" w14:paraId="0A912552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268BDAF3" w14:textId="5B853F5D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ปีสิ้นสุดวันที่ </w:t>
            </w: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5E5B7105" w14:textId="0811264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50BB75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1BD0719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04B2AC7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0CFD5E7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C46FB0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5D576EDE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445B089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440460D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37F214E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076F96AF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4B81A8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64CAE0E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86CED9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33461CDA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1DB00C8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5DDD8E3" w14:textId="06E5BADE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2AD62C4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756D288F" w14:textId="1703CDC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7B9D97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6DB272F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052307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6F11DBB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6576E8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3387090" w14:textId="5B44915F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9" w:type="dxa"/>
            <w:vAlign w:val="bottom"/>
          </w:tcPr>
          <w:p w14:paraId="7743024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6F9F6AC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73C1E" w:rsidRPr="007659D0" w14:paraId="359EA2E0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14BA952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3F763A12" w14:textId="6C00BBE8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73C1E" w:rsidRPr="007659D0" w14:paraId="02DC3F2F" w14:textId="77777777" w:rsidTr="008D27F8">
        <w:trPr>
          <w:cantSplit/>
          <w:trHeight w:val="144"/>
        </w:trPr>
        <w:tc>
          <w:tcPr>
            <w:tcW w:w="1980" w:type="dxa"/>
          </w:tcPr>
          <w:p w14:paraId="4B40FF3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57B886A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74660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1805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6A27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54776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0464D46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3C1E" w:rsidRPr="007659D0" w14:paraId="1940BE13" w14:textId="77777777" w:rsidTr="008D27F8">
        <w:trPr>
          <w:cantSplit/>
          <w:trHeight w:val="144"/>
        </w:trPr>
        <w:tc>
          <w:tcPr>
            <w:tcW w:w="1980" w:type="dxa"/>
          </w:tcPr>
          <w:p w14:paraId="567096C2" w14:textId="5AE1418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38548285" w14:textId="3990EF32" w:rsidR="00273C1E" w:rsidRPr="007659D0" w:rsidRDefault="006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409,922</w:t>
            </w:r>
          </w:p>
        </w:tc>
        <w:tc>
          <w:tcPr>
            <w:tcW w:w="236" w:type="dxa"/>
          </w:tcPr>
          <w:p w14:paraId="1D20045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52E673" w14:textId="1C330788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375FC51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7E05C8F3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2,240</w:t>
            </w:r>
          </w:p>
        </w:tc>
        <w:tc>
          <w:tcPr>
            <w:tcW w:w="236" w:type="dxa"/>
          </w:tcPr>
          <w:p w14:paraId="21924EC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0C70CA7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5,138</w:t>
            </w:r>
          </w:p>
        </w:tc>
        <w:tc>
          <w:tcPr>
            <w:tcW w:w="270" w:type="dxa"/>
          </w:tcPr>
          <w:p w14:paraId="7C73E2C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0D0C66C5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37,130</w:t>
            </w:r>
          </w:p>
        </w:tc>
        <w:tc>
          <w:tcPr>
            <w:tcW w:w="236" w:type="dxa"/>
          </w:tcPr>
          <w:p w14:paraId="32D10E0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0C5D969B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41,473</w:t>
            </w:r>
          </w:p>
        </w:tc>
        <w:tc>
          <w:tcPr>
            <w:tcW w:w="270" w:type="dxa"/>
          </w:tcPr>
          <w:p w14:paraId="169383F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3BF5A115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2,198,044</w:t>
            </w:r>
          </w:p>
        </w:tc>
        <w:tc>
          <w:tcPr>
            <w:tcW w:w="236" w:type="dxa"/>
          </w:tcPr>
          <w:p w14:paraId="4A1C948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309B545F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2,339,893</w:t>
            </w:r>
          </w:p>
        </w:tc>
        <w:tc>
          <w:tcPr>
            <w:tcW w:w="236" w:type="dxa"/>
          </w:tcPr>
          <w:p w14:paraId="39FB5C5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B12C0F5" w14:textId="3253DB09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122,949</w:t>
            </w:r>
          </w:p>
        </w:tc>
        <w:tc>
          <w:tcPr>
            <w:tcW w:w="270" w:type="dxa"/>
          </w:tcPr>
          <w:p w14:paraId="1981762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69EBFD0" w14:textId="4441F5E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122,612</w:t>
            </w:r>
          </w:p>
        </w:tc>
        <w:tc>
          <w:tcPr>
            <w:tcW w:w="270" w:type="dxa"/>
          </w:tcPr>
          <w:p w14:paraId="63315BE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55E1F0CD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9D7D0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025FB2D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198,691</w:t>
            </w:r>
          </w:p>
        </w:tc>
        <w:tc>
          <w:tcPr>
            <w:tcW w:w="236" w:type="dxa"/>
          </w:tcPr>
          <w:p w14:paraId="7135F2C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3DAF93E2" w14:textId="3B100476" w:rsidR="00273C1E" w:rsidRPr="007659D0" w:rsidRDefault="002A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2,770,285</w:t>
            </w:r>
          </w:p>
        </w:tc>
        <w:tc>
          <w:tcPr>
            <w:tcW w:w="269" w:type="dxa"/>
          </w:tcPr>
          <w:p w14:paraId="13C92BF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444B74D3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3,217,724</w:t>
            </w:r>
          </w:p>
        </w:tc>
      </w:tr>
      <w:tr w:rsidR="00273C1E" w:rsidRPr="007659D0" w14:paraId="5C72DE42" w14:textId="77777777" w:rsidTr="008D27F8">
        <w:trPr>
          <w:cantSplit/>
          <w:trHeight w:val="270"/>
        </w:trPr>
        <w:tc>
          <w:tcPr>
            <w:tcW w:w="1980" w:type="dxa"/>
          </w:tcPr>
          <w:p w14:paraId="63C8A19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BEAA9" w14:textId="36661EAD" w:rsidR="00273C1E" w:rsidRPr="007659D0" w:rsidRDefault="006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36" w:type="dxa"/>
          </w:tcPr>
          <w:p w14:paraId="4F960FD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A78A8" w14:textId="6C26879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239EC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520C18E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(726)</w:t>
            </w:r>
          </w:p>
        </w:tc>
        <w:tc>
          <w:tcPr>
            <w:tcW w:w="236" w:type="dxa"/>
          </w:tcPr>
          <w:p w14:paraId="5331831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14B984BE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(1,433)</w:t>
            </w:r>
          </w:p>
        </w:tc>
        <w:tc>
          <w:tcPr>
            <w:tcW w:w="270" w:type="dxa"/>
          </w:tcPr>
          <w:p w14:paraId="5F13E46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5DEF6E89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(24,301)</w:t>
            </w:r>
          </w:p>
        </w:tc>
        <w:tc>
          <w:tcPr>
            <w:tcW w:w="236" w:type="dxa"/>
          </w:tcPr>
          <w:p w14:paraId="0328FBD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0431691A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(23,878)</w:t>
            </w:r>
          </w:p>
        </w:tc>
        <w:tc>
          <w:tcPr>
            <w:tcW w:w="270" w:type="dxa"/>
          </w:tcPr>
          <w:p w14:paraId="56A7F0E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27A6D2F5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(468)</w:t>
            </w:r>
          </w:p>
        </w:tc>
        <w:tc>
          <w:tcPr>
            <w:tcW w:w="236" w:type="dxa"/>
          </w:tcPr>
          <w:p w14:paraId="74B4409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78BBC811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(13,354)</w:t>
            </w:r>
          </w:p>
        </w:tc>
        <w:tc>
          <w:tcPr>
            <w:tcW w:w="236" w:type="dxa"/>
          </w:tcPr>
          <w:p w14:paraId="335F88C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0F48CE" w14:textId="25BD1C01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(15,559)</w:t>
            </w:r>
          </w:p>
        </w:tc>
        <w:tc>
          <w:tcPr>
            <w:tcW w:w="270" w:type="dxa"/>
          </w:tcPr>
          <w:p w14:paraId="2C68F31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1433EC8" w14:textId="158F8348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(21,245)</w:t>
            </w:r>
          </w:p>
        </w:tc>
        <w:tc>
          <w:tcPr>
            <w:tcW w:w="270" w:type="dxa"/>
          </w:tcPr>
          <w:p w14:paraId="1BCC4EA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57DFDAD0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549BE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0382357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(79,476)</w:t>
            </w:r>
          </w:p>
        </w:tc>
        <w:tc>
          <w:tcPr>
            <w:tcW w:w="236" w:type="dxa"/>
          </w:tcPr>
          <w:p w14:paraId="01D6FCC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AC5069" w14:textId="5DA603EA" w:rsidR="00273C1E" w:rsidRPr="007659D0" w:rsidRDefault="002A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(41,080)</w:t>
            </w:r>
          </w:p>
        </w:tc>
        <w:tc>
          <w:tcPr>
            <w:tcW w:w="269" w:type="dxa"/>
          </w:tcPr>
          <w:p w14:paraId="0095982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715B9D93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(139,386)</w:t>
            </w:r>
          </w:p>
        </w:tc>
      </w:tr>
      <w:tr w:rsidR="00273C1E" w:rsidRPr="007659D0" w14:paraId="05F10971" w14:textId="77777777" w:rsidTr="008D27F8">
        <w:trPr>
          <w:cantSplit/>
          <w:trHeight w:val="144"/>
        </w:trPr>
        <w:tc>
          <w:tcPr>
            <w:tcW w:w="1980" w:type="dxa"/>
          </w:tcPr>
          <w:p w14:paraId="3DC56BF1" w14:textId="60291AE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CE99" w14:textId="6CFF1CA5" w:rsidR="00273C1E" w:rsidRPr="007659D0" w:rsidRDefault="006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409,896</w:t>
            </w:r>
          </w:p>
        </w:tc>
        <w:tc>
          <w:tcPr>
            <w:tcW w:w="236" w:type="dxa"/>
          </w:tcPr>
          <w:p w14:paraId="5464997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FB0C3" w14:textId="3F738ED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1C0CF67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29EA6B0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236" w:type="dxa"/>
          </w:tcPr>
          <w:p w14:paraId="2602B15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508DFF9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3,705</w:t>
            </w:r>
          </w:p>
        </w:tc>
        <w:tc>
          <w:tcPr>
            <w:tcW w:w="270" w:type="dxa"/>
          </w:tcPr>
          <w:p w14:paraId="075E5F9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043D1A2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12,829</w:t>
            </w:r>
          </w:p>
        </w:tc>
        <w:tc>
          <w:tcPr>
            <w:tcW w:w="236" w:type="dxa"/>
          </w:tcPr>
          <w:p w14:paraId="2975521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004938BE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17,595</w:t>
            </w:r>
          </w:p>
        </w:tc>
        <w:tc>
          <w:tcPr>
            <w:tcW w:w="270" w:type="dxa"/>
          </w:tcPr>
          <w:p w14:paraId="09D3F2D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08E30C51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2,197,576</w:t>
            </w:r>
          </w:p>
        </w:tc>
        <w:tc>
          <w:tcPr>
            <w:tcW w:w="236" w:type="dxa"/>
          </w:tcPr>
          <w:p w14:paraId="3B22E23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6470614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2,326,539</w:t>
            </w:r>
          </w:p>
        </w:tc>
        <w:tc>
          <w:tcPr>
            <w:tcW w:w="236" w:type="dxa"/>
          </w:tcPr>
          <w:p w14:paraId="4E80262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424A2112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107,390</w:t>
            </w:r>
          </w:p>
        </w:tc>
        <w:tc>
          <w:tcPr>
            <w:tcW w:w="270" w:type="dxa"/>
          </w:tcPr>
          <w:p w14:paraId="3F235FD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0E07D7DF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101,367</w:t>
            </w:r>
          </w:p>
        </w:tc>
        <w:tc>
          <w:tcPr>
            <w:tcW w:w="270" w:type="dxa"/>
          </w:tcPr>
          <w:p w14:paraId="68369C4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41DA3E72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CF2D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4D2A2BB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119,215</w:t>
            </w:r>
          </w:p>
        </w:tc>
        <w:tc>
          <w:tcPr>
            <w:tcW w:w="236" w:type="dxa"/>
          </w:tcPr>
          <w:p w14:paraId="4E7C271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42029394" w:rsidR="00273C1E" w:rsidRPr="007659D0" w:rsidRDefault="0060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  <w:r w:rsidR="008E4C17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,72</w:t>
            </w:r>
            <w:r w:rsidR="00655836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8E4C17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55836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269" w:type="dxa"/>
          </w:tcPr>
          <w:p w14:paraId="2FCEFD9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70D8BAD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3,078,338</w:t>
            </w:r>
          </w:p>
        </w:tc>
      </w:tr>
      <w:tr w:rsidR="00273C1E" w:rsidRPr="007659D0" w14:paraId="2D0FE9E6" w14:textId="77777777" w:rsidTr="008D27F8">
        <w:trPr>
          <w:cantSplit/>
          <w:trHeight w:val="144"/>
        </w:trPr>
        <w:tc>
          <w:tcPr>
            <w:tcW w:w="1980" w:type="dxa"/>
          </w:tcPr>
          <w:p w14:paraId="0B03E0B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ED0637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646B6C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46505E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161E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243526E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5A5E432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3C1E" w:rsidRPr="007659D0" w14:paraId="4A1FADD4" w14:textId="77777777" w:rsidTr="008D27F8">
        <w:trPr>
          <w:cantSplit/>
          <w:trHeight w:val="144"/>
        </w:trPr>
        <w:tc>
          <w:tcPr>
            <w:tcW w:w="1980" w:type="dxa"/>
          </w:tcPr>
          <w:p w14:paraId="568CE15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75AD96B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E7EA9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A7E22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D117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DB5089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DE15A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3C1E" w:rsidRPr="007659D0" w14:paraId="125247E7" w14:textId="77777777" w:rsidTr="008D27F8">
        <w:trPr>
          <w:cantSplit/>
          <w:trHeight w:val="144"/>
        </w:trPr>
        <w:tc>
          <w:tcPr>
            <w:tcW w:w="1980" w:type="dxa"/>
          </w:tcPr>
          <w:p w14:paraId="3C5C896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450F7FF8" w14:textId="078ACAC5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409,8</w:t>
            </w:r>
            <w:r w:rsidR="002A5930" w:rsidRPr="007659D0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7EAD213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0FA53" w14:textId="174BA5E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1BF021F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6055163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1,514</w:t>
            </w:r>
          </w:p>
        </w:tc>
        <w:tc>
          <w:tcPr>
            <w:tcW w:w="236" w:type="dxa"/>
          </w:tcPr>
          <w:p w14:paraId="5888248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04EED13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3,705</w:t>
            </w:r>
          </w:p>
        </w:tc>
        <w:tc>
          <w:tcPr>
            <w:tcW w:w="270" w:type="dxa"/>
          </w:tcPr>
          <w:p w14:paraId="6BA1A89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3720F15B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248BFE8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095C36F4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065B89D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AC52C82" w14:textId="30E389AE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96C0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0C29C5E" w14:textId="0AE97A11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6C9A6FEE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EEB8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42B3CD0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119,215</w:t>
            </w:r>
          </w:p>
        </w:tc>
        <w:tc>
          <w:tcPr>
            <w:tcW w:w="236" w:type="dxa"/>
          </w:tcPr>
          <w:p w14:paraId="59316A2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7C2A765" w14:textId="531FEF2E" w:rsidR="00273C1E" w:rsidRPr="007659D0" w:rsidRDefault="008E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411,410</w:t>
            </w:r>
          </w:p>
        </w:tc>
        <w:tc>
          <w:tcPr>
            <w:tcW w:w="269" w:type="dxa"/>
          </w:tcPr>
          <w:p w14:paraId="619CBB3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6A33789A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632,837</w:t>
            </w:r>
          </w:p>
        </w:tc>
      </w:tr>
      <w:tr w:rsidR="00273C1E" w:rsidRPr="007659D0" w14:paraId="2A55E507" w14:textId="77777777" w:rsidTr="008D27F8">
        <w:trPr>
          <w:cantSplit/>
          <w:trHeight w:val="144"/>
        </w:trPr>
        <w:tc>
          <w:tcPr>
            <w:tcW w:w="1980" w:type="dxa"/>
          </w:tcPr>
          <w:p w14:paraId="799D269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DE0EC7" w14:textId="5AD06726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83D0CE4" w14:textId="1A2C7CA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3B421F1C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182FE7EE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458FC40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12,829</w:t>
            </w:r>
          </w:p>
        </w:tc>
        <w:tc>
          <w:tcPr>
            <w:tcW w:w="236" w:type="dxa"/>
          </w:tcPr>
          <w:p w14:paraId="7300E3B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61DBF11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17,595</w:t>
            </w:r>
          </w:p>
        </w:tc>
        <w:tc>
          <w:tcPr>
            <w:tcW w:w="270" w:type="dxa"/>
          </w:tcPr>
          <w:p w14:paraId="239B32C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1DB6782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2,197,576</w:t>
            </w:r>
          </w:p>
        </w:tc>
        <w:tc>
          <w:tcPr>
            <w:tcW w:w="236" w:type="dxa"/>
          </w:tcPr>
          <w:p w14:paraId="339A29D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6413EC2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2,326,539</w:t>
            </w:r>
          </w:p>
        </w:tc>
        <w:tc>
          <w:tcPr>
            <w:tcW w:w="236" w:type="dxa"/>
          </w:tcPr>
          <w:p w14:paraId="30E8224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476B2BD" w14:textId="79BE150D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107,390</w:t>
            </w:r>
          </w:p>
        </w:tc>
        <w:tc>
          <w:tcPr>
            <w:tcW w:w="270" w:type="dxa"/>
          </w:tcPr>
          <w:p w14:paraId="68B3CD0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4CE8E77" w14:textId="2B4F6F9D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101,367</w:t>
            </w:r>
          </w:p>
        </w:tc>
        <w:tc>
          <w:tcPr>
            <w:tcW w:w="270" w:type="dxa"/>
          </w:tcPr>
          <w:p w14:paraId="133C592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7BC4F977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9ECB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1AA6E77A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CEECDE0" w14:textId="315EE2DD" w:rsidR="00273C1E" w:rsidRPr="007659D0" w:rsidRDefault="008E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2,31</w:t>
            </w:r>
            <w:r w:rsidR="00655836" w:rsidRPr="007659D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659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55836" w:rsidRPr="007659D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269" w:type="dxa"/>
          </w:tcPr>
          <w:p w14:paraId="605CE2D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37615671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2,445,501</w:t>
            </w:r>
          </w:p>
        </w:tc>
      </w:tr>
      <w:tr w:rsidR="00273C1E" w:rsidRPr="007659D0" w14:paraId="68064B45" w14:textId="77777777" w:rsidTr="008D27F8">
        <w:trPr>
          <w:cantSplit/>
          <w:trHeight w:val="144"/>
        </w:trPr>
        <w:tc>
          <w:tcPr>
            <w:tcW w:w="1980" w:type="dxa"/>
          </w:tcPr>
          <w:p w14:paraId="3C40050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D9BF4" w14:textId="5B074269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409,8</w:t>
            </w:r>
            <w:r w:rsidR="002A5930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4824EB9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7ED6" w14:textId="5F4E1CF8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0F61B64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681E1294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236" w:type="dxa"/>
          </w:tcPr>
          <w:p w14:paraId="14230AF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6086908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3,705</w:t>
            </w:r>
          </w:p>
        </w:tc>
        <w:tc>
          <w:tcPr>
            <w:tcW w:w="270" w:type="dxa"/>
          </w:tcPr>
          <w:p w14:paraId="143E3C9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656D360E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12,829</w:t>
            </w:r>
          </w:p>
        </w:tc>
        <w:tc>
          <w:tcPr>
            <w:tcW w:w="236" w:type="dxa"/>
          </w:tcPr>
          <w:p w14:paraId="552AB98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6ED4645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17,595</w:t>
            </w:r>
          </w:p>
        </w:tc>
        <w:tc>
          <w:tcPr>
            <w:tcW w:w="270" w:type="dxa"/>
          </w:tcPr>
          <w:p w14:paraId="4EFAB86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0C4BB5B2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2,197,576</w:t>
            </w:r>
          </w:p>
        </w:tc>
        <w:tc>
          <w:tcPr>
            <w:tcW w:w="236" w:type="dxa"/>
          </w:tcPr>
          <w:p w14:paraId="0060775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79007871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2,326,539</w:t>
            </w:r>
          </w:p>
        </w:tc>
        <w:tc>
          <w:tcPr>
            <w:tcW w:w="236" w:type="dxa"/>
          </w:tcPr>
          <w:p w14:paraId="133B01D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395E6159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107,390</w:t>
            </w:r>
          </w:p>
        </w:tc>
        <w:tc>
          <w:tcPr>
            <w:tcW w:w="270" w:type="dxa"/>
          </w:tcPr>
          <w:p w14:paraId="257F404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54A02DED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101,367</w:t>
            </w:r>
          </w:p>
        </w:tc>
        <w:tc>
          <w:tcPr>
            <w:tcW w:w="270" w:type="dxa"/>
          </w:tcPr>
          <w:p w14:paraId="3362059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4EA33BBF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C2F37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0F24FC3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119,215</w:t>
            </w:r>
          </w:p>
        </w:tc>
        <w:tc>
          <w:tcPr>
            <w:tcW w:w="236" w:type="dxa"/>
          </w:tcPr>
          <w:p w14:paraId="2E65336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1302E80C" w:rsidR="00273C1E" w:rsidRPr="007659D0" w:rsidRDefault="008E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2,72</w:t>
            </w:r>
            <w:r w:rsidR="00655836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55836"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269" w:type="dxa"/>
          </w:tcPr>
          <w:p w14:paraId="781EB74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608D222A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3,078,338</w:t>
            </w:r>
          </w:p>
        </w:tc>
      </w:tr>
      <w:tr w:rsidR="00273C1E" w:rsidRPr="007659D0" w14:paraId="12784B8F" w14:textId="77777777" w:rsidTr="008D27F8">
        <w:trPr>
          <w:cantSplit/>
          <w:trHeight w:val="144"/>
        </w:trPr>
        <w:tc>
          <w:tcPr>
            <w:tcW w:w="1980" w:type="dxa"/>
          </w:tcPr>
          <w:p w14:paraId="548288B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C35E2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FF9BD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A5E3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CE7A3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83470D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D8E90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327088F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4046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ADF5BD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F46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38F8426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6DD7E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FD91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737EEB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73415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59EFE0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840E6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829B10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3C1E" w:rsidRPr="007659D0" w14:paraId="322FE8B5" w14:textId="77777777" w:rsidTr="00F52F30">
        <w:trPr>
          <w:cantSplit/>
          <w:trHeight w:val="144"/>
        </w:trPr>
        <w:tc>
          <w:tcPr>
            <w:tcW w:w="1980" w:type="dxa"/>
          </w:tcPr>
          <w:p w14:paraId="2BF7586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7659D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B07751B" w14:textId="02FF83F5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(7,444)</w:t>
            </w:r>
          </w:p>
        </w:tc>
        <w:tc>
          <w:tcPr>
            <w:tcW w:w="236" w:type="dxa"/>
            <w:vAlign w:val="bottom"/>
          </w:tcPr>
          <w:p w14:paraId="7824792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48C009" w14:textId="4C0A12C8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(11,884)</w:t>
            </w:r>
          </w:p>
        </w:tc>
        <w:tc>
          <w:tcPr>
            <w:tcW w:w="236" w:type="dxa"/>
            <w:vAlign w:val="bottom"/>
          </w:tcPr>
          <w:p w14:paraId="43FBDE4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08B2ECC" w14:textId="47F9B05B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(218)</w:t>
            </w:r>
          </w:p>
        </w:tc>
        <w:tc>
          <w:tcPr>
            <w:tcW w:w="236" w:type="dxa"/>
            <w:vAlign w:val="bottom"/>
          </w:tcPr>
          <w:p w14:paraId="668F1C4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B3BC2C8" w14:textId="71E58671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(2,433)</w:t>
            </w:r>
          </w:p>
        </w:tc>
        <w:tc>
          <w:tcPr>
            <w:tcW w:w="270" w:type="dxa"/>
            <w:vAlign w:val="bottom"/>
          </w:tcPr>
          <w:p w14:paraId="5EAC2BF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1FEDF0" w14:textId="4E42B78F" w:rsidR="00273C1E" w:rsidRPr="007659D0" w:rsidRDefault="0043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3,591</w:t>
            </w:r>
          </w:p>
        </w:tc>
        <w:tc>
          <w:tcPr>
            <w:tcW w:w="236" w:type="dxa"/>
          </w:tcPr>
          <w:p w14:paraId="79F7DB0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3878BD63" w14:textId="3DB3555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2,097</w:t>
            </w:r>
          </w:p>
        </w:tc>
        <w:tc>
          <w:tcPr>
            <w:tcW w:w="270" w:type="dxa"/>
          </w:tcPr>
          <w:p w14:paraId="0B065CE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27C166" w14:textId="6AB7B3EC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177,210</w:t>
            </w:r>
          </w:p>
        </w:tc>
        <w:tc>
          <w:tcPr>
            <w:tcW w:w="236" w:type="dxa"/>
          </w:tcPr>
          <w:p w14:paraId="26331C9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6B8BF62C" w14:textId="4513C0A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86,573</w:t>
            </w:r>
          </w:p>
        </w:tc>
        <w:tc>
          <w:tcPr>
            <w:tcW w:w="236" w:type="dxa"/>
          </w:tcPr>
          <w:p w14:paraId="736FD39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145CEF" w14:textId="6BDF9A08" w:rsidR="00273C1E" w:rsidRPr="007659D0" w:rsidRDefault="0043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7168F" w:rsidRPr="007659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6E25" w:rsidRPr="007659D0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270" w:type="dxa"/>
          </w:tcPr>
          <w:p w14:paraId="3C3E0F0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4417A981" w14:textId="70C358E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1,128</w:t>
            </w:r>
          </w:p>
        </w:tc>
        <w:tc>
          <w:tcPr>
            <w:tcW w:w="270" w:type="dxa"/>
          </w:tcPr>
          <w:p w14:paraId="5ACE883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4D65DA" w14:textId="73F8FF78" w:rsidR="00273C1E" w:rsidRPr="007659D0" w:rsidRDefault="006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4,531</w:t>
            </w:r>
          </w:p>
        </w:tc>
        <w:tc>
          <w:tcPr>
            <w:tcW w:w="236" w:type="dxa"/>
            <w:vAlign w:val="bottom"/>
          </w:tcPr>
          <w:p w14:paraId="74491FE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1AC79946" w14:textId="1B9F6F73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19,783</w:t>
            </w:r>
          </w:p>
        </w:tc>
        <w:tc>
          <w:tcPr>
            <w:tcW w:w="236" w:type="dxa"/>
            <w:vAlign w:val="bottom"/>
          </w:tcPr>
          <w:p w14:paraId="28BDAB8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4ACA4352" w14:textId="001DB49B" w:rsidR="00273C1E" w:rsidRPr="007659D0" w:rsidRDefault="00FF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193,</w:t>
            </w:r>
            <w:r w:rsidR="00E46E25" w:rsidRPr="007659D0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69" w:type="dxa"/>
            <w:vAlign w:val="bottom"/>
          </w:tcPr>
          <w:p w14:paraId="4C856EC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09D45790" w14:textId="2B2428F3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95,264</w:t>
            </w:r>
          </w:p>
        </w:tc>
      </w:tr>
      <w:tr w:rsidR="00273C1E" w:rsidRPr="007659D0" w14:paraId="2E4E8E7B" w14:textId="77777777" w:rsidTr="008D27F8">
        <w:trPr>
          <w:cantSplit/>
          <w:trHeight w:val="144"/>
        </w:trPr>
        <w:tc>
          <w:tcPr>
            <w:tcW w:w="1980" w:type="dxa"/>
          </w:tcPr>
          <w:p w14:paraId="178E31C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BC38C8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25F8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8475AB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FB3476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3C1E" w:rsidRPr="007659D0" w14:paraId="1C861F10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0076AC9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63C876E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73C1E" w:rsidRPr="007659D0" w14:paraId="6A91167E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1BEF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27E72C0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73C1E" w:rsidRPr="007659D0" w14:paraId="04D52DB5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241E5D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51B5694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044588B9" w14:textId="54B479AA" w:rsidR="00B829E6" w:rsidRPr="007659D0" w:rsidRDefault="00B829E6" w:rsidP="007D2605">
      <w:pPr>
        <w:pStyle w:val="BodyText2"/>
        <w:ind w:left="540"/>
        <w:rPr>
          <w:b/>
          <w:bCs/>
          <w:cs/>
        </w:rPr>
        <w:sectPr w:rsidR="00B829E6" w:rsidRPr="007659D0" w:rsidSect="00EE6A08">
          <w:headerReference w:type="default" r:id="rId18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7"/>
        <w:gridCol w:w="930"/>
        <w:gridCol w:w="270"/>
        <w:gridCol w:w="901"/>
        <w:gridCol w:w="238"/>
        <w:gridCol w:w="934"/>
        <w:gridCol w:w="236"/>
        <w:gridCol w:w="934"/>
        <w:gridCol w:w="269"/>
        <w:gridCol w:w="991"/>
      </w:tblGrid>
      <w:tr w:rsidR="000D6881" w:rsidRPr="007659D0" w14:paraId="4622A5CB" w14:textId="77777777" w:rsidTr="00292DB0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47DB58C" w14:textId="77777777" w:rsidR="000D6881" w:rsidRPr="007659D0" w:rsidRDefault="000D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7C1F00A" w14:textId="3C5A9D5A" w:rsidR="000D6881" w:rsidRPr="007659D0" w:rsidRDefault="000D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60" w:rsidRPr="007659D0" w14:paraId="72392B19" w14:textId="77777777" w:rsidTr="00292DB0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302AE8F5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7937CC1A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6C9DFE20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042AF50F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7F07F56C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F5F1A2E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E7C50EC" w14:textId="77777777" w:rsidR="00FC6D60" w:rsidRPr="007659D0" w:rsidRDefault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6881" w:rsidRPr="007659D0" w14:paraId="31EC4B02" w14:textId="77777777" w:rsidTr="00292DB0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0261DE8" w14:textId="77777777" w:rsidR="000D6881" w:rsidRPr="007659D0" w:rsidRDefault="000D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4F0B8BF" w14:textId="748A259A" w:rsidR="000D6881" w:rsidRPr="007659D0" w:rsidRDefault="000D6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C1E" w:rsidRPr="007659D0" w14:paraId="74A100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6649A3B1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  <w:p w14:paraId="63CD17FD" w14:textId="1BB035D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E1E2C29" w14:textId="31B5F23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691064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4AA7C0E" w14:textId="46301693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 w:themeFill="background1"/>
          </w:tcPr>
          <w:p w14:paraId="0B65E9A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5FC1407F" w14:textId="429283BB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3D43503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F0264A5" w14:textId="3479172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9DBDC6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2A2C8FC" w14:textId="5C0A291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A05518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91563C2" w14:textId="30C19F50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73C1E" w:rsidRPr="007659D0" w14:paraId="7C58E2C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EF94D4D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D176F52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716694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1D2272F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635EDC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DEE90A7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4302F7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997EB6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9ED27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5FD5B4C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43A46FAA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65CACA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6F3B" w:rsidRPr="007659D0" w14:paraId="1B01DDEB" w14:textId="77777777" w:rsidTr="008412CB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900D125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F64652A" w14:textId="7E9D0708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409,922</w:t>
            </w:r>
          </w:p>
        </w:tc>
        <w:tc>
          <w:tcPr>
            <w:tcW w:w="237" w:type="dxa"/>
            <w:shd w:val="clear" w:color="auto" w:fill="FFFFFF" w:themeFill="background1"/>
          </w:tcPr>
          <w:p w14:paraId="3989C550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5636BB8" w14:textId="1D03D16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509,917</w:t>
            </w:r>
          </w:p>
        </w:tc>
        <w:tc>
          <w:tcPr>
            <w:tcW w:w="270" w:type="dxa"/>
            <w:shd w:val="clear" w:color="auto" w:fill="FFFFFF" w:themeFill="background1"/>
          </w:tcPr>
          <w:p w14:paraId="02287400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4F6C4BE" w14:textId="21FD8A62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69E69553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DFB7C00" w14:textId="0176445F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3D0E697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02AF97C" w14:textId="62300835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409,922</w:t>
            </w:r>
          </w:p>
        </w:tc>
        <w:tc>
          <w:tcPr>
            <w:tcW w:w="269" w:type="dxa"/>
            <w:shd w:val="clear" w:color="auto" w:fill="FFFFFF" w:themeFill="background1"/>
          </w:tcPr>
          <w:p w14:paraId="4BB1E097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0201D2D5" w14:textId="11AA4655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509,917</w:t>
            </w:r>
          </w:p>
        </w:tc>
      </w:tr>
      <w:tr w:rsidR="00836F3B" w:rsidRPr="007659D0" w14:paraId="0EC7770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1AB3E1E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7AC2CB" w14:textId="29402DD6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D8F9A92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9AF0C" w14:textId="29F9134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F2D61A9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1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86571" w14:textId="16B28382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2C2859BF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07C8FC" w14:textId="254E550B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236" w:type="dxa"/>
            <w:shd w:val="clear" w:color="auto" w:fill="FFFFFF" w:themeFill="background1"/>
          </w:tcPr>
          <w:p w14:paraId="7CB621CB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B5610" w14:textId="0B5DD1A4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FFFFFF" w:themeFill="background1"/>
          </w:tcPr>
          <w:p w14:paraId="6961A49D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FE2A" w14:textId="0B9B951A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</w:tr>
      <w:tr w:rsidR="00836F3B" w:rsidRPr="007659D0" w14:paraId="6C3E892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52D7B32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DBDD1F" w14:textId="0CF2C010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409,922</w:t>
            </w:r>
          </w:p>
        </w:tc>
        <w:tc>
          <w:tcPr>
            <w:tcW w:w="237" w:type="dxa"/>
            <w:shd w:val="clear" w:color="auto" w:fill="FFFFFF" w:themeFill="background1"/>
          </w:tcPr>
          <w:p w14:paraId="69BEAB53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2BF90C7" w14:textId="72E6B720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509,917</w:t>
            </w:r>
          </w:p>
        </w:tc>
        <w:tc>
          <w:tcPr>
            <w:tcW w:w="270" w:type="dxa"/>
            <w:shd w:val="clear" w:color="auto" w:fill="FFFFFF" w:themeFill="background1"/>
          </w:tcPr>
          <w:p w14:paraId="1A220547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1263F" w14:textId="596BC4A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4695143B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35F100" w14:textId="1CB15FD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103,404</w:t>
            </w:r>
          </w:p>
        </w:tc>
        <w:tc>
          <w:tcPr>
            <w:tcW w:w="236" w:type="dxa"/>
            <w:shd w:val="clear" w:color="auto" w:fill="FFFFFF" w:themeFill="background1"/>
          </w:tcPr>
          <w:p w14:paraId="106B777A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D33B12" w14:textId="7D079DEA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409,922</w:t>
            </w:r>
          </w:p>
        </w:tc>
        <w:tc>
          <w:tcPr>
            <w:tcW w:w="269" w:type="dxa"/>
            <w:shd w:val="clear" w:color="auto" w:fill="FFFFFF" w:themeFill="background1"/>
          </w:tcPr>
          <w:p w14:paraId="138DDA6A" w14:textId="77777777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00C2D0" w14:textId="0A60D663" w:rsidR="00836F3B" w:rsidRPr="007659D0" w:rsidRDefault="0083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613,321</w:t>
            </w:r>
          </w:p>
        </w:tc>
      </w:tr>
    </w:tbl>
    <w:p w14:paraId="704B37E7" w14:textId="23D2B0A0" w:rsidR="00CF5AC7" w:rsidRPr="006C01B0" w:rsidRDefault="00CF5AC7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2"/>
          <w:szCs w:val="22"/>
          <w:cs/>
        </w:rPr>
      </w:pPr>
    </w:p>
    <w:p w14:paraId="287BDD8B" w14:textId="30CE2AC3" w:rsidR="007533AA" w:rsidRPr="007659D0" w:rsidRDefault="007533A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/>
          <w:b/>
          <w:bCs/>
          <w:cs/>
        </w:rPr>
        <w:t>ใบสำคัญแสดงสิทธิที่จะซื้อหุ้นสามัญ</w:t>
      </w:r>
    </w:p>
    <w:p w14:paraId="52AA5B59" w14:textId="0C4E5C2F" w:rsidR="007533AA" w:rsidRPr="007659D0" w:rsidRDefault="007533AA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  <w:cs/>
        </w:rPr>
      </w:pPr>
    </w:p>
    <w:p w14:paraId="35333F3B" w14:textId="5B386733" w:rsidR="003223F2" w:rsidRPr="007659D0" w:rsidRDefault="00D103AC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cs/>
          <w:lang w:val="en-US"/>
        </w:rPr>
      </w:pPr>
      <w:r w:rsidRPr="007659D0">
        <w:rPr>
          <w:rFonts w:asciiTheme="majorHAnsi" w:hAnsiTheme="majorHAnsi"/>
          <w:cs/>
        </w:rPr>
        <w:t xml:space="preserve">เมื่อวันที่ </w:t>
      </w:r>
      <w:r w:rsidRPr="007659D0">
        <w:rPr>
          <w:rFonts w:asciiTheme="majorHAnsi" w:hAnsiTheme="majorHAnsi"/>
          <w:lang w:val="en-US"/>
        </w:rPr>
        <w:t xml:space="preserve">29 </w:t>
      </w:r>
      <w:r w:rsidRPr="007659D0">
        <w:rPr>
          <w:rFonts w:asciiTheme="majorHAnsi" w:hAnsiTheme="majorHAnsi" w:hint="cs"/>
          <w:cs/>
          <w:lang w:val="en-US"/>
        </w:rPr>
        <w:t xml:space="preserve">มกราคม </w:t>
      </w:r>
      <w:r w:rsidRPr="007659D0">
        <w:rPr>
          <w:rFonts w:asciiTheme="majorHAnsi" w:hAnsiTheme="majorHAnsi"/>
          <w:lang w:val="en-US"/>
        </w:rPr>
        <w:t>2559</w:t>
      </w:r>
      <w:r w:rsidRPr="007659D0">
        <w:rPr>
          <w:rFonts w:asciiTheme="majorHAnsi" w:hAnsiTheme="majorHAnsi" w:hint="cs"/>
          <w:cs/>
          <w:lang w:val="en-US"/>
        </w:rPr>
        <w:t xml:space="preserve"> บริษัทได้ออกใบสำคัญแสดงสิทธิที่จะซื้อหุ้นสามัญเพื่อเสนอขายให้แก่ผู้ถือหุ้นสามัญเดิมของบริษัท โดย</w:t>
      </w:r>
      <w:r w:rsidR="009B6A50" w:rsidRPr="007659D0">
        <w:rPr>
          <w:rFonts w:asciiTheme="majorHAnsi" w:hAnsiTheme="majorHAnsi" w:hint="cs"/>
          <w:cs/>
          <w:lang w:val="en-US"/>
        </w:rPr>
        <w:t xml:space="preserve"> ณ วันที่ </w:t>
      </w:r>
      <w:r w:rsidR="009B6A50" w:rsidRPr="007659D0">
        <w:rPr>
          <w:rFonts w:asciiTheme="majorHAnsi" w:hAnsiTheme="majorHAnsi"/>
          <w:lang w:val="en-US"/>
        </w:rPr>
        <w:t xml:space="preserve">31 </w:t>
      </w:r>
      <w:r w:rsidR="009B6A50" w:rsidRPr="007659D0">
        <w:rPr>
          <w:rFonts w:asciiTheme="majorHAnsi" w:hAnsiTheme="majorHAnsi" w:hint="cs"/>
          <w:cs/>
          <w:lang w:val="en-US"/>
        </w:rPr>
        <w:t xml:space="preserve">ธันวาคม </w:t>
      </w:r>
      <w:r w:rsidR="009B6A50" w:rsidRPr="007659D0">
        <w:rPr>
          <w:rFonts w:asciiTheme="majorHAnsi" w:hAnsiTheme="majorHAnsi"/>
          <w:lang w:val="en-US"/>
        </w:rPr>
        <w:t xml:space="preserve">2563 </w:t>
      </w:r>
      <w:r w:rsidRPr="007659D0">
        <w:rPr>
          <w:rFonts w:asciiTheme="majorHAnsi" w:hAnsiTheme="majorHAnsi" w:hint="cs"/>
          <w:cs/>
          <w:lang w:val="en-US"/>
        </w:rPr>
        <w:t>มีรายละเอียดดังนี้</w:t>
      </w:r>
    </w:p>
    <w:p w14:paraId="68B71FD3" w14:textId="0F8A748B" w:rsidR="00307F2E" w:rsidRPr="007659D0" w:rsidRDefault="00307F2E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A5A5D4" w14:textId="283A3577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</w:rPr>
        <w:t>ประเภทใบสำคัญแสดงสิทธิ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 xml:space="preserve">: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ชนิดระบุชื่อผู้ถือ และโอนเปลี่ยนมือได้</w:t>
      </w:r>
    </w:p>
    <w:p w14:paraId="5C21D9D0" w14:textId="279C91A8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อายุของใบสำคัญแสดงสิทธิ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  <w:t>5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ปี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นับตั้งแต่วันที่ออกและจัดสรรใบสำคัญแสดงสิทธิ</w:t>
      </w:r>
    </w:p>
    <w:p w14:paraId="3C8CA26A" w14:textId="60792F97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จำนวน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  <w:t xml:space="preserve">399,999,874 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หน่วย</w:t>
      </w:r>
    </w:p>
    <w:p w14:paraId="24238EE5" w14:textId="350679CD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สัดส่วนเสนอขาย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หุ้นสามัญเดิม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หุ้น ต่อใบสำคัญแสดงสิทธิ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1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หน่วย</w:t>
      </w:r>
    </w:p>
    <w:p w14:paraId="547B716F" w14:textId="1340FD8D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ราคาเสนอขาย 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หน่วยละ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บาท</w:t>
      </w:r>
    </w:p>
    <w:p w14:paraId="2F3D1055" w14:textId="7B762BA5" w:rsidR="00120E05" w:rsidRPr="007659D0" w:rsidRDefault="00120E05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>อัตราการใช้สิทธิซื้อหุ้นสามัญ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</w:rPr>
        <w:t>:</w:t>
      </w:r>
      <w:r w:rsidRPr="007659D0">
        <w:rPr>
          <w:rFonts w:asciiTheme="minorBidi" w:hAnsiTheme="minorBidi" w:cstheme="minorBidi"/>
          <w:sz w:val="30"/>
          <w:szCs w:val="30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ใบสำคัญแสดงสิทธิ </w:t>
      </w:r>
      <w:r w:rsidRPr="007659D0">
        <w:rPr>
          <w:rFonts w:asciiTheme="minorBidi" w:hAnsiTheme="minorBidi" w:cstheme="minorBidi"/>
          <w:sz w:val="30"/>
          <w:szCs w:val="30"/>
        </w:rPr>
        <w:t>1</w:t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 หน่วยมีสิทธิซื้อหุ้นสามัญได้ </w:t>
      </w:r>
      <w:r w:rsidRPr="007659D0">
        <w:rPr>
          <w:rFonts w:asciiTheme="minorBidi" w:hAnsiTheme="minorBidi" w:cstheme="minorBidi"/>
          <w:sz w:val="30"/>
          <w:szCs w:val="30"/>
        </w:rPr>
        <w:t xml:space="preserve">1.12 </w:t>
      </w:r>
      <w:r w:rsidRPr="007659D0">
        <w:rPr>
          <w:rFonts w:asciiTheme="minorBidi" w:hAnsiTheme="minorBidi" w:cstheme="minorBidi"/>
          <w:sz w:val="30"/>
          <w:szCs w:val="30"/>
          <w:cs/>
        </w:rPr>
        <w:t>หุ้น</w:t>
      </w:r>
    </w:p>
    <w:p w14:paraId="572F63EB" w14:textId="49124FC3" w:rsidR="00120E05" w:rsidRPr="007659D0" w:rsidRDefault="00120E05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>ราคาใช้สิทธิ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</w:rPr>
        <w:tab/>
        <w:t>: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</w:rPr>
        <w:t xml:space="preserve">1.79 </w:t>
      </w:r>
      <w:r w:rsidRPr="007659D0">
        <w:rPr>
          <w:rFonts w:asciiTheme="minorBidi" w:hAnsiTheme="minorBidi" w:cstheme="minorBidi"/>
          <w:sz w:val="30"/>
          <w:szCs w:val="30"/>
          <w:cs/>
        </w:rPr>
        <w:t>บาท ต่อหุ้น</w:t>
      </w:r>
      <w:r w:rsidRPr="007659D0">
        <w:rPr>
          <w:rFonts w:asciiTheme="minorBidi" w:hAnsiTheme="minorBidi" w:cstheme="minorBidi"/>
          <w:sz w:val="30"/>
          <w:szCs w:val="30"/>
        </w:rPr>
        <w:t xml:space="preserve"> </w:t>
      </w:r>
    </w:p>
    <w:p w14:paraId="11E4808C" w14:textId="62FF2B99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</w:rPr>
        <w:t>วันกำหนดการใช้สิทธิ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วันทำการสุดท้ายของเดือนธ</w:t>
      </w:r>
      <w:r w:rsidR="0016609D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ั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นวาคมของทุกปีตลอดอายุของใบสำคัญแสดงสิทธิ</w:t>
      </w:r>
    </w:p>
    <w:p w14:paraId="4E73F6EE" w14:textId="47AD92F7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วันสุดท้ายของการใช้สิทธิ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วันที่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28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มกราคม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2564</w:t>
      </w:r>
    </w:p>
    <w:p w14:paraId="4A60B7A3" w14:textId="1FDB336E" w:rsidR="00373E45" w:rsidRPr="007659D0" w:rsidRDefault="00373E45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096888D7" w14:textId="723881B1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7659D0">
        <w:rPr>
          <w:rFonts w:asciiTheme="minorBidi" w:hAnsiTheme="minorBidi" w:cstheme="minorBidi"/>
          <w:sz w:val="30"/>
          <w:szCs w:val="30"/>
        </w:rPr>
        <w:t xml:space="preserve">11 </w:t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มีนาคม </w:t>
      </w:r>
      <w:r w:rsidRPr="007659D0">
        <w:rPr>
          <w:rFonts w:asciiTheme="minorBidi" w:hAnsiTheme="minorBidi" w:cstheme="minorBidi"/>
          <w:sz w:val="30"/>
          <w:szCs w:val="30"/>
        </w:rPr>
        <w:t>256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 </w:t>
      </w:r>
    </w:p>
    <w:p w14:paraId="117F524C" w14:textId="1739B28A" w:rsidR="0081770C" w:rsidRPr="007659D0" w:rsidRDefault="0081770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5D7C4501" w14:textId="321E0396" w:rsidR="008F2FFA" w:rsidRPr="007659D0" w:rsidRDefault="00183695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="Angsana New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เมื่อ</w:t>
      </w:r>
      <w:r w:rsidR="0081770C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วันที่ </w:t>
      </w:r>
      <w:r w:rsidR="0081770C" w:rsidRPr="007659D0">
        <w:rPr>
          <w:rFonts w:asciiTheme="minorBidi" w:hAnsiTheme="minorBidi" w:cstheme="minorBidi"/>
          <w:sz w:val="30"/>
          <w:szCs w:val="30"/>
          <w:lang w:val="en-US"/>
        </w:rPr>
        <w:t xml:space="preserve">28 </w:t>
      </w:r>
      <w:r w:rsidR="0081770C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มกราคม</w:t>
      </w:r>
      <w:r w:rsidR="0081770C" w:rsidRPr="007659D0">
        <w:rPr>
          <w:rFonts w:asciiTheme="minorBidi" w:hAnsiTheme="minorBidi" w:cstheme="minorBidi"/>
          <w:sz w:val="30"/>
          <w:szCs w:val="30"/>
          <w:lang w:val="en-US"/>
        </w:rPr>
        <w:t xml:space="preserve"> 2564 </w:t>
      </w:r>
      <w:r w:rsidR="0081770C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มี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>การใช้สิทธิของใบสำคัญแสดงสิทธิ</w:t>
      </w:r>
      <w:r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ที่จะ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ซื้อหุ้นสามัญ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>211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หน่วย ซึ่งแปลงเป็นหุ้นสามัญ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 xml:space="preserve">236 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>หุ้น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 xml:space="preserve"> 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โดย</w:t>
      </w:r>
      <w:r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มี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ราคาใช้สิทธิหุ้นละ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 xml:space="preserve"> 1.79 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บาท 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ส่งผลให้บริษัทมีทุนที่ออกและชำระแล้วเป็นจำนวนเงิน </w:t>
      </w:r>
      <w:r w:rsidR="0036280D" w:rsidRPr="007659D0">
        <w:rPr>
          <w:rFonts w:asciiTheme="minorBidi" w:hAnsiTheme="minorBidi" w:cs="Angsana New"/>
          <w:sz w:val="30"/>
          <w:szCs w:val="30"/>
          <w:lang w:val="en-US"/>
        </w:rPr>
        <w:t>400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600C6C" w:rsidRPr="007659D0">
        <w:rPr>
          <w:rFonts w:asciiTheme="minorBidi" w:hAnsiTheme="minorBidi" w:cs="Angsana New"/>
          <w:sz w:val="30"/>
          <w:szCs w:val="30"/>
          <w:lang w:val="en-US"/>
        </w:rPr>
        <w:t>000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118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บาท ประกอบด้วยหุ้นสามัญจำนวน 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800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600C6C" w:rsidRPr="007659D0">
        <w:rPr>
          <w:rFonts w:asciiTheme="minorBidi" w:hAnsiTheme="minorBidi" w:cs="Angsana New"/>
          <w:sz w:val="30"/>
          <w:szCs w:val="30"/>
          <w:lang w:val="en-US"/>
        </w:rPr>
        <w:t>000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236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หุ้น มูลค่าหุ้นละ 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0.05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บาทต่อหุ้น</w:t>
      </w:r>
    </w:p>
    <w:p w14:paraId="568285E7" w14:textId="49FD5E05" w:rsidR="006D0F69" w:rsidRPr="007659D0" w:rsidRDefault="006D0F69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="Angsana New"/>
          <w:sz w:val="30"/>
          <w:szCs w:val="30"/>
          <w:lang w:val="en-US"/>
        </w:rPr>
      </w:pPr>
    </w:p>
    <w:p w14:paraId="180CD1F1" w14:textId="0F8CC604" w:rsidR="00EA005D" w:rsidRPr="007659D0" w:rsidRDefault="00EA005D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="Angsana New"/>
          <w:sz w:val="30"/>
          <w:szCs w:val="30"/>
          <w:lang w:val="en-US"/>
        </w:rPr>
      </w:pPr>
      <w:r w:rsidRPr="007659D0">
        <w:rPr>
          <w:rFonts w:asciiTheme="minorBidi" w:hAnsiTheme="minorBidi" w:cs="Angsana New"/>
          <w:sz w:val="30"/>
          <w:szCs w:val="30"/>
          <w:cs/>
          <w:lang w:val="en-US"/>
        </w:rPr>
        <w:t>ใบสำคัญแสดงสิทธิดังกล่าวได้พ้นสภาพจากการเป็นหลักทรัพย์จดทะเบียนของใบสำคัญแสดงสิทธิในวันที่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 xml:space="preserve">           </w:t>
      </w:r>
      <w:r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</w:t>
      </w:r>
      <w:r w:rsidRPr="007659D0">
        <w:rPr>
          <w:rFonts w:asciiTheme="minorBidi" w:hAnsiTheme="minorBidi" w:cs="Angsana New"/>
          <w:sz w:val="30"/>
          <w:szCs w:val="30"/>
          <w:lang w:val="en-US"/>
        </w:rPr>
        <w:t>29</w:t>
      </w:r>
      <w:r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มกราคม </w:t>
      </w:r>
      <w:r w:rsidRPr="007659D0">
        <w:rPr>
          <w:rFonts w:asciiTheme="minorBidi" w:hAnsiTheme="minorBidi" w:cs="Angsana New"/>
          <w:sz w:val="30"/>
          <w:szCs w:val="30"/>
          <w:lang w:val="en-US"/>
        </w:rPr>
        <w:t>2564</w:t>
      </w:r>
    </w:p>
    <w:p w14:paraId="62E4D7F5" w14:textId="1404765F" w:rsidR="008F44A8" w:rsidRPr="007659D0" w:rsidRDefault="008F44A8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57AF41A" w14:textId="4F4B0F1D" w:rsidR="008F44A8" w:rsidRPr="007659D0" w:rsidRDefault="008F44A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7" w:name="_Hlk92491548"/>
      <w:bookmarkStart w:id="8" w:name="_Hlk39789390"/>
      <w:r w:rsidRPr="007659D0">
        <w:rPr>
          <w:rFonts w:asciiTheme="majorHAnsi" w:hAnsiTheme="majorHAnsi"/>
          <w:b/>
          <w:bCs/>
          <w:cs/>
        </w:rPr>
        <w:t>ค่าใช้จ่ายผลประโยชน์ของพนักงาน</w:t>
      </w:r>
      <w:bookmarkEnd w:id="7"/>
      <w:r w:rsidR="007F59B8" w:rsidRPr="007659D0">
        <w:rPr>
          <w:rFonts w:asciiTheme="majorHAnsi" w:hAnsiTheme="majorHAnsi" w:hint="cs"/>
          <w:b/>
          <w:bCs/>
          <w:cs/>
        </w:rPr>
        <w:t xml:space="preserve"> </w:t>
      </w:r>
    </w:p>
    <w:p w14:paraId="6DCAE799" w14:textId="77777777" w:rsidR="00DB2DEE" w:rsidRPr="007659D0" w:rsidRDefault="00DB2DEE" w:rsidP="007D2605">
      <w:pPr>
        <w:pStyle w:val="BodyText2"/>
        <w:tabs>
          <w:tab w:val="left" w:pos="540"/>
        </w:tabs>
        <w:rPr>
          <w:rFonts w:asciiTheme="minorBidi" w:eastAsia="Calibri" w:hAnsiTheme="minorBidi"/>
          <w:cs/>
          <w:lang w:val="en-US"/>
        </w:rPr>
      </w:pPr>
    </w:p>
    <w:tbl>
      <w:tblPr>
        <w:tblW w:w="9245" w:type="dxa"/>
        <w:tblInd w:w="468" w:type="dxa"/>
        <w:tblLook w:val="01E0" w:firstRow="1" w:lastRow="1" w:firstColumn="1" w:lastColumn="1" w:noHBand="0" w:noVBand="0"/>
      </w:tblPr>
      <w:tblGrid>
        <w:gridCol w:w="3723"/>
        <w:gridCol w:w="792"/>
        <w:gridCol w:w="1047"/>
        <w:gridCol w:w="270"/>
        <w:gridCol w:w="990"/>
        <w:gridCol w:w="270"/>
        <w:gridCol w:w="969"/>
        <w:gridCol w:w="236"/>
        <w:gridCol w:w="948"/>
      </w:tblGrid>
      <w:tr w:rsidR="008F44A8" w:rsidRPr="007659D0" w14:paraId="1F080974" w14:textId="77777777" w:rsidTr="00AF7FE4">
        <w:trPr>
          <w:tblHeader/>
        </w:trPr>
        <w:tc>
          <w:tcPr>
            <w:tcW w:w="3723" w:type="dxa"/>
            <w:shd w:val="clear" w:color="auto" w:fill="auto"/>
          </w:tcPr>
          <w:p w14:paraId="505BF5DC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</w:tcPr>
          <w:p w14:paraId="72F3C8F1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2307" w:type="dxa"/>
            <w:gridSpan w:val="3"/>
          </w:tcPr>
          <w:p w14:paraId="0D70C575" w14:textId="5043E396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53CF61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3C4786B8" w14:textId="596773ED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C1E" w:rsidRPr="007659D0" w14:paraId="6A1C28CA" w14:textId="77777777" w:rsidTr="00AF7FE4">
        <w:trPr>
          <w:tblHeader/>
        </w:trPr>
        <w:tc>
          <w:tcPr>
            <w:tcW w:w="3723" w:type="dxa"/>
          </w:tcPr>
          <w:p w14:paraId="125F5AFE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6F32906C" w14:textId="21BE56E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DB6A63" w14:textId="507232A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D01D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8CD048" w14:textId="683875D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21F1A9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5E4C1B26" w14:textId="6C18DFC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BA6A2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8742D9" w14:textId="638B01A8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</w:tr>
      <w:tr w:rsidR="00273C1E" w:rsidRPr="007659D0" w14:paraId="292C5255" w14:textId="77777777" w:rsidTr="00AF7FE4">
        <w:trPr>
          <w:tblHeader/>
        </w:trPr>
        <w:tc>
          <w:tcPr>
            <w:tcW w:w="3723" w:type="dxa"/>
          </w:tcPr>
          <w:p w14:paraId="5555C2CB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561ED7C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0" w:type="dxa"/>
            <w:gridSpan w:val="7"/>
          </w:tcPr>
          <w:p w14:paraId="78492563" w14:textId="6E685DF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C1E" w:rsidRPr="007659D0" w14:paraId="036C94A4" w14:textId="77777777" w:rsidTr="00AF7FE4">
        <w:tc>
          <w:tcPr>
            <w:tcW w:w="3723" w:type="dxa"/>
          </w:tcPr>
          <w:p w14:paraId="245F5B07" w14:textId="43E18EC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792" w:type="dxa"/>
          </w:tcPr>
          <w:p w14:paraId="7933CE57" w14:textId="77777777" w:rsidR="00273C1E" w:rsidRPr="007659D0" w:rsidRDefault="00273C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537FE5A7" w14:textId="46F378C5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765,405</w:t>
            </w:r>
          </w:p>
        </w:tc>
        <w:tc>
          <w:tcPr>
            <w:tcW w:w="270" w:type="dxa"/>
          </w:tcPr>
          <w:p w14:paraId="6C9A0FDB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F3CBE" w14:textId="02FC4F7D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1,100,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79AA2C5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0743EC2" w14:textId="610768BB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20,834</w:t>
            </w:r>
          </w:p>
        </w:tc>
        <w:tc>
          <w:tcPr>
            <w:tcW w:w="236" w:type="dxa"/>
          </w:tcPr>
          <w:p w14:paraId="569845A8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2AB52C2D" w14:textId="0A003D0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22,696</w:t>
            </w:r>
          </w:p>
        </w:tc>
      </w:tr>
      <w:tr w:rsidR="00273C1E" w:rsidRPr="007659D0" w14:paraId="5799657C" w14:textId="77777777" w:rsidTr="00AF7FE4">
        <w:tc>
          <w:tcPr>
            <w:tcW w:w="3723" w:type="dxa"/>
          </w:tcPr>
          <w:p w14:paraId="778F0655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44F2D1E8" w14:textId="1E184A63" w:rsidR="00273C1E" w:rsidRPr="007659D0" w:rsidRDefault="00273C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326B81D5" w14:textId="4396B194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3,426</w:t>
            </w:r>
          </w:p>
        </w:tc>
        <w:tc>
          <w:tcPr>
            <w:tcW w:w="270" w:type="dxa"/>
          </w:tcPr>
          <w:p w14:paraId="616085F8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060C5" w14:textId="6320147F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270" w:type="dxa"/>
          </w:tcPr>
          <w:p w14:paraId="5C8D5210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4920A41" w14:textId="7736A17F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36" w:type="dxa"/>
          </w:tcPr>
          <w:p w14:paraId="61A01C4E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566ABB1F" w14:textId="651537EF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273C1E" w:rsidRPr="007659D0" w14:paraId="0C91227C" w14:textId="77777777" w:rsidTr="00AF7FE4">
        <w:tc>
          <w:tcPr>
            <w:tcW w:w="3723" w:type="dxa"/>
          </w:tcPr>
          <w:p w14:paraId="32D71BFE" w14:textId="23AA7D7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792" w:type="dxa"/>
          </w:tcPr>
          <w:p w14:paraId="01599FDE" w14:textId="77777777" w:rsidR="00273C1E" w:rsidRPr="007659D0" w:rsidRDefault="00273C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6656AACA" w14:textId="046965F4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25E2E87E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FDF84D" w14:textId="2567BCB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270" w:type="dxa"/>
          </w:tcPr>
          <w:p w14:paraId="062B633D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98AD6A7" w14:textId="29B2EC4B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6E59A70C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006A6429" w14:textId="489D7689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273C1E" w:rsidRPr="007659D0" w14:paraId="51F1A3A7" w14:textId="77777777" w:rsidTr="00AF7FE4">
        <w:tc>
          <w:tcPr>
            <w:tcW w:w="3723" w:type="dxa"/>
          </w:tcPr>
          <w:p w14:paraId="3DDEA5AC" w14:textId="30423786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792" w:type="dxa"/>
          </w:tcPr>
          <w:p w14:paraId="21869380" w14:textId="77777777" w:rsidR="00273C1E" w:rsidRPr="007659D0" w:rsidRDefault="00273C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42D54B13" w14:textId="7BA0108E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18,278</w:t>
            </w:r>
          </w:p>
        </w:tc>
        <w:tc>
          <w:tcPr>
            <w:tcW w:w="270" w:type="dxa"/>
          </w:tcPr>
          <w:p w14:paraId="0BADECE0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65001A" w14:textId="1023B11D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40,28</w:t>
            </w:r>
            <w:r w:rsidR="00600C6C" w:rsidRPr="007659D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C1BE28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6A90722" w14:textId="788D58B1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5D836DE7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161C2CDC" w14:textId="3B60F334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1,858</w:t>
            </w:r>
          </w:p>
        </w:tc>
      </w:tr>
      <w:tr w:rsidR="00273C1E" w:rsidRPr="007659D0" w14:paraId="6F0D97CA" w14:textId="77777777" w:rsidTr="00AF7FE4">
        <w:tc>
          <w:tcPr>
            <w:tcW w:w="3723" w:type="dxa"/>
          </w:tcPr>
          <w:p w14:paraId="74E37EB0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56802CE2" w14:textId="77777777" w:rsidR="00273C1E" w:rsidRPr="007659D0" w:rsidRDefault="00273C1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E46B930" w14:textId="6C29DF89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00C6C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89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0C6C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4A3B2D2B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40B671" w14:textId="25919F5D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1,145,</w:t>
            </w:r>
            <w:r w:rsidR="00600C6C"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14:paraId="5CA3F580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190E1149" w14:textId="5DF3F43B" w:rsidR="00273C1E" w:rsidRPr="007659D0" w:rsidRDefault="008C4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22,219</w:t>
            </w:r>
          </w:p>
        </w:tc>
        <w:tc>
          <w:tcPr>
            <w:tcW w:w="236" w:type="dxa"/>
          </w:tcPr>
          <w:p w14:paraId="4BB9D292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32CFF598" w14:textId="7F640F2C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25,250</w:t>
            </w:r>
          </w:p>
        </w:tc>
      </w:tr>
    </w:tbl>
    <w:p w14:paraId="08688F89" w14:textId="3406B255" w:rsidR="00121C4C" w:rsidRPr="007659D0" w:rsidRDefault="00121C4C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6FB5ADF9" w14:textId="56F51477" w:rsidR="000D41AA" w:rsidRPr="007659D0" w:rsidRDefault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โครงการสมทบเงินที่กำหนดไว้</w:t>
      </w:r>
    </w:p>
    <w:p w14:paraId="131EEDE7" w14:textId="77777777" w:rsidR="000D41AA" w:rsidRPr="007659D0" w:rsidRDefault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27E02637" w14:textId="2594AF24" w:rsidR="000D41AA" w:rsidRPr="007659D0" w:rsidRDefault="000D41A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ED6718" w:rsidRPr="007659D0">
        <w:rPr>
          <w:rFonts w:asciiTheme="majorHAnsi" w:hAnsiTheme="majorHAnsi" w:cstheme="majorHAnsi"/>
          <w:sz w:val="30"/>
          <w:szCs w:val="30"/>
        </w:rPr>
        <w:t xml:space="preserve"> 2 </w:t>
      </w:r>
      <w:r w:rsidRPr="007659D0">
        <w:rPr>
          <w:rFonts w:asciiTheme="majorHAnsi" w:hAnsiTheme="majorHAnsi" w:cstheme="majorHAnsi"/>
          <w:sz w:val="30"/>
          <w:szCs w:val="30"/>
          <w:cs/>
        </w:rPr>
        <w:t>ถึงอัตราร้อยละ</w:t>
      </w:r>
      <w:r w:rsidR="00ED6718" w:rsidRPr="007659D0">
        <w:rPr>
          <w:rFonts w:asciiTheme="majorHAnsi" w:hAnsiTheme="majorHAnsi" w:cstheme="majorHAnsi"/>
          <w:sz w:val="30"/>
          <w:szCs w:val="30"/>
        </w:rPr>
        <w:t xml:space="preserve"> 15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</w:t>
      </w:r>
      <w:r w:rsidR="00ED6718" w:rsidRPr="007659D0">
        <w:rPr>
          <w:rFonts w:asciiTheme="majorHAnsi" w:hAnsiTheme="majorHAnsi" w:cstheme="majorHAnsi"/>
          <w:sz w:val="30"/>
          <w:szCs w:val="30"/>
        </w:rPr>
        <w:t xml:space="preserve"> 2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ถึงอัตราร้อยละ </w:t>
      </w:r>
      <w:r w:rsidR="00ED6718" w:rsidRPr="007659D0">
        <w:rPr>
          <w:rFonts w:asciiTheme="majorHAnsi" w:hAnsiTheme="majorHAnsi" w:cstheme="majorHAnsi"/>
          <w:sz w:val="30"/>
          <w:szCs w:val="30"/>
        </w:rPr>
        <w:t xml:space="preserve">5 </w:t>
      </w:r>
      <w:r w:rsidRPr="007659D0">
        <w:rPr>
          <w:rFonts w:asciiTheme="majorHAnsi" w:hAnsiTheme="majorHAnsi" w:cstheme="majorHAns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7CB2C96" w14:textId="27D5230F" w:rsidR="006717D8" w:rsidRDefault="0067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36AEBED5" w14:textId="1EDA1DCE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30B61C23" w14:textId="55623C50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34B09B7C" w14:textId="7649B664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04E70C13" w14:textId="2EC6DE30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1E46B480" w14:textId="19875CE8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7903F1EA" w14:textId="77777777" w:rsidR="00DE4921" w:rsidRPr="007659D0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55B62074" w14:textId="77777777" w:rsidR="008F44A8" w:rsidRPr="007659D0" w:rsidRDefault="008F44A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/>
          <w:b/>
          <w:bCs/>
          <w:cs/>
        </w:rPr>
        <w:t>ค่าใช้จ่ายตามลักษณะ</w:t>
      </w:r>
    </w:p>
    <w:p w14:paraId="7D0830A3" w14:textId="77777777" w:rsidR="00E75474" w:rsidRPr="007659D0" w:rsidRDefault="00E75474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49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329"/>
        <w:gridCol w:w="810"/>
        <w:gridCol w:w="1170"/>
        <w:gridCol w:w="270"/>
        <w:gridCol w:w="1170"/>
        <w:gridCol w:w="270"/>
        <w:gridCol w:w="1080"/>
        <w:gridCol w:w="270"/>
        <w:gridCol w:w="1125"/>
      </w:tblGrid>
      <w:tr w:rsidR="008F44A8" w:rsidRPr="007659D0" w14:paraId="5E416819" w14:textId="77777777" w:rsidTr="00AF7FE4">
        <w:trPr>
          <w:tblHeader/>
        </w:trPr>
        <w:tc>
          <w:tcPr>
            <w:tcW w:w="3329" w:type="dxa"/>
            <w:shd w:val="clear" w:color="auto" w:fill="FFFFFF"/>
          </w:tcPr>
          <w:p w14:paraId="035D3D5F" w14:textId="77777777" w:rsidR="008F44A8" w:rsidRPr="007659D0" w:rsidRDefault="008F44A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2B081624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7046387E" w14:textId="11FA5CEA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0F23CAC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FFFFFF"/>
          </w:tcPr>
          <w:p w14:paraId="780E78E9" w14:textId="2D90AE5F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DF7" w:rsidRPr="007659D0" w14:paraId="0FF0D47E" w14:textId="77777777" w:rsidTr="00AF7FE4">
        <w:trPr>
          <w:tblHeader/>
        </w:trPr>
        <w:tc>
          <w:tcPr>
            <w:tcW w:w="3329" w:type="dxa"/>
            <w:shd w:val="clear" w:color="auto" w:fill="FFFFFF"/>
          </w:tcPr>
          <w:p w14:paraId="0E435ED4" w14:textId="77777777" w:rsidR="00837273" w:rsidRPr="007659D0" w:rsidRDefault="0083727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49999307" w14:textId="77777777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23AA4D3C" w14:textId="4A904599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761BA88" w14:textId="77777777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B3DD509" w14:textId="500B76D6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6E22AE1B" w14:textId="77777777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37E3AF8" w14:textId="524DA7AF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A90AFE" w14:textId="77777777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14:paraId="5C179660" w14:textId="55071047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</w:tr>
      <w:tr w:rsidR="00837273" w:rsidRPr="007659D0" w14:paraId="417DC609" w14:textId="77777777" w:rsidTr="00AF7FE4">
        <w:trPr>
          <w:tblHeader/>
        </w:trPr>
        <w:tc>
          <w:tcPr>
            <w:tcW w:w="3329" w:type="dxa"/>
          </w:tcPr>
          <w:p w14:paraId="2514A3AB" w14:textId="77777777" w:rsidR="00837273" w:rsidRPr="007659D0" w:rsidRDefault="00837273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D78BF3" w14:textId="77777777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</w:tcPr>
          <w:p w14:paraId="1F209EEE" w14:textId="3B10F355" w:rsidR="00837273" w:rsidRPr="007659D0" w:rsidRDefault="008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02" w:rsidRPr="007659D0" w14:paraId="69D7DBA7" w14:textId="77777777" w:rsidTr="00AF7FE4">
        <w:tc>
          <w:tcPr>
            <w:tcW w:w="3329" w:type="dxa"/>
          </w:tcPr>
          <w:p w14:paraId="26D8EF1E" w14:textId="52725E29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ต้นทุนขายค่าแก๊ส</w:t>
            </w:r>
          </w:p>
        </w:tc>
        <w:tc>
          <w:tcPr>
            <w:tcW w:w="810" w:type="dxa"/>
          </w:tcPr>
          <w:p w14:paraId="6B5A0CA4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A3D900" w14:textId="233E1CFB" w:rsidR="001C4702" w:rsidRPr="007659D0" w:rsidRDefault="00B4378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369,576</w:t>
            </w:r>
          </w:p>
        </w:tc>
        <w:tc>
          <w:tcPr>
            <w:tcW w:w="270" w:type="dxa"/>
          </w:tcPr>
          <w:p w14:paraId="40C8C4B8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F9A16" w14:textId="62509C1B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465,287</w:t>
            </w:r>
          </w:p>
        </w:tc>
        <w:tc>
          <w:tcPr>
            <w:tcW w:w="270" w:type="dxa"/>
          </w:tcPr>
          <w:p w14:paraId="4A3736A0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7830C" w14:textId="62ABB0BC" w:rsidR="001C4702" w:rsidRPr="007659D0" w:rsidRDefault="00B4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369,576</w:t>
            </w:r>
          </w:p>
        </w:tc>
        <w:tc>
          <w:tcPr>
            <w:tcW w:w="270" w:type="dxa"/>
          </w:tcPr>
          <w:p w14:paraId="43AB44EB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7FB1E2" w14:textId="30A708F4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465,287</w:t>
            </w:r>
          </w:p>
        </w:tc>
      </w:tr>
      <w:tr w:rsidR="001C4702" w:rsidRPr="007659D0" w14:paraId="4CF607CF" w14:textId="77777777" w:rsidTr="00AF7FE4">
        <w:tc>
          <w:tcPr>
            <w:tcW w:w="3329" w:type="dxa"/>
          </w:tcPr>
          <w:p w14:paraId="0BB1FB65" w14:textId="08932B1B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ต้นทุนวัสดุก่อสร้าง</w:t>
            </w:r>
          </w:p>
        </w:tc>
        <w:tc>
          <w:tcPr>
            <w:tcW w:w="810" w:type="dxa"/>
          </w:tcPr>
          <w:p w14:paraId="4605F62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C22E28" w14:textId="2FFD44F5" w:rsidR="001C4702" w:rsidRPr="007659D0" w:rsidRDefault="00C663FF">
            <w:pPr>
              <w:pStyle w:val="acctfourfigures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529,812</w:t>
            </w:r>
          </w:p>
        </w:tc>
        <w:tc>
          <w:tcPr>
            <w:tcW w:w="270" w:type="dxa"/>
          </w:tcPr>
          <w:p w14:paraId="4D71A081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744F7" w14:textId="0E1BB82F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465,774</w:t>
            </w:r>
          </w:p>
        </w:tc>
        <w:tc>
          <w:tcPr>
            <w:tcW w:w="270" w:type="dxa"/>
          </w:tcPr>
          <w:p w14:paraId="4C8D71E0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6766A" w14:textId="2B9E1AE1" w:rsidR="001C4702" w:rsidRPr="007659D0" w:rsidRDefault="00B4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09AAC2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E89DAE" w14:textId="4C9CF8B6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4702" w:rsidRPr="007659D0" w14:paraId="4A132B7F" w14:textId="77777777" w:rsidTr="00AF7FE4">
        <w:tc>
          <w:tcPr>
            <w:tcW w:w="3329" w:type="dxa"/>
          </w:tcPr>
          <w:p w14:paraId="2C1DCDD7" w14:textId="10E966FB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ต้นทุนผู้รับเหมาก่อสร้าง</w:t>
            </w:r>
          </w:p>
        </w:tc>
        <w:tc>
          <w:tcPr>
            <w:tcW w:w="810" w:type="dxa"/>
          </w:tcPr>
          <w:p w14:paraId="0E6E73A5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E573FCF" w14:textId="52846E8A" w:rsidR="001C4702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319</w:t>
            </w:r>
            <w:r w:rsidR="00C663FF"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0" w:type="dxa"/>
          </w:tcPr>
          <w:p w14:paraId="3437AAE3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39344" w14:textId="514C6FBD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313,59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557882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D0724" w14:textId="3D316936" w:rsidR="001C4702" w:rsidRPr="007659D0" w:rsidRDefault="00B4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7C9D7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0D72E2C" w14:textId="7F34297E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92,383</w:t>
            </w:r>
          </w:p>
        </w:tc>
      </w:tr>
      <w:tr w:rsidR="001C4702" w:rsidRPr="007659D0" w14:paraId="7F097562" w14:textId="77777777" w:rsidTr="00AF7FE4">
        <w:tc>
          <w:tcPr>
            <w:tcW w:w="3329" w:type="dxa"/>
          </w:tcPr>
          <w:p w14:paraId="03A763B5" w14:textId="65205930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7A8D625" w14:textId="7BCFEEBE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32C168B" w14:textId="246B9E75" w:rsidR="001C4702" w:rsidRPr="007659D0" w:rsidRDefault="00B4378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97,</w:t>
            </w:r>
            <w:r w:rsidR="00854BA6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</w:tcPr>
          <w:p w14:paraId="3D69A8D0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E16FF" w14:textId="305F80DD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</w:rPr>
              <w:t>7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,472</w:t>
            </w:r>
          </w:p>
        </w:tc>
        <w:tc>
          <w:tcPr>
            <w:tcW w:w="270" w:type="dxa"/>
          </w:tcPr>
          <w:p w14:paraId="1544E98A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00FC1" w14:textId="1FC755C0" w:rsidR="001C4702" w:rsidRPr="007659D0" w:rsidRDefault="00B4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6,147</w:t>
            </w:r>
          </w:p>
        </w:tc>
        <w:tc>
          <w:tcPr>
            <w:tcW w:w="270" w:type="dxa"/>
          </w:tcPr>
          <w:p w14:paraId="56291091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6D6006" w14:textId="2960A243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6,877</w:t>
            </w:r>
          </w:p>
        </w:tc>
      </w:tr>
      <w:tr w:rsidR="001C4702" w:rsidRPr="007659D0" w14:paraId="7C45EE14" w14:textId="77777777" w:rsidTr="00AF7FE4">
        <w:tc>
          <w:tcPr>
            <w:tcW w:w="3329" w:type="dxa"/>
          </w:tcPr>
          <w:p w14:paraId="1707E8E3" w14:textId="46B6C12B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257E1200" w14:textId="3B45C619" w:rsidR="001C4702" w:rsidRPr="007659D0" w:rsidRDefault="006C63E6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  <w:t>20</w:t>
            </w:r>
          </w:p>
        </w:tc>
        <w:tc>
          <w:tcPr>
            <w:tcW w:w="1170" w:type="dxa"/>
          </w:tcPr>
          <w:p w14:paraId="7085530D" w14:textId="13DC5123" w:rsidR="001C4702" w:rsidRPr="007659D0" w:rsidRDefault="002B141C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78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9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,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0" w:type="dxa"/>
          </w:tcPr>
          <w:p w14:paraId="45D01DBF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C120453" w14:textId="3CE1FEF4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1,145,549</w:t>
            </w:r>
          </w:p>
        </w:tc>
        <w:tc>
          <w:tcPr>
            <w:tcW w:w="270" w:type="dxa"/>
          </w:tcPr>
          <w:p w14:paraId="3A3CB91F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6B35A" w14:textId="379DE361" w:rsidR="001C4702" w:rsidRPr="007659D0" w:rsidRDefault="002B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22,219</w:t>
            </w:r>
          </w:p>
        </w:tc>
        <w:tc>
          <w:tcPr>
            <w:tcW w:w="270" w:type="dxa"/>
          </w:tcPr>
          <w:p w14:paraId="1E6B5C6A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7C50462" w14:textId="0959EC09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25,250</w:t>
            </w:r>
          </w:p>
        </w:tc>
      </w:tr>
      <w:tr w:rsidR="001C4702" w:rsidRPr="007659D0" w14:paraId="33826EC2" w14:textId="77777777" w:rsidTr="00AF7FE4">
        <w:tc>
          <w:tcPr>
            <w:tcW w:w="3329" w:type="dxa"/>
          </w:tcPr>
          <w:p w14:paraId="2AF4E8C3" w14:textId="1D24728D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ค่าขนส่งแก๊ส</w:t>
            </w:r>
          </w:p>
        </w:tc>
        <w:tc>
          <w:tcPr>
            <w:tcW w:w="810" w:type="dxa"/>
          </w:tcPr>
          <w:p w14:paraId="109254F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D320B6" w14:textId="5A310E42" w:rsidR="001C4702" w:rsidRPr="007659D0" w:rsidRDefault="00B4378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21,609</w:t>
            </w:r>
          </w:p>
        </w:tc>
        <w:tc>
          <w:tcPr>
            <w:tcW w:w="270" w:type="dxa"/>
          </w:tcPr>
          <w:p w14:paraId="369AC5CD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32196" w14:textId="7B12A15A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24,569</w:t>
            </w:r>
          </w:p>
        </w:tc>
        <w:tc>
          <w:tcPr>
            <w:tcW w:w="270" w:type="dxa"/>
          </w:tcPr>
          <w:p w14:paraId="0F4C68B6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9D335" w14:textId="113C14BC" w:rsidR="001C4702" w:rsidRPr="007659D0" w:rsidRDefault="00B4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23,844</w:t>
            </w:r>
          </w:p>
        </w:tc>
        <w:tc>
          <w:tcPr>
            <w:tcW w:w="270" w:type="dxa"/>
          </w:tcPr>
          <w:p w14:paraId="6E08377F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C45F986" w14:textId="53D0D9D5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29,154</w:t>
            </w:r>
          </w:p>
        </w:tc>
      </w:tr>
      <w:tr w:rsidR="001C4702" w:rsidRPr="007659D0" w14:paraId="2C1C08E1" w14:textId="77777777" w:rsidTr="00AF7FE4">
        <w:tc>
          <w:tcPr>
            <w:tcW w:w="3329" w:type="dxa"/>
          </w:tcPr>
          <w:p w14:paraId="1C49B737" w14:textId="1A4B3E1A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ค่าบริการผ่านคลัง</w:t>
            </w:r>
          </w:p>
        </w:tc>
        <w:tc>
          <w:tcPr>
            <w:tcW w:w="810" w:type="dxa"/>
          </w:tcPr>
          <w:p w14:paraId="53067EB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B38F69F" w14:textId="756BCF81" w:rsidR="001C4702" w:rsidRPr="007659D0" w:rsidRDefault="00B4378A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135A0310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4335B" w14:textId="60FC1D99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1,382</w:t>
            </w:r>
          </w:p>
        </w:tc>
        <w:tc>
          <w:tcPr>
            <w:tcW w:w="270" w:type="dxa"/>
          </w:tcPr>
          <w:p w14:paraId="10A33341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20E91" w14:textId="74AA38C0" w:rsidR="001C4702" w:rsidRPr="007659D0" w:rsidRDefault="00B4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6425B53A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A66922" w14:textId="09697E1E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</w:tr>
      <w:tr w:rsidR="001C4702" w:rsidRPr="007659D0" w14:paraId="24158E26" w14:textId="77777777" w:rsidTr="007D2605">
        <w:tc>
          <w:tcPr>
            <w:tcW w:w="3329" w:type="dxa"/>
          </w:tcPr>
          <w:p w14:paraId="43D2B53D" w14:textId="240365F9" w:rsidR="001C4702" w:rsidRPr="007659D0" w:rsidRDefault="001C47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</w:tcPr>
          <w:p w14:paraId="057FACF2" w14:textId="29743F79" w:rsidR="001C4702" w:rsidRPr="007659D0" w:rsidRDefault="00600C6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6750C8"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E1A73D8" w14:textId="18A0D159" w:rsidR="001C4702" w:rsidRPr="007659D0" w:rsidRDefault="00DE4921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  <w:r w:rsidR="002B52EF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70" w:type="dxa"/>
          </w:tcPr>
          <w:p w14:paraId="27DAD43A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C75BD" w14:textId="2679F00A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113,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260D7DC6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ECB8D" w14:textId="6C8C1214" w:rsidR="001C4702" w:rsidRPr="007659D0" w:rsidRDefault="00DE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5CF3CA05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F9A0DF1" w14:textId="57BFF715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</w:tbl>
    <w:p w14:paraId="1CE8ADFA" w14:textId="77777777" w:rsidR="00DE4921" w:rsidRDefault="00DE4921" w:rsidP="001D586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61C89B26" w14:textId="0BE64B70" w:rsidR="006917F2" w:rsidRPr="007659D0" w:rsidRDefault="006917F2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hint="cs"/>
          <w:b/>
          <w:bCs/>
          <w:cs/>
        </w:rPr>
        <w:t>ภาษีเงินได้</w:t>
      </w:r>
      <w:r w:rsidR="0029515C" w:rsidRPr="007659D0">
        <w:rPr>
          <w:rFonts w:asciiTheme="majorHAnsi" w:hAnsiTheme="majorHAnsi" w:hint="cs"/>
          <w:b/>
          <w:bCs/>
          <w:cs/>
        </w:rPr>
        <w:t xml:space="preserve"> </w:t>
      </w:r>
    </w:p>
    <w:p w14:paraId="30F556F9" w14:textId="6C18BB7E" w:rsidR="006917F2" w:rsidRPr="007659D0" w:rsidRDefault="006917F2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938"/>
        <w:gridCol w:w="6"/>
        <w:gridCol w:w="1125"/>
        <w:gridCol w:w="242"/>
        <w:gridCol w:w="6"/>
        <w:gridCol w:w="1048"/>
        <w:gridCol w:w="11"/>
        <w:gridCol w:w="6"/>
        <w:gridCol w:w="236"/>
        <w:gridCol w:w="1075"/>
        <w:gridCol w:w="248"/>
        <w:gridCol w:w="1053"/>
        <w:gridCol w:w="15"/>
        <w:gridCol w:w="8"/>
      </w:tblGrid>
      <w:tr w:rsidR="006917F2" w:rsidRPr="007659D0" w14:paraId="51AC1B90" w14:textId="77777777" w:rsidTr="00DF00E0">
        <w:trPr>
          <w:gridAfter w:val="2"/>
          <w:wAfter w:w="23" w:type="dxa"/>
          <w:tblHeader/>
        </w:trPr>
        <w:tc>
          <w:tcPr>
            <w:tcW w:w="4174" w:type="dxa"/>
            <w:gridSpan w:val="2"/>
          </w:tcPr>
          <w:p w14:paraId="6B09EC5E" w14:textId="77777777" w:rsidR="006917F2" w:rsidRPr="007659D0" w:rsidRDefault="006917F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27" w:type="dxa"/>
            <w:gridSpan w:val="5"/>
          </w:tcPr>
          <w:p w14:paraId="76BDD3EC" w14:textId="20808856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gridSpan w:val="3"/>
          </w:tcPr>
          <w:p w14:paraId="6B77F5A6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7417D750" w14:textId="0473D562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02" w:rsidRPr="007659D0" w14:paraId="1C50E37A" w14:textId="77777777" w:rsidTr="00DF00E0">
        <w:trPr>
          <w:gridAfter w:val="1"/>
          <w:wAfter w:w="8" w:type="dxa"/>
          <w:tblHeader/>
        </w:trPr>
        <w:tc>
          <w:tcPr>
            <w:tcW w:w="3236" w:type="dxa"/>
          </w:tcPr>
          <w:p w14:paraId="52AA34C2" w14:textId="77777777" w:rsidR="001C4702" w:rsidRPr="007659D0" w:rsidRDefault="001C470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66B6E153" w14:textId="2F6824FE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EF07BE" w14:textId="66BE86A9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D08CEA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 w14:paraId="15ECB337" w14:textId="738BA2EB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A3F09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519FC2" w14:textId="714AAD91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66A9338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14:paraId="619E9898" w14:textId="461C37FC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</w:tr>
      <w:tr w:rsidR="001C4702" w:rsidRPr="007659D0" w14:paraId="705F7D3B" w14:textId="77777777" w:rsidTr="00DF00E0">
        <w:trPr>
          <w:gridAfter w:val="1"/>
          <w:wAfter w:w="8" w:type="dxa"/>
          <w:tblHeader/>
        </w:trPr>
        <w:tc>
          <w:tcPr>
            <w:tcW w:w="3236" w:type="dxa"/>
          </w:tcPr>
          <w:p w14:paraId="66337425" w14:textId="77777777" w:rsidR="001C4702" w:rsidRPr="007659D0" w:rsidRDefault="001C470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5EFB8B74" w14:textId="77777777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65" w:type="dxa"/>
            <w:gridSpan w:val="11"/>
          </w:tcPr>
          <w:p w14:paraId="7321BD13" w14:textId="1420251C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02" w:rsidRPr="007659D0" w14:paraId="531DADA0" w14:textId="77777777" w:rsidTr="00DF00E0">
        <w:tc>
          <w:tcPr>
            <w:tcW w:w="4174" w:type="dxa"/>
            <w:gridSpan w:val="2"/>
          </w:tcPr>
          <w:p w14:paraId="1A54400A" w14:textId="01A43B89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7659D0"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gridSpan w:val="2"/>
            <w:vAlign w:val="bottom"/>
          </w:tcPr>
          <w:p w14:paraId="2D297FFF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14:paraId="2C20349A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A8EBF0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43E07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0C400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</w:tcPr>
          <w:p w14:paraId="1B0109D7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11E32C0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1C4702" w:rsidRPr="007659D0" w14:paraId="3E4E3317" w14:textId="77777777" w:rsidTr="00DF00E0">
        <w:trPr>
          <w:gridAfter w:val="1"/>
          <w:wAfter w:w="8" w:type="dxa"/>
        </w:trPr>
        <w:tc>
          <w:tcPr>
            <w:tcW w:w="3236" w:type="dxa"/>
          </w:tcPr>
          <w:p w14:paraId="349AAC7A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สำหรับงวดปัจจุบัน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44" w:type="dxa"/>
            <w:gridSpan w:val="2"/>
          </w:tcPr>
          <w:p w14:paraId="2CD7A248" w14:textId="77777777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797574" w14:textId="356245B3" w:rsidR="001C4702" w:rsidRPr="007659D0" w:rsidRDefault="00347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4124CB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42" w:type="dxa"/>
          </w:tcPr>
          <w:p w14:paraId="399BC00D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723958E" w14:textId="60C978A0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23,674</w:t>
            </w:r>
          </w:p>
        </w:tc>
        <w:tc>
          <w:tcPr>
            <w:tcW w:w="242" w:type="dxa"/>
            <w:gridSpan w:val="2"/>
          </w:tcPr>
          <w:p w14:paraId="1B2D3278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FF5DCD1" w14:textId="7A069139" w:rsidR="001C4702" w:rsidRPr="007659D0" w:rsidRDefault="0019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62512C0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574CF48A" w14:textId="097C6E6A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4702" w:rsidRPr="007659D0" w14:paraId="41B8274D" w14:textId="77777777" w:rsidTr="00DF00E0">
        <w:tc>
          <w:tcPr>
            <w:tcW w:w="4174" w:type="dxa"/>
            <w:gridSpan w:val="2"/>
            <w:shd w:val="clear" w:color="auto" w:fill="auto"/>
          </w:tcPr>
          <w:p w14:paraId="52DBFBA9" w14:textId="148CBABC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C5268D2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08C25BE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B90C19C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08AD5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BB15AC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13B50E9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1B9BC3ED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702" w:rsidRPr="007659D0" w14:paraId="522E52A8" w14:textId="77777777" w:rsidTr="00DF00E0">
        <w:trPr>
          <w:gridAfter w:val="1"/>
          <w:wAfter w:w="8" w:type="dxa"/>
        </w:trPr>
        <w:tc>
          <w:tcPr>
            <w:tcW w:w="3236" w:type="dxa"/>
            <w:shd w:val="clear" w:color="auto" w:fill="auto"/>
          </w:tcPr>
          <w:p w14:paraId="50C88465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378C0536" w14:textId="77777777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1B0BF63" w14:textId="1618C2D1" w:rsidR="001C4702" w:rsidRPr="007659D0" w:rsidRDefault="00347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124CB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42" w:type="dxa"/>
            <w:shd w:val="clear" w:color="auto" w:fill="auto"/>
          </w:tcPr>
          <w:p w14:paraId="44AAF97A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6E31A638" w14:textId="3391AA0F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(2,076)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1C29793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13DA52A" w14:textId="68FE2FAA" w:rsidR="001C4702" w:rsidRPr="007659D0" w:rsidRDefault="001924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1,357</w:t>
            </w:r>
          </w:p>
        </w:tc>
        <w:tc>
          <w:tcPr>
            <w:tcW w:w="248" w:type="dxa"/>
            <w:shd w:val="clear" w:color="auto" w:fill="auto"/>
          </w:tcPr>
          <w:p w14:paraId="54F61007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ED1D03B" w14:textId="51E18048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1C4702" w:rsidRPr="007659D0" w14:paraId="1EF20E94" w14:textId="77777777" w:rsidTr="00DF00E0">
        <w:trPr>
          <w:gridAfter w:val="1"/>
          <w:wAfter w:w="8" w:type="dxa"/>
        </w:trPr>
        <w:tc>
          <w:tcPr>
            <w:tcW w:w="3236" w:type="dxa"/>
            <w:shd w:val="clear" w:color="auto" w:fill="auto"/>
          </w:tcPr>
          <w:p w14:paraId="4B238353" w14:textId="0E64320C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2C71E69D" w14:textId="77777777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8D83F" w14:textId="7096A783" w:rsidR="001C4702" w:rsidRPr="007659D0" w:rsidRDefault="00347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</w:t>
            </w:r>
            <w:r w:rsidR="00C663FF"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42" w:type="dxa"/>
            <w:shd w:val="clear" w:color="auto" w:fill="auto"/>
          </w:tcPr>
          <w:p w14:paraId="707CC01A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28FC4" w14:textId="07AF5FA6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21,598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AB248D1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04215" w14:textId="6C85C027" w:rsidR="001C4702" w:rsidRPr="007659D0" w:rsidRDefault="00600C6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19247B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,357</w:t>
            </w:r>
          </w:p>
        </w:tc>
        <w:tc>
          <w:tcPr>
            <w:tcW w:w="248" w:type="dxa"/>
            <w:shd w:val="clear" w:color="auto" w:fill="auto"/>
          </w:tcPr>
          <w:p w14:paraId="5313F665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6791" w14:textId="1DD4DDD1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</w:tr>
    </w:tbl>
    <w:p w14:paraId="5F2AEF85" w14:textId="256722B1" w:rsidR="006717D8" w:rsidRDefault="0067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20"/>
          <w:szCs w:val="20"/>
        </w:rPr>
      </w:pPr>
    </w:p>
    <w:p w14:paraId="00AAB619" w14:textId="30188FBC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20"/>
          <w:szCs w:val="20"/>
        </w:rPr>
      </w:pPr>
    </w:p>
    <w:p w14:paraId="394EF10C" w14:textId="24821EDB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20"/>
          <w:szCs w:val="20"/>
        </w:rPr>
      </w:pPr>
    </w:p>
    <w:p w14:paraId="2EE69046" w14:textId="77777777" w:rsidR="00DE4921" w:rsidRPr="007659D0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20"/>
          <w:szCs w:val="20"/>
          <w:cs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00"/>
        <w:gridCol w:w="180"/>
        <w:gridCol w:w="957"/>
        <w:gridCol w:w="180"/>
        <w:gridCol w:w="933"/>
        <w:gridCol w:w="180"/>
        <w:gridCol w:w="900"/>
        <w:gridCol w:w="180"/>
        <w:gridCol w:w="873"/>
        <w:gridCol w:w="180"/>
        <w:gridCol w:w="929"/>
      </w:tblGrid>
      <w:tr w:rsidR="006917F2" w:rsidRPr="007659D0" w14:paraId="6E645801" w14:textId="77777777" w:rsidTr="0062566B">
        <w:trPr>
          <w:trHeight w:val="20"/>
          <w:tblHeader/>
        </w:trPr>
        <w:tc>
          <w:tcPr>
            <w:tcW w:w="2862" w:type="dxa"/>
          </w:tcPr>
          <w:p w14:paraId="1B922620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0CD4888" w14:textId="73671F74" w:rsidR="006917F2" w:rsidRPr="007659D0" w:rsidRDefault="006917F2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17F2" w:rsidRPr="007659D0" w14:paraId="5114E65D" w14:textId="77777777" w:rsidTr="0062566B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1A910CF6" w14:textId="562E93E2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49AAF0BD" w14:textId="7D896464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DE2656B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31597CC9" w14:textId="36B50B2C" w:rsidR="006917F2" w:rsidRPr="007659D0" w:rsidRDefault="006917F2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6917F2" w:rsidRPr="007659D0" w14:paraId="1A9156FC" w14:textId="77777777" w:rsidTr="0062566B">
        <w:trPr>
          <w:trHeight w:val="20"/>
          <w:tblHeader/>
        </w:trPr>
        <w:tc>
          <w:tcPr>
            <w:tcW w:w="2862" w:type="dxa"/>
            <w:vMerge/>
          </w:tcPr>
          <w:p w14:paraId="29D6523B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1D701C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A62B15E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3B6320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C56A5C1" w14:textId="25BDAF7A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321C2DD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13D8BE6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2CDACF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31262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753BF9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88AC1C1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380486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6124260" w14:textId="37CB4B6C" w:rsidR="006917F2" w:rsidRPr="007659D0" w:rsidRDefault="004C61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</w:t>
            </w:r>
            <w:r w:rsidR="006917F2"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5893177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2B3BA535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2A3DA936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917F2" w:rsidRPr="007659D0" w14:paraId="3C14854E" w14:textId="77777777" w:rsidTr="0062566B">
        <w:trPr>
          <w:trHeight w:val="20"/>
          <w:tblHeader/>
        </w:trPr>
        <w:tc>
          <w:tcPr>
            <w:tcW w:w="2862" w:type="dxa"/>
          </w:tcPr>
          <w:p w14:paraId="54C2B745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CFDB4F9" w14:textId="011149DB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104EAD"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6917F2" w:rsidRPr="007659D0" w14:paraId="01A64A41" w14:textId="77777777" w:rsidTr="0062566B">
        <w:trPr>
          <w:cantSplit/>
          <w:trHeight w:val="20"/>
        </w:trPr>
        <w:tc>
          <w:tcPr>
            <w:tcW w:w="2862" w:type="dxa"/>
          </w:tcPr>
          <w:p w14:paraId="7A4ADACC" w14:textId="77777777" w:rsidR="006917F2" w:rsidRPr="007659D0" w:rsidRDefault="006917F2">
            <w:pPr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24B8BFAB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9DCAD3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67AFA55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E28E7C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C80EB57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1163D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4EED64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F5D6E4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41C032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71010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33AFFDBF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1C4702" w:rsidRPr="007659D0" w14:paraId="5404B696" w14:textId="77777777" w:rsidTr="0062566B">
        <w:trPr>
          <w:cantSplit/>
          <w:trHeight w:val="20"/>
        </w:trPr>
        <w:tc>
          <w:tcPr>
            <w:tcW w:w="2862" w:type="dxa"/>
          </w:tcPr>
          <w:p w14:paraId="3B879C68" w14:textId="7C1B8E67" w:rsidR="001C4702" w:rsidRPr="007659D0" w:rsidRDefault="00B2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</w:t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จากการประมาณตาม</w:t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8820A4" w14:textId="1A4F864C" w:rsidR="001C4702" w:rsidRPr="007659D0" w:rsidRDefault="00B26038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1,750</w:t>
            </w:r>
          </w:p>
        </w:tc>
        <w:tc>
          <w:tcPr>
            <w:tcW w:w="180" w:type="dxa"/>
            <w:vAlign w:val="bottom"/>
          </w:tcPr>
          <w:p w14:paraId="6D590BC4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255664" w14:textId="5DAFD923" w:rsidR="001C4702" w:rsidRPr="007659D0" w:rsidRDefault="00B2603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3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0" w:type="dxa"/>
          </w:tcPr>
          <w:p w14:paraId="0F6FFB4B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608323A" w14:textId="6D84C479" w:rsidR="001C4702" w:rsidRPr="007659D0" w:rsidRDefault="00B2603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4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180" w:type="dxa"/>
          </w:tcPr>
          <w:p w14:paraId="137BCDF0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83520" w14:textId="2F171953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3AC44C" w14:textId="77777777" w:rsidR="001C4702" w:rsidRPr="007659D0" w:rsidRDefault="001C4702">
            <w:pPr>
              <w:pStyle w:val="acctfourfigures"/>
              <w:tabs>
                <w:tab w:val="clear" w:pos="765"/>
                <w:tab w:val="decimal" w:pos="480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2896FE0" w14:textId="5ED64A37" w:rsidR="001C4702" w:rsidRPr="007659D0" w:rsidRDefault="001C4702">
            <w:pPr>
              <w:pStyle w:val="acctfourfigures"/>
              <w:tabs>
                <w:tab w:val="clear" w:pos="765"/>
                <w:tab w:val="decimal" w:pos="480"/>
                <w:tab w:val="decimal" w:pos="821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95BD2A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486D776" w14:textId="76BF80D3" w:rsidR="001C4702" w:rsidRPr="007659D0" w:rsidRDefault="001C4702">
            <w:pPr>
              <w:pStyle w:val="acctfourfigures"/>
              <w:tabs>
                <w:tab w:val="clear" w:pos="765"/>
                <w:tab w:val="decimal" w:pos="4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</w:tr>
      <w:tr w:rsidR="001C4702" w:rsidRPr="007659D0" w14:paraId="0BCAFEF8" w14:textId="77777777" w:rsidTr="00F52F30">
        <w:trPr>
          <w:cantSplit/>
          <w:trHeight w:val="20"/>
        </w:trPr>
        <w:tc>
          <w:tcPr>
            <w:tcW w:w="2862" w:type="dxa"/>
          </w:tcPr>
          <w:p w14:paraId="53DD87D6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0F36E" w14:textId="77DFBF03" w:rsidR="001C4702" w:rsidRPr="007659D0" w:rsidRDefault="00B26038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1,750</w:t>
            </w:r>
          </w:p>
        </w:tc>
        <w:tc>
          <w:tcPr>
            <w:tcW w:w="180" w:type="dxa"/>
            <w:vAlign w:val="bottom"/>
          </w:tcPr>
          <w:p w14:paraId="4377C93C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FC974" w14:textId="3E2A0814" w:rsidR="001C4702" w:rsidRPr="007659D0" w:rsidRDefault="00B2603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3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0" w:type="dxa"/>
            <w:vAlign w:val="bottom"/>
          </w:tcPr>
          <w:p w14:paraId="0C904BFF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3BD9" w14:textId="197254AA" w:rsidR="001C4702" w:rsidRPr="007659D0" w:rsidRDefault="00B2603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4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180" w:type="dxa"/>
            <w:vAlign w:val="bottom"/>
          </w:tcPr>
          <w:p w14:paraId="67C4AEE0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A64E" w14:textId="37762C19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7A03DB" w14:textId="77777777" w:rsidR="001C4702" w:rsidRPr="007659D0" w:rsidRDefault="001C4702">
            <w:pPr>
              <w:pStyle w:val="acctfourfigures"/>
              <w:tabs>
                <w:tab w:val="clear" w:pos="765"/>
                <w:tab w:val="decimal" w:pos="480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2DCC5" w14:textId="02CA2D68" w:rsidR="001C4702" w:rsidRPr="007659D0" w:rsidRDefault="001C4702">
            <w:pPr>
              <w:pStyle w:val="acctfourfigures"/>
              <w:tabs>
                <w:tab w:val="clear" w:pos="765"/>
                <w:tab w:val="decimal" w:pos="480"/>
                <w:tab w:val="decimal" w:pos="821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0C6735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0167A" w14:textId="2BBF8B75" w:rsidR="001C4702" w:rsidRPr="007659D0" w:rsidRDefault="001C4702">
            <w:pPr>
              <w:pStyle w:val="acctfourfigures"/>
              <w:tabs>
                <w:tab w:val="clear" w:pos="765"/>
                <w:tab w:val="decimal" w:pos="4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170F72" w14:textId="6037D2F6" w:rsidR="001C4702" w:rsidRPr="001D5866" w:rsidRDefault="001C4702">
      <w:pPr>
        <w:rPr>
          <w:sz w:val="32"/>
          <w:szCs w:val="32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974"/>
        <w:gridCol w:w="269"/>
        <w:gridCol w:w="1064"/>
        <w:gridCol w:w="246"/>
        <w:gridCol w:w="917"/>
        <w:gridCol w:w="240"/>
        <w:gridCol w:w="1033"/>
        <w:gridCol w:w="17"/>
      </w:tblGrid>
      <w:tr w:rsidR="001C4702" w:rsidRPr="007659D0" w14:paraId="13D7FD57" w14:textId="77777777" w:rsidTr="001C4702">
        <w:trPr>
          <w:gridAfter w:val="1"/>
          <w:wAfter w:w="17" w:type="dxa"/>
          <w:tblHeader/>
        </w:trPr>
        <w:tc>
          <w:tcPr>
            <w:tcW w:w="4510" w:type="dxa"/>
            <w:shd w:val="clear" w:color="auto" w:fill="auto"/>
          </w:tcPr>
          <w:p w14:paraId="4D50E4BD" w14:textId="191D962E" w:rsidR="001C4702" w:rsidRPr="007659D0" w:rsidRDefault="001C4702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43" w:type="dxa"/>
            <w:gridSpan w:val="7"/>
          </w:tcPr>
          <w:p w14:paraId="78CAA2A5" w14:textId="572AED18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C4702" w:rsidRPr="007659D0" w14:paraId="2A2BE864" w14:textId="77777777" w:rsidTr="00B26038">
        <w:trPr>
          <w:tblHeader/>
        </w:trPr>
        <w:tc>
          <w:tcPr>
            <w:tcW w:w="4510" w:type="dxa"/>
            <w:shd w:val="clear" w:color="auto" w:fill="auto"/>
          </w:tcPr>
          <w:p w14:paraId="5C5E7DEF" w14:textId="77777777" w:rsidR="001C4702" w:rsidRPr="007659D0" w:rsidRDefault="001C470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07" w:type="dxa"/>
            <w:gridSpan w:val="3"/>
          </w:tcPr>
          <w:p w14:paraId="20D89436" w14:textId="03652E68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6" w:type="dxa"/>
          </w:tcPr>
          <w:p w14:paraId="2FBA968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07" w:type="dxa"/>
            <w:gridSpan w:val="4"/>
          </w:tcPr>
          <w:p w14:paraId="5BE7CB24" w14:textId="558F04AD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2563</w:t>
            </w:r>
          </w:p>
        </w:tc>
      </w:tr>
      <w:tr w:rsidR="001C4702" w:rsidRPr="007659D0" w14:paraId="5931C118" w14:textId="77777777" w:rsidTr="00B26038">
        <w:trPr>
          <w:tblHeader/>
        </w:trPr>
        <w:tc>
          <w:tcPr>
            <w:tcW w:w="4510" w:type="dxa"/>
            <w:shd w:val="clear" w:color="auto" w:fill="auto"/>
          </w:tcPr>
          <w:p w14:paraId="4EAC14F8" w14:textId="77777777" w:rsidR="001C4702" w:rsidRPr="007659D0" w:rsidRDefault="001C470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74" w:type="dxa"/>
          </w:tcPr>
          <w:p w14:paraId="4A82333A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A8E68F" w14:textId="7FF42490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</w:tcPr>
          <w:p w14:paraId="3AEAED96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42BA91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49492C5E" w14:textId="2A03A0AB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6" w:type="dxa"/>
          </w:tcPr>
          <w:p w14:paraId="7CD28191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17" w:type="dxa"/>
          </w:tcPr>
          <w:p w14:paraId="68377F82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16925E" w14:textId="342391B1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2ED38AD6" w14:textId="1574F638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5399099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55214A85" w14:textId="3112D5D4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4702" w:rsidRPr="007659D0" w14:paraId="32A76217" w14:textId="77777777" w:rsidTr="007D2605">
        <w:tc>
          <w:tcPr>
            <w:tcW w:w="4510" w:type="dxa"/>
            <w:shd w:val="clear" w:color="auto" w:fill="auto"/>
          </w:tcPr>
          <w:p w14:paraId="64C99C85" w14:textId="37A55424" w:rsidR="001C4702" w:rsidRPr="007659D0" w:rsidRDefault="001C4702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74" w:type="dxa"/>
          </w:tcPr>
          <w:p w14:paraId="79FAF365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A47906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87ECDE8" w14:textId="50A6DBAB" w:rsidR="001C4702" w:rsidRPr="00997CDB" w:rsidRDefault="002063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997CD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193,</w:t>
            </w:r>
            <w:r w:rsidR="008626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46" w:type="dxa"/>
          </w:tcPr>
          <w:p w14:paraId="45D2DC98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</w:tcPr>
          <w:p w14:paraId="37ECB11A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094D8177" w14:textId="53F9F9B0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bottom w:val="double" w:sz="4" w:space="0" w:color="auto"/>
            </w:tcBorders>
          </w:tcPr>
          <w:p w14:paraId="767E9A89" w14:textId="60B6C4A7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95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,264</w:t>
            </w:r>
          </w:p>
        </w:tc>
      </w:tr>
      <w:tr w:rsidR="001C4702" w:rsidRPr="007659D0" w14:paraId="5C4E3D44" w14:textId="77777777" w:rsidTr="007D2605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5A6AE1B3" w14:textId="20F3D747" w:rsidR="001C4702" w:rsidRPr="007659D0" w:rsidRDefault="001C4702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4" w:type="dxa"/>
            <w:tcBorders>
              <w:bottom w:val="nil"/>
            </w:tcBorders>
          </w:tcPr>
          <w:p w14:paraId="7A957FEB" w14:textId="3205FA02" w:rsidR="001C4702" w:rsidRPr="007659D0" w:rsidRDefault="00293F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69" w:type="dxa"/>
            <w:tcBorders>
              <w:bottom w:val="nil"/>
            </w:tcBorders>
          </w:tcPr>
          <w:p w14:paraId="2C4386B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60336A" w14:textId="2C461AB8" w:rsidR="001C4702" w:rsidRPr="00997CDB" w:rsidRDefault="002063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997CDB">
              <w:rPr>
                <w:rFonts w:asciiTheme="majorHAnsi" w:hAnsiTheme="majorHAnsi" w:cstheme="majorHAnsi"/>
                <w:sz w:val="30"/>
                <w:szCs w:val="30"/>
              </w:rPr>
              <w:t>38,</w:t>
            </w:r>
            <w:r w:rsidR="009C5A92">
              <w:rPr>
                <w:rFonts w:asciiTheme="majorHAnsi" w:hAnsiTheme="majorHAnsi" w:cstheme="majorHAnsi"/>
                <w:sz w:val="30"/>
                <w:szCs w:val="30"/>
              </w:rPr>
              <w:t>716</w:t>
            </w:r>
          </w:p>
        </w:tc>
        <w:tc>
          <w:tcPr>
            <w:tcW w:w="246" w:type="dxa"/>
            <w:tcBorders>
              <w:bottom w:val="nil"/>
            </w:tcBorders>
          </w:tcPr>
          <w:p w14:paraId="6451651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1FB284BC" w14:textId="3655B759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40" w:type="dxa"/>
            <w:tcBorders>
              <w:bottom w:val="nil"/>
            </w:tcBorders>
          </w:tcPr>
          <w:p w14:paraId="413EF12B" w14:textId="0E52F5F6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  <w:bottom w:val="nil"/>
            </w:tcBorders>
          </w:tcPr>
          <w:p w14:paraId="53AC036F" w14:textId="522F9C5F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19,0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53</w:t>
            </w:r>
          </w:p>
        </w:tc>
      </w:tr>
      <w:tr w:rsidR="001C4702" w:rsidRPr="007659D0" w14:paraId="34DBD4EC" w14:textId="77777777" w:rsidTr="00B26038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119C41F5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4" w:type="dxa"/>
            <w:tcBorders>
              <w:bottom w:val="nil"/>
            </w:tcBorders>
          </w:tcPr>
          <w:p w14:paraId="00230B8A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0408CDE5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78AD70F" w14:textId="447979F5" w:rsidR="001C4702" w:rsidRPr="007659D0" w:rsidRDefault="002063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(6,884)</w:t>
            </w:r>
          </w:p>
        </w:tc>
        <w:tc>
          <w:tcPr>
            <w:tcW w:w="246" w:type="dxa"/>
            <w:tcBorders>
              <w:bottom w:val="nil"/>
            </w:tcBorders>
          </w:tcPr>
          <w:p w14:paraId="7F59ECCC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34BB249A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0F3E905" w14:textId="1E9AD3C6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41F249E1" w14:textId="0983B6BA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(9,777)</w:t>
            </w:r>
          </w:p>
        </w:tc>
      </w:tr>
      <w:tr w:rsidR="001C4702" w:rsidRPr="007659D0" w14:paraId="58C25D70" w14:textId="77777777" w:rsidTr="007D2605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32E12065" w14:textId="16327680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74" w:type="dxa"/>
            <w:tcBorders>
              <w:bottom w:val="nil"/>
            </w:tcBorders>
          </w:tcPr>
          <w:p w14:paraId="1A053595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0829869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42D9CEA0" w14:textId="607FB8C0" w:rsidR="001C4702" w:rsidRPr="007659D0" w:rsidRDefault="00DE492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64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2</w:t>
            </w:r>
          </w:p>
        </w:tc>
        <w:tc>
          <w:tcPr>
            <w:tcW w:w="246" w:type="dxa"/>
            <w:tcBorders>
              <w:bottom w:val="nil"/>
            </w:tcBorders>
          </w:tcPr>
          <w:p w14:paraId="66BCC164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38D80E78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DE33E3C" w14:textId="0A78015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024C8219" w14:textId="7DE490D9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2,431</w:t>
            </w:r>
          </w:p>
        </w:tc>
      </w:tr>
      <w:tr w:rsidR="001C4702" w:rsidRPr="007659D0" w14:paraId="5A2DE3FC" w14:textId="77777777" w:rsidTr="007D2605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70842F0F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B6710B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158981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94E0DCD" w14:textId="1EDF8F32" w:rsidR="001C4702" w:rsidRPr="007659D0" w:rsidRDefault="00FC3E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</w:t>
            </w:r>
            <w:r w:rsidR="00DE4921">
              <w:rPr>
                <w:rFonts w:asciiTheme="majorHAnsi" w:hAnsiTheme="majorHAnsi" w:cstheme="majorHAnsi"/>
                <w:sz w:val="30"/>
                <w:szCs w:val="30"/>
              </w:rPr>
              <w:t>848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C3C8C6C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1CCB6B5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1BC5F19" w14:textId="53AFDD58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83F0532" w14:textId="4214F7B6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741 </w:t>
            </w:r>
          </w:p>
        </w:tc>
      </w:tr>
      <w:tr w:rsidR="001C4702" w:rsidRPr="007659D0" w14:paraId="73EE6412" w14:textId="77777777" w:rsidTr="007D2605">
        <w:tc>
          <w:tcPr>
            <w:tcW w:w="4510" w:type="dxa"/>
            <w:tcBorders>
              <w:top w:val="nil"/>
            </w:tcBorders>
            <w:shd w:val="clear" w:color="auto" w:fill="auto"/>
          </w:tcPr>
          <w:p w14:paraId="1B131193" w14:textId="16F14AC4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74" w:type="dxa"/>
            <w:tcBorders>
              <w:top w:val="nil"/>
            </w:tcBorders>
          </w:tcPr>
          <w:p w14:paraId="0D9593DA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6F7FE6A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</w:tcPr>
          <w:p w14:paraId="730F8702" w14:textId="3FC3FBFC" w:rsidR="001C4702" w:rsidRPr="007659D0" w:rsidRDefault="002063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FC3EFC">
              <w:rPr>
                <w:rFonts w:asciiTheme="majorHAnsi" w:hAnsiTheme="majorHAnsi" w:cstheme="majorHAnsi"/>
                <w:sz w:val="30"/>
                <w:szCs w:val="30"/>
              </w:rPr>
              <w:t>295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</w:tcBorders>
          </w:tcPr>
          <w:p w14:paraId="121AD22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14:paraId="3CFDA6A6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25BD1C1" w14:textId="42E09695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nil"/>
            </w:tcBorders>
          </w:tcPr>
          <w:p w14:paraId="4F039BAF" w14:textId="11D3EA54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(83)</w:t>
            </w:r>
            <w:r w:rsidRPr="007659D0" w:rsidDel="00E33143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</w:tr>
      <w:tr w:rsidR="001C4702" w:rsidRPr="007659D0" w14:paraId="0F2F68F9" w14:textId="77777777" w:rsidTr="007D2605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2179C975" w14:textId="3139FB6A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ผลขาดทุนที่ไม่รับรู้เป็น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4" w:type="dxa"/>
            <w:tcBorders>
              <w:bottom w:val="nil"/>
            </w:tcBorders>
          </w:tcPr>
          <w:p w14:paraId="79D55CF1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7CA4C49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32B0DB43" w14:textId="77777777" w:rsidR="001C4702" w:rsidRPr="007659D0" w:rsidRDefault="001C470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38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BBF3E85" w14:textId="018524CB" w:rsidR="0020630C" w:rsidRPr="007659D0" w:rsidRDefault="00234F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3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</w:t>
            </w:r>
            <w:r w:rsidR="00DE4921">
              <w:rPr>
                <w:rFonts w:asciiTheme="majorHAnsi" w:hAnsiTheme="majorHAnsi" w:cstheme="majorHAnsi"/>
                <w:sz w:val="30"/>
                <w:szCs w:val="30"/>
              </w:rPr>
              <w:t>783</w:t>
            </w:r>
          </w:p>
        </w:tc>
        <w:tc>
          <w:tcPr>
            <w:tcW w:w="246" w:type="dxa"/>
            <w:tcBorders>
              <w:bottom w:val="nil"/>
            </w:tcBorders>
          </w:tcPr>
          <w:p w14:paraId="6574576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11774C5C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A993F02" w14:textId="69EF03F2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3D4901DA" w14:textId="77777777" w:rsidR="001C4702" w:rsidRPr="007659D0" w:rsidRDefault="001C4702">
            <w:pPr>
              <w:pStyle w:val="acctfourfigures"/>
              <w:tabs>
                <w:tab w:val="clear" w:pos="765"/>
                <w:tab w:val="decimal" w:pos="791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FF69091" w14:textId="34D8D812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249</w:t>
            </w:r>
          </w:p>
        </w:tc>
      </w:tr>
      <w:tr w:rsidR="001C4702" w:rsidRPr="007659D0" w14:paraId="4DFF875D" w14:textId="77777777" w:rsidTr="007D2605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610398DE" w14:textId="74B82EAD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กำไรที่ยังไม่เกิดขึ้นจากรายการระหว่างกัน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47088F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9B3E5B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4590FA5" w14:textId="6BE138FD" w:rsidR="001C4702" w:rsidRPr="007659D0" w:rsidRDefault="00002ED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6,</w:t>
            </w:r>
            <w:r w:rsidR="00DE4921">
              <w:rPr>
                <w:rFonts w:asciiTheme="majorHAnsi" w:hAnsiTheme="majorHAnsi" w:cstheme="majorHAnsi"/>
                <w:sz w:val="30"/>
                <w:szCs w:val="30"/>
              </w:rPr>
              <w:t>230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EE8B114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6002C0F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9F28AE2" w14:textId="28B9190D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60BB61B" w14:textId="7A20A77B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13,935</w:t>
            </w:r>
          </w:p>
        </w:tc>
      </w:tr>
      <w:tr w:rsidR="00E76F61" w:rsidRPr="007659D0" w14:paraId="43EEE8C3" w14:textId="77777777" w:rsidTr="007D2605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1C2D9EC6" w14:textId="42D31897" w:rsidR="00E76F61" w:rsidRPr="007659D0" w:rsidRDefault="00724FE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D30E28E" w14:textId="77777777" w:rsidR="00E76F61" w:rsidRPr="007659D0" w:rsidRDefault="00E76F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702624" w14:textId="77777777" w:rsidR="00E76F61" w:rsidRPr="007659D0" w:rsidRDefault="00E76F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4743B00" w14:textId="3A54396C" w:rsidR="00E76F61" w:rsidRPr="007659D0" w:rsidRDefault="00DE492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(377)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A0835A9" w14:textId="77777777" w:rsidR="00E76F61" w:rsidRPr="007659D0" w:rsidRDefault="00E76F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47FF52E2" w14:textId="77777777" w:rsidR="00E76F61" w:rsidRPr="007659D0" w:rsidRDefault="00E76F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1B94AD" w14:textId="77777777" w:rsidR="00E76F61" w:rsidRPr="007659D0" w:rsidRDefault="00E76F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2236BE5" w14:textId="5406B777" w:rsidR="00E76F61" w:rsidRPr="007659D0" w:rsidRDefault="00724FE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20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(4,951)</w:t>
            </w:r>
          </w:p>
        </w:tc>
      </w:tr>
      <w:tr w:rsidR="001C4702" w:rsidRPr="007659D0" w14:paraId="00FD6960" w14:textId="77777777" w:rsidTr="00E06ABC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2AD06B4E" w14:textId="4F23294B" w:rsidR="001C4702" w:rsidRPr="007659D0" w:rsidRDefault="00724FE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18B15E7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81A78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40433D7" w14:textId="437D8222" w:rsidR="001C4702" w:rsidRPr="007659D0" w:rsidRDefault="002063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(265)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045A47B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single" w:sz="4" w:space="0" w:color="auto"/>
            </w:tcBorders>
          </w:tcPr>
          <w:p w14:paraId="6AC3F9B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B50DFE9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single" w:sz="4" w:space="0" w:color="auto"/>
            </w:tcBorders>
          </w:tcPr>
          <w:p w14:paraId="68AAF171" w14:textId="7C787039" w:rsidR="001C4702" w:rsidRPr="007659D0" w:rsidDel="00660596" w:rsidRDefault="00724FE6">
            <w:pPr>
              <w:pStyle w:val="acctfourfigures"/>
              <w:tabs>
                <w:tab w:val="clear" w:pos="765"/>
                <w:tab w:val="decimal" w:pos="127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1C4702" w:rsidRPr="007659D0" w14:paraId="156A8A44" w14:textId="77777777" w:rsidTr="007D2605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2AD5278A" w14:textId="77777777" w:rsidR="001C4702" w:rsidRPr="007659D0" w:rsidRDefault="001C470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B1F47" w14:textId="532CB538" w:rsidR="001C4702" w:rsidRPr="007659D0" w:rsidRDefault="002063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21.9</w:t>
            </w:r>
            <w:r w:rsidR="0049665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  <w:tcBorders>
              <w:bottom w:val="nil"/>
            </w:tcBorders>
          </w:tcPr>
          <w:p w14:paraId="372EF969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D29EC34" w14:textId="1ABF7672" w:rsidR="001C4702" w:rsidRPr="007659D0" w:rsidRDefault="002063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42,398</w:t>
            </w:r>
          </w:p>
        </w:tc>
        <w:tc>
          <w:tcPr>
            <w:tcW w:w="246" w:type="dxa"/>
            <w:tcBorders>
              <w:bottom w:val="nil"/>
            </w:tcBorders>
          </w:tcPr>
          <w:p w14:paraId="27266655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2216FBF" w14:textId="23D40079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22.67</w:t>
            </w:r>
          </w:p>
        </w:tc>
        <w:tc>
          <w:tcPr>
            <w:tcW w:w="240" w:type="dxa"/>
            <w:tcBorders>
              <w:bottom w:val="nil"/>
            </w:tcBorders>
          </w:tcPr>
          <w:p w14:paraId="63895DA3" w14:textId="0577DB3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34A57F" w14:textId="33A6F858" w:rsidR="001C4702" w:rsidRPr="007659D0" w:rsidRDefault="001C47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21,598</w:t>
            </w:r>
          </w:p>
        </w:tc>
      </w:tr>
    </w:tbl>
    <w:p w14:paraId="222FF547" w14:textId="4F5CD63C" w:rsidR="00FF0098" w:rsidRDefault="00FF0098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0"/>
          <w:szCs w:val="20"/>
          <w:lang w:val="en-US"/>
        </w:rPr>
      </w:pPr>
    </w:p>
    <w:p w14:paraId="37939783" w14:textId="34283CA8" w:rsidR="00DE4921" w:rsidRDefault="00DE4921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0"/>
          <w:szCs w:val="20"/>
          <w:lang w:val="en-US"/>
        </w:rPr>
      </w:pPr>
    </w:p>
    <w:p w14:paraId="06ABB820" w14:textId="04C354DB" w:rsidR="00DE4921" w:rsidRDefault="00DE4921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0"/>
          <w:szCs w:val="20"/>
          <w:lang w:val="en-US"/>
        </w:rPr>
      </w:pPr>
    </w:p>
    <w:p w14:paraId="549B15FF" w14:textId="77777777" w:rsidR="00DE4921" w:rsidRPr="009E5A2E" w:rsidRDefault="00DE4921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0"/>
          <w:szCs w:val="20"/>
          <w:lang w:val="en-US"/>
        </w:rPr>
      </w:pPr>
    </w:p>
    <w:tbl>
      <w:tblPr>
        <w:tblW w:w="93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989"/>
        <w:gridCol w:w="270"/>
        <w:gridCol w:w="1079"/>
        <w:gridCol w:w="270"/>
        <w:gridCol w:w="899"/>
        <w:gridCol w:w="270"/>
        <w:gridCol w:w="989"/>
      </w:tblGrid>
      <w:tr w:rsidR="00660596" w:rsidRPr="007659D0" w14:paraId="65233938" w14:textId="77777777" w:rsidTr="009E5A2E">
        <w:trPr>
          <w:tblHeader/>
        </w:trPr>
        <w:tc>
          <w:tcPr>
            <w:tcW w:w="4588" w:type="dxa"/>
            <w:shd w:val="clear" w:color="auto" w:fill="auto"/>
          </w:tcPr>
          <w:p w14:paraId="338E4294" w14:textId="77777777" w:rsidR="00044A13" w:rsidRPr="007659D0" w:rsidRDefault="00044A13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66" w:type="dxa"/>
            <w:gridSpan w:val="7"/>
          </w:tcPr>
          <w:p w14:paraId="739CE5A7" w14:textId="721E42D6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</w:t>
            </w:r>
            <w:r w:rsidR="00D216BF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ินเฉพาะกิจการ</w:t>
            </w:r>
          </w:p>
        </w:tc>
      </w:tr>
      <w:tr w:rsidR="00660596" w:rsidRPr="007659D0" w14:paraId="1261FE4B" w14:textId="77777777" w:rsidTr="009E5A2E">
        <w:trPr>
          <w:tblHeader/>
        </w:trPr>
        <w:tc>
          <w:tcPr>
            <w:tcW w:w="4588" w:type="dxa"/>
            <w:shd w:val="clear" w:color="auto" w:fill="auto"/>
          </w:tcPr>
          <w:p w14:paraId="1356F56F" w14:textId="77777777" w:rsidR="00044A13" w:rsidRPr="007659D0" w:rsidRDefault="00044A1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</w:tcPr>
          <w:p w14:paraId="0A125FDF" w14:textId="3DA95B9F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</w:t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DF4987E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2B8B199A" w14:textId="40DBEB2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</w:t>
            </w:r>
            <w:r w:rsidR="001C4702"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</w:p>
        </w:tc>
      </w:tr>
      <w:tr w:rsidR="00660596" w:rsidRPr="007659D0" w14:paraId="3763E39F" w14:textId="77777777" w:rsidTr="009E5A2E">
        <w:trPr>
          <w:tblHeader/>
        </w:trPr>
        <w:tc>
          <w:tcPr>
            <w:tcW w:w="4588" w:type="dxa"/>
            <w:shd w:val="clear" w:color="auto" w:fill="auto"/>
          </w:tcPr>
          <w:p w14:paraId="54653273" w14:textId="77777777" w:rsidR="00044A13" w:rsidRPr="007659D0" w:rsidRDefault="00044A1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94D5040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0C855C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964F9A9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51CA76B3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5F38949B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8A9E783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899" w:type="dxa"/>
          </w:tcPr>
          <w:p w14:paraId="492340F7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801C4B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5CA5DEA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0F81865E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770C8C00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4702" w:rsidRPr="007659D0" w14:paraId="00A5C292" w14:textId="77777777" w:rsidTr="009E5A2E">
        <w:tc>
          <w:tcPr>
            <w:tcW w:w="4588" w:type="dxa"/>
            <w:shd w:val="clear" w:color="auto" w:fill="auto"/>
          </w:tcPr>
          <w:p w14:paraId="0E201BEA" w14:textId="77777777" w:rsidR="001C4702" w:rsidRPr="007659D0" w:rsidRDefault="001C4702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9" w:type="dxa"/>
          </w:tcPr>
          <w:p w14:paraId="00DB88A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15007A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DBFEB17" w14:textId="7A3F189A" w:rsidR="001C4702" w:rsidRPr="007659D0" w:rsidRDefault="0019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B583F" w:rsidRPr="007659D0">
              <w:rPr>
                <w:rFonts w:asciiTheme="majorBidi" w:hAnsiTheme="majorBidi" w:cstheme="majorBidi"/>
                <w:sz w:val="30"/>
                <w:szCs w:val="30"/>
              </w:rPr>
              <w:t>,242</w:t>
            </w:r>
          </w:p>
        </w:tc>
        <w:tc>
          <w:tcPr>
            <w:tcW w:w="270" w:type="dxa"/>
          </w:tcPr>
          <w:p w14:paraId="66AA9B1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A0DC39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14AF5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D96E395" w14:textId="4123C9BC" w:rsidR="001C4702" w:rsidRPr="007659D0" w:rsidRDefault="001C47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32,236</w:t>
            </w:r>
          </w:p>
        </w:tc>
      </w:tr>
      <w:tr w:rsidR="001C4702" w:rsidRPr="007659D0" w14:paraId="403B3958" w14:textId="77777777" w:rsidTr="009E5A2E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225FCAE" w14:textId="39336DE5" w:rsidR="001C4702" w:rsidRPr="007659D0" w:rsidRDefault="001C4702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tcBorders>
              <w:bottom w:val="nil"/>
            </w:tcBorders>
          </w:tcPr>
          <w:p w14:paraId="365B8E68" w14:textId="6F3E751E" w:rsidR="001C4702" w:rsidRPr="007659D0" w:rsidRDefault="001924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173001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nil"/>
            </w:tcBorders>
          </w:tcPr>
          <w:p w14:paraId="63D6C000" w14:textId="012044FE" w:rsidR="001C4702" w:rsidRPr="007659D0" w:rsidRDefault="0019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B583F" w:rsidRPr="007659D0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70" w:type="dxa"/>
            <w:tcBorders>
              <w:bottom w:val="nil"/>
            </w:tcBorders>
          </w:tcPr>
          <w:p w14:paraId="4090BDC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14:paraId="0BCE60B4" w14:textId="17A00C49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7609D34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nil"/>
            </w:tcBorders>
          </w:tcPr>
          <w:p w14:paraId="207B9621" w14:textId="20DC5027" w:rsidR="001C4702" w:rsidRPr="007659D0" w:rsidRDefault="001C47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</w:tr>
      <w:tr w:rsidR="001C4702" w:rsidRPr="007659D0" w14:paraId="2D1F889A" w14:textId="77777777" w:rsidTr="009E5A2E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B13B824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tcBorders>
              <w:bottom w:val="nil"/>
            </w:tcBorders>
          </w:tcPr>
          <w:p w14:paraId="7E8C0861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2A6021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DB6CB99" w14:textId="361B94F6" w:rsidR="001C4702" w:rsidRPr="007659D0" w:rsidRDefault="0072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8B583F" w:rsidRPr="007659D0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8AD7EDB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14:paraId="22E85BF8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1D0CB7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407D973B" w14:textId="58073E29" w:rsidR="001C4702" w:rsidRPr="007659D0" w:rsidRDefault="001C47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(7,579)</w:t>
            </w:r>
          </w:p>
        </w:tc>
      </w:tr>
      <w:tr w:rsidR="001C4702" w:rsidRPr="007659D0" w14:paraId="2EA58278" w14:textId="77777777" w:rsidTr="009E5A2E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2DC85171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89" w:type="dxa"/>
            <w:tcBorders>
              <w:bottom w:val="nil"/>
            </w:tcBorders>
          </w:tcPr>
          <w:p w14:paraId="78E9193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784F09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F7CC4D8" w14:textId="33153BB6" w:rsidR="001C4702" w:rsidRPr="007659D0" w:rsidRDefault="0072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70" w:type="dxa"/>
            <w:tcBorders>
              <w:bottom w:val="nil"/>
            </w:tcBorders>
          </w:tcPr>
          <w:p w14:paraId="10984B45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14:paraId="3D8C3D6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1C801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086BE7BA" w14:textId="7D441A6E" w:rsidR="001C4702" w:rsidRPr="007659D0" w:rsidRDefault="001C47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1C4702" w:rsidRPr="007659D0" w14:paraId="1AF020BD" w14:textId="77777777" w:rsidTr="009E5A2E">
        <w:tc>
          <w:tcPr>
            <w:tcW w:w="4588" w:type="dxa"/>
            <w:tcBorders>
              <w:top w:val="nil"/>
              <w:bottom w:val="nil"/>
            </w:tcBorders>
            <w:shd w:val="clear" w:color="auto" w:fill="auto"/>
          </w:tcPr>
          <w:p w14:paraId="1E8AFC67" w14:textId="77777777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5501C7D8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C8DCC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39B8AD44" w14:textId="1A6744E2" w:rsidR="001C4702" w:rsidRPr="007659D0" w:rsidRDefault="008B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DBE19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1A6A6088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0612DA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A0E200B" w14:textId="599FB840" w:rsidR="001C4702" w:rsidRPr="007659D0" w:rsidRDefault="001C47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1C4702" w:rsidRPr="007659D0" w14:paraId="41C4F752" w14:textId="77777777" w:rsidTr="009E5A2E">
        <w:tc>
          <w:tcPr>
            <w:tcW w:w="4588" w:type="dxa"/>
            <w:tcBorders>
              <w:top w:val="nil"/>
            </w:tcBorders>
            <w:shd w:val="clear" w:color="auto" w:fill="auto"/>
          </w:tcPr>
          <w:p w14:paraId="0924A4DE" w14:textId="29047E0B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89" w:type="dxa"/>
            <w:tcBorders>
              <w:top w:val="nil"/>
            </w:tcBorders>
          </w:tcPr>
          <w:p w14:paraId="5DD58095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B2CD36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00777ED7" w14:textId="4CCBDE4F" w:rsidR="001C4702" w:rsidRPr="007659D0" w:rsidRDefault="0072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349B901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</w:tcPr>
          <w:p w14:paraId="3E4B060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31FA89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14:paraId="170BFBBB" w14:textId="58DAE1EA" w:rsidR="001C4702" w:rsidRPr="007659D0" w:rsidRDefault="001C47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1C4702" w:rsidRPr="007659D0" w14:paraId="65111BF8" w14:textId="77777777" w:rsidTr="009E5A2E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C50DC15" w14:textId="5854059A" w:rsidR="001C4702" w:rsidRPr="007659D0" w:rsidRDefault="001C47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9" w:type="dxa"/>
            <w:tcBorders>
              <w:bottom w:val="nil"/>
            </w:tcBorders>
          </w:tcPr>
          <w:p w14:paraId="0517DC9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7525FF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41C6094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3FB5DA" w14:textId="5AE2DCAB" w:rsidR="00724FE6" w:rsidRPr="007659D0" w:rsidRDefault="0017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8B583F" w:rsidRPr="007659D0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</w:tcPr>
          <w:p w14:paraId="43303CB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14:paraId="2C9728FB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0BE480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53BEDC33" w14:textId="77777777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0FEF0" w14:textId="5C1280C5" w:rsidR="001C4702" w:rsidRPr="007659D0" w:rsidRDefault="001C470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724FE6" w:rsidRPr="007659D0" w14:paraId="5BFB91F7" w14:textId="77777777" w:rsidTr="009E5A2E">
        <w:tc>
          <w:tcPr>
            <w:tcW w:w="4588" w:type="dxa"/>
            <w:tcBorders>
              <w:top w:val="nil"/>
              <w:bottom w:val="nil"/>
            </w:tcBorders>
            <w:shd w:val="clear" w:color="auto" w:fill="auto"/>
          </w:tcPr>
          <w:p w14:paraId="54772990" w14:textId="501C5054" w:rsidR="00724FE6" w:rsidRPr="007659D0" w:rsidRDefault="00724FE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A8252D9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1515B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18AFA15" w14:textId="3ED3F12A" w:rsidR="00724FE6" w:rsidRPr="007659D0" w:rsidRDefault="0017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D25E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769B38B6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B92C8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19AD573" w14:textId="3BB754B6" w:rsidR="00724FE6" w:rsidRPr="007659D0" w:rsidRDefault="00724FE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FE6" w:rsidRPr="007659D0" w14:paraId="1F914673" w14:textId="77777777" w:rsidTr="007D2605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9CC98E6" w14:textId="77777777" w:rsidR="00724FE6" w:rsidRPr="007659D0" w:rsidRDefault="00724FE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2B185" w14:textId="75311176" w:rsidR="00724FE6" w:rsidRPr="007659D0" w:rsidRDefault="002D10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6.10</w:t>
            </w:r>
          </w:p>
        </w:tc>
        <w:tc>
          <w:tcPr>
            <w:tcW w:w="270" w:type="dxa"/>
            <w:tcBorders>
              <w:bottom w:val="nil"/>
            </w:tcBorders>
          </w:tcPr>
          <w:p w14:paraId="1D310439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C7BCE6D" w14:textId="09196EB8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464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1,357</w:t>
            </w:r>
          </w:p>
        </w:tc>
        <w:tc>
          <w:tcPr>
            <w:tcW w:w="270" w:type="dxa"/>
            <w:tcBorders>
              <w:bottom w:val="nil"/>
            </w:tcBorders>
          </w:tcPr>
          <w:p w14:paraId="34AB35FE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74317A2" w14:textId="373123FD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70" w:type="dxa"/>
            <w:tcBorders>
              <w:bottom w:val="nil"/>
            </w:tcBorders>
          </w:tcPr>
          <w:p w14:paraId="53EE6AD5" w14:textId="77777777" w:rsidR="00724FE6" w:rsidRPr="007659D0" w:rsidRDefault="00724FE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C854411" w14:textId="3CC482C5" w:rsidR="00724FE6" w:rsidRPr="007659D0" w:rsidRDefault="00724FE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179</w:t>
            </w:r>
          </w:p>
        </w:tc>
      </w:tr>
    </w:tbl>
    <w:p w14:paraId="10F4A830" w14:textId="77777777" w:rsidR="009E5A2E" w:rsidRPr="001D5866" w:rsidRDefault="009E5A2E">
      <w:pPr>
        <w:rPr>
          <w:sz w:val="32"/>
          <w:szCs w:val="3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540"/>
        <w:gridCol w:w="989"/>
        <w:gridCol w:w="270"/>
        <w:gridCol w:w="989"/>
        <w:gridCol w:w="270"/>
        <w:gridCol w:w="1079"/>
        <w:gridCol w:w="243"/>
        <w:gridCol w:w="1016"/>
        <w:gridCol w:w="6"/>
      </w:tblGrid>
      <w:tr w:rsidR="002D3F82" w:rsidRPr="007659D0" w14:paraId="0083F29C" w14:textId="77777777" w:rsidTr="009E5A2E">
        <w:trPr>
          <w:gridAfter w:val="1"/>
          <w:wAfter w:w="6" w:type="dxa"/>
          <w:trHeight w:val="139"/>
          <w:tblHeader/>
        </w:trPr>
        <w:tc>
          <w:tcPr>
            <w:tcW w:w="3958" w:type="dxa"/>
          </w:tcPr>
          <w:p w14:paraId="20F9D706" w14:textId="6C4EFB0B" w:rsidR="002D3F82" w:rsidRPr="007659D0" w:rsidRDefault="002D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" w:type="dxa"/>
          </w:tcPr>
          <w:p w14:paraId="2BBAB209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6" w:type="dxa"/>
            <w:gridSpan w:val="7"/>
            <w:vAlign w:val="bottom"/>
          </w:tcPr>
          <w:p w14:paraId="344CC73B" w14:textId="43D3A716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3BB2" w:rsidRPr="007659D0" w14:paraId="1E0AF37D" w14:textId="77777777" w:rsidTr="009E5A2E">
        <w:trPr>
          <w:trHeight w:val="139"/>
          <w:tblHeader/>
        </w:trPr>
        <w:tc>
          <w:tcPr>
            <w:tcW w:w="3958" w:type="dxa"/>
          </w:tcPr>
          <w:p w14:paraId="60FF0BC8" w14:textId="2D01C6F7" w:rsidR="00633BB2" w:rsidRPr="007659D0" w:rsidRDefault="00633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40" w:type="dxa"/>
          </w:tcPr>
          <w:p w14:paraId="3373F1F1" w14:textId="77777777" w:rsidR="00633BB2" w:rsidRPr="007659D0" w:rsidRDefault="0063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02157A47" w14:textId="77777777" w:rsidR="00633BB2" w:rsidRPr="007659D0" w:rsidRDefault="0063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00B376" w14:textId="77777777" w:rsidR="00633BB2" w:rsidRPr="007659D0" w:rsidRDefault="0063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  <w:vAlign w:val="bottom"/>
          </w:tcPr>
          <w:p w14:paraId="7B844EF5" w14:textId="6C41CDBC" w:rsidR="00633BB2" w:rsidRPr="007659D0" w:rsidRDefault="0063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="000D0509"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65" w:type="dxa"/>
            <w:gridSpan w:val="3"/>
            <w:vAlign w:val="bottom"/>
          </w:tcPr>
          <w:p w14:paraId="6EF17C26" w14:textId="48157DB4" w:rsidR="00633BB2" w:rsidRPr="007659D0" w:rsidRDefault="0063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2D3F82" w:rsidRPr="007659D0" w14:paraId="68BD84B6" w14:textId="77777777" w:rsidTr="009E5A2E">
        <w:trPr>
          <w:trHeight w:val="139"/>
          <w:tblHeader/>
        </w:trPr>
        <w:tc>
          <w:tcPr>
            <w:tcW w:w="3958" w:type="dxa"/>
            <w:vAlign w:val="bottom"/>
          </w:tcPr>
          <w:p w14:paraId="252BC5FF" w14:textId="77777777" w:rsidR="002D3F82" w:rsidRPr="007659D0" w:rsidRDefault="002D3F82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09517CA2" w14:textId="5956537C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627025C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1923D0A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3C9CA0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51607F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EFAEB8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C0EA6BB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77EB0AC6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F09424C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1411487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D3F82" w:rsidRPr="007659D0" w14:paraId="3478F412" w14:textId="77777777" w:rsidTr="009E5A2E">
        <w:trPr>
          <w:gridAfter w:val="1"/>
          <w:wAfter w:w="6" w:type="dxa"/>
          <w:trHeight w:val="139"/>
          <w:tblHeader/>
        </w:trPr>
        <w:tc>
          <w:tcPr>
            <w:tcW w:w="3958" w:type="dxa"/>
          </w:tcPr>
          <w:p w14:paraId="49993C1E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6A42A5C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56" w:type="dxa"/>
            <w:gridSpan w:val="7"/>
          </w:tcPr>
          <w:p w14:paraId="32F9CEA2" w14:textId="19444D1C" w:rsidR="002D3F82" w:rsidRPr="007659D0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3F82" w:rsidRPr="007659D0" w14:paraId="00F97A4B" w14:textId="77777777" w:rsidTr="009E5A2E">
        <w:trPr>
          <w:gridAfter w:val="1"/>
          <w:wAfter w:w="6" w:type="dxa"/>
          <w:cantSplit/>
          <w:trHeight w:val="139"/>
        </w:trPr>
        <w:tc>
          <w:tcPr>
            <w:tcW w:w="3958" w:type="dxa"/>
          </w:tcPr>
          <w:p w14:paraId="1F381A80" w14:textId="4D064186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F52F30"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40" w:type="dxa"/>
          </w:tcPr>
          <w:p w14:paraId="465D70AC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56" w:type="dxa"/>
            <w:gridSpan w:val="7"/>
          </w:tcPr>
          <w:p w14:paraId="09B85DF7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D3F82" w:rsidRPr="007659D0" w14:paraId="466C186F" w14:textId="77777777" w:rsidTr="009E5A2E">
        <w:trPr>
          <w:cantSplit/>
          <w:trHeight w:val="139"/>
        </w:trPr>
        <w:tc>
          <w:tcPr>
            <w:tcW w:w="3958" w:type="dxa"/>
          </w:tcPr>
          <w:p w14:paraId="7DD52D24" w14:textId="77777777" w:rsidR="002D3F82" w:rsidRPr="007659D0" w:rsidRDefault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7631AA1F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A587027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382F9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6547F7F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ABFA56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5AAF8EDB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DCF5E81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</w:tcPr>
          <w:p w14:paraId="176986FB" w14:textId="77777777" w:rsidR="002D3F82" w:rsidRPr="007659D0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F472A1" w:rsidRPr="007659D0" w14:paraId="0C699D45" w14:textId="77777777" w:rsidTr="009E5A2E">
        <w:trPr>
          <w:cantSplit/>
          <w:trHeight w:val="139"/>
        </w:trPr>
        <w:tc>
          <w:tcPr>
            <w:tcW w:w="3958" w:type="dxa"/>
          </w:tcPr>
          <w:p w14:paraId="5690F79B" w14:textId="38DB90A4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1277EA6D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D690768" w14:textId="4DCA13CE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2,136 </w:t>
            </w:r>
          </w:p>
        </w:tc>
        <w:tc>
          <w:tcPr>
            <w:tcW w:w="270" w:type="dxa"/>
            <w:vAlign w:val="bottom"/>
          </w:tcPr>
          <w:p w14:paraId="614DCFE9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12E0127" w14:textId="20CBFC05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(1,521)</w:t>
            </w:r>
          </w:p>
        </w:tc>
        <w:tc>
          <w:tcPr>
            <w:tcW w:w="270" w:type="dxa"/>
            <w:vAlign w:val="bottom"/>
          </w:tcPr>
          <w:p w14:paraId="5CEEF109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5A1C521" w14:textId="1FD0063B" w:rsidR="00F472A1" w:rsidRPr="007659D0" w:rsidRDefault="00F472A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8FEAD30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</w:tcPr>
          <w:p w14:paraId="2D46B3B9" w14:textId="491D1EAD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615</w:t>
            </w:r>
          </w:p>
        </w:tc>
      </w:tr>
      <w:tr w:rsidR="00F472A1" w:rsidRPr="007659D0" w14:paraId="7C80AE1D" w14:textId="77777777" w:rsidTr="009E5A2E">
        <w:trPr>
          <w:cantSplit/>
          <w:trHeight w:val="139"/>
        </w:trPr>
        <w:tc>
          <w:tcPr>
            <w:tcW w:w="3958" w:type="dxa"/>
          </w:tcPr>
          <w:p w14:paraId="69E9DC6A" w14:textId="49B6384E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540" w:type="dxa"/>
          </w:tcPr>
          <w:p w14:paraId="4BB9C0FF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302DE575" w14:textId="5C66AB36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1,875 </w:t>
            </w:r>
          </w:p>
        </w:tc>
        <w:tc>
          <w:tcPr>
            <w:tcW w:w="270" w:type="dxa"/>
            <w:vAlign w:val="bottom"/>
          </w:tcPr>
          <w:p w14:paraId="6BC885C7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6C1200D" w14:textId="14E704D9" w:rsidR="00F472A1" w:rsidRPr="007659D0" w:rsidRDefault="005F3FF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39F756D5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0CB077D" w14:textId="0A8BCF9E" w:rsidR="00F472A1" w:rsidRPr="007659D0" w:rsidRDefault="00F472A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B13399E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</w:tcPr>
          <w:p w14:paraId="6B96351E" w14:textId="7C7DAAE6" w:rsidR="00F472A1" w:rsidRPr="007659D0" w:rsidRDefault="005F3FF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1,904</w:t>
            </w:r>
          </w:p>
        </w:tc>
      </w:tr>
      <w:tr w:rsidR="00F472A1" w:rsidRPr="007659D0" w14:paraId="13F5F26D" w14:textId="77777777" w:rsidTr="009E5A2E">
        <w:trPr>
          <w:cantSplit/>
          <w:trHeight w:val="139"/>
        </w:trPr>
        <w:tc>
          <w:tcPr>
            <w:tcW w:w="3958" w:type="dxa"/>
          </w:tcPr>
          <w:p w14:paraId="6B2E09C8" w14:textId="0E482D27" w:rsidR="00F472A1" w:rsidRPr="007659D0" w:rsidRDefault="00F472A1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>ประมาณการ</w:t>
            </w:r>
            <w:r w:rsidR="00716B5D">
              <w:rPr>
                <w:rFonts w:asciiTheme="majorHAnsi" w:hAnsiTheme="majorHAnsi" w:hint="cs"/>
                <w:sz w:val="30"/>
                <w:szCs w:val="30"/>
                <w:cs/>
                <w:lang w:bidi="th-TH"/>
              </w:rPr>
              <w:t>หนี้สินอื่นๆ</w:t>
            </w:r>
          </w:p>
        </w:tc>
        <w:tc>
          <w:tcPr>
            <w:tcW w:w="540" w:type="dxa"/>
          </w:tcPr>
          <w:p w14:paraId="6E2D0419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00328F2" w14:textId="69C32D9A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1,606</w:t>
            </w:r>
          </w:p>
        </w:tc>
        <w:tc>
          <w:tcPr>
            <w:tcW w:w="270" w:type="dxa"/>
            <w:vAlign w:val="bottom"/>
          </w:tcPr>
          <w:p w14:paraId="24469B1E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3B98126" w14:textId="6410B96D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70" w:type="dxa"/>
            <w:vAlign w:val="bottom"/>
          </w:tcPr>
          <w:p w14:paraId="3E9C71EF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2CBC394" w14:textId="30A88D22" w:rsidR="00F472A1" w:rsidRPr="007659D0" w:rsidRDefault="00F472A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101B1F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4ED7032" w14:textId="4A0E46A5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1,596</w:t>
            </w:r>
          </w:p>
        </w:tc>
      </w:tr>
      <w:tr w:rsidR="00F472A1" w:rsidRPr="007659D0" w14:paraId="08286850" w14:textId="77777777" w:rsidTr="009E5A2E">
        <w:trPr>
          <w:cantSplit/>
          <w:trHeight w:val="348"/>
        </w:trPr>
        <w:tc>
          <w:tcPr>
            <w:tcW w:w="3958" w:type="dxa"/>
          </w:tcPr>
          <w:p w14:paraId="5D620548" w14:textId="214BB246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40" w:type="dxa"/>
          </w:tcPr>
          <w:p w14:paraId="14717227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F34F139" w14:textId="7FB957DD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2,909</w:t>
            </w:r>
          </w:p>
        </w:tc>
        <w:tc>
          <w:tcPr>
            <w:tcW w:w="270" w:type="dxa"/>
            <w:vAlign w:val="bottom"/>
          </w:tcPr>
          <w:p w14:paraId="0D16F43F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4A4D4E0" w14:textId="500AE886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(694)</w:t>
            </w:r>
          </w:p>
        </w:tc>
        <w:tc>
          <w:tcPr>
            <w:tcW w:w="270" w:type="dxa"/>
            <w:vAlign w:val="bottom"/>
          </w:tcPr>
          <w:p w14:paraId="028773DD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1749AA3" w14:textId="4D87461A" w:rsidR="00F472A1" w:rsidRPr="007659D0" w:rsidRDefault="00F472A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(350)</w:t>
            </w:r>
          </w:p>
        </w:tc>
        <w:tc>
          <w:tcPr>
            <w:tcW w:w="243" w:type="dxa"/>
            <w:vAlign w:val="bottom"/>
          </w:tcPr>
          <w:p w14:paraId="45957982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26357B5" w14:textId="1A32894A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1,865</w:t>
            </w:r>
          </w:p>
        </w:tc>
      </w:tr>
      <w:tr w:rsidR="00F472A1" w:rsidRPr="007659D0" w14:paraId="360088ED" w14:textId="77777777" w:rsidTr="009E5A2E">
        <w:trPr>
          <w:cantSplit/>
          <w:trHeight w:val="334"/>
        </w:trPr>
        <w:tc>
          <w:tcPr>
            <w:tcW w:w="3958" w:type="dxa"/>
          </w:tcPr>
          <w:p w14:paraId="636538E0" w14:textId="77777777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D43C78F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4B9F26" w14:textId="046CC136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8,526</w:t>
            </w:r>
          </w:p>
        </w:tc>
        <w:tc>
          <w:tcPr>
            <w:tcW w:w="270" w:type="dxa"/>
            <w:vAlign w:val="bottom"/>
          </w:tcPr>
          <w:p w14:paraId="2C256BB8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22F83" w14:textId="7B01816C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</w:t>
            </w:r>
            <w:r w:rsidR="00A7404E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,196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3057AE0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A563" w14:textId="3F9DB25A" w:rsidR="00F472A1" w:rsidRPr="007659D0" w:rsidRDefault="00F472A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(350)</w:t>
            </w:r>
          </w:p>
        </w:tc>
        <w:tc>
          <w:tcPr>
            <w:tcW w:w="243" w:type="dxa"/>
            <w:vAlign w:val="bottom"/>
          </w:tcPr>
          <w:p w14:paraId="02872823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161B7267" w14:textId="39875193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5,9</w:t>
            </w:r>
            <w:r w:rsidR="00A7404E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</w:t>
            </w:r>
          </w:p>
        </w:tc>
      </w:tr>
      <w:tr w:rsidR="00F472A1" w:rsidRPr="007659D0" w14:paraId="00B72F08" w14:textId="77777777" w:rsidTr="001D5866">
        <w:trPr>
          <w:cantSplit/>
          <w:trHeight w:val="188"/>
        </w:trPr>
        <w:tc>
          <w:tcPr>
            <w:tcW w:w="3958" w:type="dxa"/>
          </w:tcPr>
          <w:p w14:paraId="4D91BCB8" w14:textId="77777777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B01C9C4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3EA645C3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F1080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1B8BCFE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227B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932AA18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4BA65D6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6DE18BA5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E4921" w:rsidRPr="007659D0" w14:paraId="29EAF143" w14:textId="77777777" w:rsidTr="001D5866">
        <w:trPr>
          <w:cantSplit/>
          <w:trHeight w:val="188"/>
        </w:trPr>
        <w:tc>
          <w:tcPr>
            <w:tcW w:w="3958" w:type="dxa"/>
          </w:tcPr>
          <w:p w14:paraId="41B9B5F8" w14:textId="77777777" w:rsidR="00DE4921" w:rsidRPr="007659D0" w:rsidRDefault="00DE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C86B9B2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78EA9E6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893EE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4EFCDDA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90D79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469661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B03BC4B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295B2D70" w14:textId="77777777" w:rsidR="00DE4921" w:rsidRPr="007659D0" w:rsidRDefault="00DE492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472A1" w:rsidRPr="007659D0" w14:paraId="0377050D" w14:textId="77777777" w:rsidTr="009E5A2E">
        <w:trPr>
          <w:cantSplit/>
          <w:trHeight w:val="334"/>
        </w:trPr>
        <w:tc>
          <w:tcPr>
            <w:tcW w:w="3958" w:type="dxa"/>
          </w:tcPr>
          <w:p w14:paraId="0E940393" w14:textId="77777777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F59E4AF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6A70174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F8247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265AE0B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2A414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8ED6311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060F200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6230C15D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472A1" w:rsidRPr="007659D0" w14:paraId="54FC5427" w14:textId="77777777" w:rsidTr="009E5A2E">
        <w:trPr>
          <w:cantSplit/>
          <w:trHeight w:val="334"/>
        </w:trPr>
        <w:tc>
          <w:tcPr>
            <w:tcW w:w="3958" w:type="dxa"/>
          </w:tcPr>
          <w:p w14:paraId="0809654B" w14:textId="0405F543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6B7FB01B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C93EF0D" w14:textId="0FEFB4C7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(84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2468748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6C0D2E4" w14:textId="4F39FF8D" w:rsidR="00F472A1" w:rsidRPr="007659D0" w:rsidRDefault="00574A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7E672082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5571775" w14:textId="4AD9E1F0" w:rsidR="00F472A1" w:rsidRPr="007659D0" w:rsidRDefault="00574A7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E0CACDA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7500C7F" w14:textId="73E52E91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(228)</w:t>
            </w:r>
          </w:p>
        </w:tc>
      </w:tr>
      <w:tr w:rsidR="00F472A1" w:rsidRPr="007659D0" w14:paraId="380E2723" w14:textId="77777777" w:rsidTr="009E5A2E">
        <w:trPr>
          <w:cantSplit/>
        </w:trPr>
        <w:tc>
          <w:tcPr>
            <w:tcW w:w="3958" w:type="dxa"/>
          </w:tcPr>
          <w:p w14:paraId="635ABAF5" w14:textId="77777777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AC333A1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06D2D" w14:textId="11F9EAA7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(84</w:t>
            </w:r>
            <w:r w:rsidR="00600C6C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E8907FA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3D73D" w14:textId="7F0DAE05" w:rsidR="00F472A1" w:rsidRPr="007659D0" w:rsidRDefault="00574A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60651BB2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46205" w14:textId="23BD9239" w:rsidR="00F472A1" w:rsidRPr="007659D0" w:rsidRDefault="00574A7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8C7CE25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C4ACC" w14:textId="0AAC99D5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(228)</w:t>
            </w:r>
          </w:p>
        </w:tc>
      </w:tr>
      <w:tr w:rsidR="00F472A1" w:rsidRPr="006E2AF8" w14:paraId="3D293F59" w14:textId="77777777" w:rsidTr="009E5A2E">
        <w:trPr>
          <w:cantSplit/>
        </w:trPr>
        <w:tc>
          <w:tcPr>
            <w:tcW w:w="3958" w:type="dxa"/>
          </w:tcPr>
          <w:p w14:paraId="120037F1" w14:textId="77777777" w:rsidR="00F472A1" w:rsidRPr="001D5866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2D6EE44E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12395051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CAEDF2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317316E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D044F7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FF2A93F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CBC7773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vAlign w:val="bottom"/>
          </w:tcPr>
          <w:p w14:paraId="153F6C45" w14:textId="77777777" w:rsidR="00F472A1" w:rsidRPr="001D5866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</w:tr>
      <w:tr w:rsidR="00F472A1" w:rsidRPr="007659D0" w14:paraId="745741FB" w14:textId="77777777" w:rsidTr="009E5A2E">
        <w:trPr>
          <w:cantSplit/>
        </w:trPr>
        <w:tc>
          <w:tcPr>
            <w:tcW w:w="3958" w:type="dxa"/>
          </w:tcPr>
          <w:p w14:paraId="72702095" w14:textId="77777777" w:rsidR="00F472A1" w:rsidRPr="007659D0" w:rsidRDefault="00F4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529ED982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330B20ED" w14:textId="5C74C321" w:rsidR="00F472A1" w:rsidRPr="007659D0" w:rsidRDefault="00F472A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7,684</w:t>
            </w:r>
          </w:p>
        </w:tc>
        <w:tc>
          <w:tcPr>
            <w:tcW w:w="270" w:type="dxa"/>
            <w:vAlign w:val="bottom"/>
          </w:tcPr>
          <w:p w14:paraId="4CFAEFA0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51C7AA8F" w14:textId="13F0F8EB" w:rsidR="00F472A1" w:rsidRPr="007659D0" w:rsidRDefault="00EC52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(1,582</w:t>
            </w:r>
            <w:r w:rsidR="00574A79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E71D31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457DA90" w14:textId="11246540" w:rsidR="00F472A1" w:rsidRPr="007659D0" w:rsidRDefault="00574A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(350)</w:t>
            </w:r>
          </w:p>
        </w:tc>
        <w:tc>
          <w:tcPr>
            <w:tcW w:w="243" w:type="dxa"/>
            <w:vAlign w:val="bottom"/>
          </w:tcPr>
          <w:p w14:paraId="4431EA75" w14:textId="77777777" w:rsidR="00F472A1" w:rsidRPr="007659D0" w:rsidRDefault="00F472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vAlign w:val="bottom"/>
          </w:tcPr>
          <w:p w14:paraId="49FC6FBB" w14:textId="0AC129B6" w:rsidR="00F472A1" w:rsidRPr="007659D0" w:rsidRDefault="00F472A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5,7</w:t>
            </w:r>
            <w:r w:rsidR="0020630C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52</w:t>
            </w:r>
          </w:p>
        </w:tc>
      </w:tr>
    </w:tbl>
    <w:p w14:paraId="4F81A542" w14:textId="4C2BBED2" w:rsidR="00F52F30" w:rsidRPr="007659D0" w:rsidRDefault="00F52F30"/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40"/>
        <w:gridCol w:w="990"/>
        <w:gridCol w:w="270"/>
        <w:gridCol w:w="990"/>
        <w:gridCol w:w="270"/>
        <w:gridCol w:w="1080"/>
        <w:gridCol w:w="243"/>
        <w:gridCol w:w="1017"/>
        <w:gridCol w:w="6"/>
      </w:tblGrid>
      <w:tr w:rsidR="00F52F30" w:rsidRPr="007659D0" w14:paraId="0780E7BB" w14:textId="77777777" w:rsidTr="00F52F30">
        <w:trPr>
          <w:gridAfter w:val="1"/>
          <w:wAfter w:w="6" w:type="dxa"/>
          <w:trHeight w:val="139"/>
        </w:trPr>
        <w:tc>
          <w:tcPr>
            <w:tcW w:w="3960" w:type="dxa"/>
          </w:tcPr>
          <w:p w14:paraId="0C5AD6AD" w14:textId="043A66AD" w:rsidR="00F52F30" w:rsidRPr="007659D0" w:rsidRDefault="00F52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" w:type="dxa"/>
          </w:tcPr>
          <w:p w14:paraId="13EA55A2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FE3F6D4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2F30" w:rsidRPr="007659D0" w14:paraId="1D68DB6D" w14:textId="77777777" w:rsidTr="00F52F30">
        <w:trPr>
          <w:trHeight w:val="139"/>
        </w:trPr>
        <w:tc>
          <w:tcPr>
            <w:tcW w:w="3960" w:type="dxa"/>
          </w:tcPr>
          <w:p w14:paraId="774693B3" w14:textId="77777777" w:rsidR="00F52F30" w:rsidRPr="007659D0" w:rsidRDefault="00F52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40" w:type="dxa"/>
          </w:tcPr>
          <w:p w14:paraId="699D1EA7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BADEAC6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147C4D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EF19607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66" w:type="dxa"/>
            <w:gridSpan w:val="3"/>
            <w:vAlign w:val="bottom"/>
          </w:tcPr>
          <w:p w14:paraId="05154E48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F52F30" w:rsidRPr="007659D0" w14:paraId="2DC0C368" w14:textId="77777777" w:rsidTr="00F52F30">
        <w:trPr>
          <w:trHeight w:val="139"/>
        </w:trPr>
        <w:tc>
          <w:tcPr>
            <w:tcW w:w="3960" w:type="dxa"/>
            <w:vAlign w:val="bottom"/>
          </w:tcPr>
          <w:p w14:paraId="5AB6B212" w14:textId="77777777" w:rsidR="00F52F30" w:rsidRPr="007659D0" w:rsidRDefault="00F52F3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DDA55B3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1682DA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A6C254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67A0840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9B6348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3C8783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279BEF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3195F684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11F05DC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E30B5F0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52F30" w:rsidRPr="007659D0" w14:paraId="784F5FFC" w14:textId="77777777" w:rsidTr="00F52F30">
        <w:trPr>
          <w:gridAfter w:val="1"/>
          <w:wAfter w:w="6" w:type="dxa"/>
          <w:trHeight w:val="139"/>
        </w:trPr>
        <w:tc>
          <w:tcPr>
            <w:tcW w:w="3960" w:type="dxa"/>
          </w:tcPr>
          <w:p w14:paraId="57153323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357B50E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36C9D72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52F30" w:rsidRPr="007659D0" w14:paraId="0854D37C" w14:textId="77777777" w:rsidTr="00F52F30">
        <w:trPr>
          <w:gridAfter w:val="1"/>
          <w:wAfter w:w="6" w:type="dxa"/>
          <w:cantSplit/>
          <w:trHeight w:val="139"/>
        </w:trPr>
        <w:tc>
          <w:tcPr>
            <w:tcW w:w="3960" w:type="dxa"/>
          </w:tcPr>
          <w:p w14:paraId="18223392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7321269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59D2D57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2F30" w:rsidRPr="007659D0" w14:paraId="4EC5A742" w14:textId="77777777" w:rsidTr="00F52F30">
        <w:trPr>
          <w:cantSplit/>
          <w:trHeight w:val="139"/>
        </w:trPr>
        <w:tc>
          <w:tcPr>
            <w:tcW w:w="3960" w:type="dxa"/>
          </w:tcPr>
          <w:p w14:paraId="394202EE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347737DB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CA6ACC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3EBDB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F01A9A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6CCD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7CBFCE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0D6ECB3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20433E9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F52F30" w:rsidRPr="007659D0" w14:paraId="27F1D864" w14:textId="77777777" w:rsidTr="00F52F30">
        <w:trPr>
          <w:cantSplit/>
          <w:trHeight w:val="139"/>
        </w:trPr>
        <w:tc>
          <w:tcPr>
            <w:tcW w:w="3960" w:type="dxa"/>
          </w:tcPr>
          <w:p w14:paraId="0FAE7ED9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3445059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6F3C1D3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1,459</w:t>
            </w:r>
          </w:p>
        </w:tc>
        <w:tc>
          <w:tcPr>
            <w:tcW w:w="270" w:type="dxa"/>
            <w:vAlign w:val="bottom"/>
          </w:tcPr>
          <w:p w14:paraId="605FAB4B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3B4ED0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6B4B50F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6EC211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17DD05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2D86D04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2,136 </w:t>
            </w:r>
          </w:p>
        </w:tc>
      </w:tr>
      <w:tr w:rsidR="00F52F30" w:rsidRPr="007659D0" w14:paraId="51657AE7" w14:textId="77777777" w:rsidTr="00F52F30">
        <w:trPr>
          <w:cantSplit/>
          <w:trHeight w:val="139"/>
        </w:trPr>
        <w:tc>
          <w:tcPr>
            <w:tcW w:w="3960" w:type="dxa"/>
          </w:tcPr>
          <w:p w14:paraId="04073392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540" w:type="dxa"/>
          </w:tcPr>
          <w:p w14:paraId="23522735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B6D47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1,795</w:t>
            </w:r>
          </w:p>
        </w:tc>
        <w:tc>
          <w:tcPr>
            <w:tcW w:w="270" w:type="dxa"/>
            <w:vAlign w:val="bottom"/>
          </w:tcPr>
          <w:p w14:paraId="7E01227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93C4D0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  <w:vAlign w:val="bottom"/>
          </w:tcPr>
          <w:p w14:paraId="1BF21F07" w14:textId="77777777" w:rsidR="00F52F30" w:rsidRPr="007D2605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9D239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6C103B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39B78B3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1,875 </w:t>
            </w:r>
          </w:p>
        </w:tc>
      </w:tr>
      <w:tr w:rsidR="00F52F30" w:rsidRPr="007659D0" w14:paraId="034CD3AB" w14:textId="77777777" w:rsidTr="00F52F30">
        <w:trPr>
          <w:cantSplit/>
          <w:trHeight w:val="139"/>
        </w:trPr>
        <w:tc>
          <w:tcPr>
            <w:tcW w:w="3960" w:type="dxa"/>
          </w:tcPr>
          <w:p w14:paraId="3D28BE4B" w14:textId="01F8F176" w:rsidR="00F52F30" w:rsidRPr="007659D0" w:rsidRDefault="00716B5D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  <w:lang w:bidi="th-TH"/>
              </w:rPr>
              <w:t>หนี้สินอื่นๆ</w:t>
            </w:r>
          </w:p>
        </w:tc>
        <w:tc>
          <w:tcPr>
            <w:tcW w:w="540" w:type="dxa"/>
          </w:tcPr>
          <w:p w14:paraId="5F191CEF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77E6E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4FE2CD5E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ED5CA0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1,53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F0738E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1F8490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2D3F17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1DA005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1,606</w:t>
            </w:r>
          </w:p>
        </w:tc>
      </w:tr>
      <w:tr w:rsidR="00F52F30" w:rsidRPr="007659D0" w14:paraId="3A31D3AE" w14:textId="77777777" w:rsidTr="00F52F30">
        <w:trPr>
          <w:cantSplit/>
          <w:trHeight w:val="348"/>
        </w:trPr>
        <w:tc>
          <w:tcPr>
            <w:tcW w:w="3960" w:type="dxa"/>
          </w:tcPr>
          <w:p w14:paraId="3560FF78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40" w:type="dxa"/>
          </w:tcPr>
          <w:p w14:paraId="653568D9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043DE6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3,282</w:t>
            </w:r>
          </w:p>
        </w:tc>
        <w:tc>
          <w:tcPr>
            <w:tcW w:w="270" w:type="dxa"/>
            <w:vAlign w:val="bottom"/>
          </w:tcPr>
          <w:p w14:paraId="36C77E11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C2007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(373)</w:t>
            </w:r>
          </w:p>
        </w:tc>
        <w:tc>
          <w:tcPr>
            <w:tcW w:w="270" w:type="dxa"/>
            <w:vAlign w:val="bottom"/>
          </w:tcPr>
          <w:p w14:paraId="03A57BD2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8BE181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757173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3233EE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2,909</w:t>
            </w:r>
          </w:p>
        </w:tc>
      </w:tr>
      <w:tr w:rsidR="00F52F30" w:rsidRPr="007659D0" w14:paraId="427025F1" w14:textId="77777777" w:rsidTr="00F52F30">
        <w:trPr>
          <w:cantSplit/>
          <w:trHeight w:val="334"/>
        </w:trPr>
        <w:tc>
          <w:tcPr>
            <w:tcW w:w="3960" w:type="dxa"/>
          </w:tcPr>
          <w:p w14:paraId="24927BED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2A8F20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A334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6,606</w:t>
            </w:r>
          </w:p>
        </w:tc>
        <w:tc>
          <w:tcPr>
            <w:tcW w:w="270" w:type="dxa"/>
            <w:vAlign w:val="bottom"/>
          </w:tcPr>
          <w:p w14:paraId="0D6E6691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1837E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1,920</w:t>
            </w:r>
          </w:p>
        </w:tc>
        <w:tc>
          <w:tcPr>
            <w:tcW w:w="270" w:type="dxa"/>
            <w:vAlign w:val="bottom"/>
          </w:tcPr>
          <w:p w14:paraId="3AFE692B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55BC8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76ED43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01D0CDB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8,526</w:t>
            </w:r>
          </w:p>
        </w:tc>
      </w:tr>
      <w:tr w:rsidR="00F52F30" w:rsidRPr="006E2AF8" w14:paraId="1CFF79D5" w14:textId="77777777" w:rsidTr="00F52F30">
        <w:trPr>
          <w:cantSplit/>
          <w:trHeight w:val="188"/>
        </w:trPr>
        <w:tc>
          <w:tcPr>
            <w:tcW w:w="3960" w:type="dxa"/>
          </w:tcPr>
          <w:p w14:paraId="636C6731" w14:textId="77777777" w:rsidR="00F52F30" w:rsidRPr="001D5866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cs/>
              </w:rPr>
            </w:pPr>
          </w:p>
        </w:tc>
        <w:tc>
          <w:tcPr>
            <w:tcW w:w="540" w:type="dxa"/>
          </w:tcPr>
          <w:p w14:paraId="50BFAF12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AC316F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CF15EBE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CC7CB0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9D8215C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84B3D2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243" w:type="dxa"/>
          </w:tcPr>
          <w:p w14:paraId="14F33A43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</w:tcPr>
          <w:p w14:paraId="520ECDF1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</w:tr>
      <w:tr w:rsidR="00F52F30" w:rsidRPr="007659D0" w14:paraId="3BBD1EA0" w14:textId="77777777" w:rsidTr="00F52F30">
        <w:trPr>
          <w:cantSplit/>
          <w:trHeight w:val="334"/>
        </w:trPr>
        <w:tc>
          <w:tcPr>
            <w:tcW w:w="3960" w:type="dxa"/>
          </w:tcPr>
          <w:p w14:paraId="0FF1ADB5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45A1BD9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F4071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14CD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D5FC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D579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A5DE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E01EDD7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</w:tcPr>
          <w:p w14:paraId="0B0E3969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52F30" w:rsidRPr="007659D0" w14:paraId="0E594C82" w14:textId="77777777" w:rsidTr="00F52F30">
        <w:trPr>
          <w:cantSplit/>
          <w:trHeight w:val="334"/>
        </w:trPr>
        <w:tc>
          <w:tcPr>
            <w:tcW w:w="3960" w:type="dxa"/>
          </w:tcPr>
          <w:p w14:paraId="614CC3C7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58FF9976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AF1A7C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(998)</w:t>
            </w:r>
          </w:p>
        </w:tc>
        <w:tc>
          <w:tcPr>
            <w:tcW w:w="270" w:type="dxa"/>
            <w:vAlign w:val="bottom"/>
          </w:tcPr>
          <w:p w14:paraId="3897DFF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8B7B1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732BBF6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B3599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242497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39CB85A" w14:textId="48910FC4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(84</w:t>
            </w:r>
            <w:r w:rsidR="00600C6C"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F52F30" w:rsidRPr="007659D0" w14:paraId="2B7AACBC" w14:textId="77777777" w:rsidTr="00F52F30">
        <w:trPr>
          <w:cantSplit/>
        </w:trPr>
        <w:tc>
          <w:tcPr>
            <w:tcW w:w="3960" w:type="dxa"/>
          </w:tcPr>
          <w:p w14:paraId="12D8DBB7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471AFB5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E7D62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(998)</w:t>
            </w:r>
          </w:p>
        </w:tc>
        <w:tc>
          <w:tcPr>
            <w:tcW w:w="270" w:type="dxa"/>
            <w:vAlign w:val="bottom"/>
          </w:tcPr>
          <w:p w14:paraId="01CCEF26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F306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31F12169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B8DE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C9F280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EE02B" w14:textId="00713812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(84</w:t>
            </w:r>
            <w:r w:rsidR="00600C6C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</w:tr>
      <w:tr w:rsidR="00F52F30" w:rsidRPr="000A460C" w14:paraId="239E85C6" w14:textId="77777777" w:rsidTr="00F52F30">
        <w:trPr>
          <w:cantSplit/>
        </w:trPr>
        <w:tc>
          <w:tcPr>
            <w:tcW w:w="3960" w:type="dxa"/>
          </w:tcPr>
          <w:p w14:paraId="1C417D58" w14:textId="77777777" w:rsidR="00F52F30" w:rsidRPr="001D5866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14:paraId="177252AB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7DA185B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E5114F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D5CAA9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CC6965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F423C7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B0D8333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  <w:vAlign w:val="bottom"/>
          </w:tcPr>
          <w:p w14:paraId="606F29AC" w14:textId="77777777" w:rsidR="00F52F30" w:rsidRPr="001D5866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52F30" w:rsidRPr="007659D0" w14:paraId="2D541533" w14:textId="77777777" w:rsidTr="00F52F30">
        <w:trPr>
          <w:cantSplit/>
        </w:trPr>
        <w:tc>
          <w:tcPr>
            <w:tcW w:w="3960" w:type="dxa"/>
          </w:tcPr>
          <w:p w14:paraId="137ED20D" w14:textId="77777777" w:rsidR="00F52F30" w:rsidRPr="007659D0" w:rsidRDefault="00F5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034CFD64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A18F70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5,608</w:t>
            </w:r>
          </w:p>
        </w:tc>
        <w:tc>
          <w:tcPr>
            <w:tcW w:w="270" w:type="dxa"/>
            <w:vAlign w:val="bottom"/>
          </w:tcPr>
          <w:p w14:paraId="400898AD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D5FF4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2,076</w:t>
            </w:r>
          </w:p>
        </w:tc>
        <w:tc>
          <w:tcPr>
            <w:tcW w:w="270" w:type="dxa"/>
            <w:vAlign w:val="bottom"/>
          </w:tcPr>
          <w:p w14:paraId="40AF7693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64C430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2C736AA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bottom w:val="double" w:sz="4" w:space="0" w:color="auto"/>
            </w:tcBorders>
            <w:vAlign w:val="bottom"/>
          </w:tcPr>
          <w:p w14:paraId="2F88C757" w14:textId="77777777" w:rsidR="00F52F30" w:rsidRPr="007659D0" w:rsidRDefault="00F52F3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7,684</w:t>
            </w:r>
          </w:p>
        </w:tc>
      </w:tr>
    </w:tbl>
    <w:p w14:paraId="0FFEA646" w14:textId="45446F48" w:rsidR="00F52F30" w:rsidRPr="007659D0" w:rsidRDefault="00F52F30"/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029"/>
        <w:gridCol w:w="280"/>
        <w:gridCol w:w="1125"/>
        <w:gridCol w:w="252"/>
        <w:gridCol w:w="1066"/>
      </w:tblGrid>
      <w:tr w:rsidR="002A573F" w:rsidRPr="007659D0" w14:paraId="4ABA3B3D" w14:textId="77777777" w:rsidTr="00F52F30">
        <w:trPr>
          <w:trHeight w:val="141"/>
        </w:trPr>
        <w:tc>
          <w:tcPr>
            <w:tcW w:w="3778" w:type="dxa"/>
          </w:tcPr>
          <w:p w14:paraId="152F14CE" w14:textId="3BADA779" w:rsidR="002A573F" w:rsidRPr="007659D0" w:rsidRDefault="002A5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4A3DE453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436D148D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73F" w:rsidRPr="007659D0" w14:paraId="188DD6A5" w14:textId="77777777" w:rsidTr="00F52F30">
        <w:trPr>
          <w:trHeight w:val="141"/>
        </w:trPr>
        <w:tc>
          <w:tcPr>
            <w:tcW w:w="3778" w:type="dxa"/>
          </w:tcPr>
          <w:p w14:paraId="657F8114" w14:textId="77777777" w:rsidR="002A573F" w:rsidRPr="007659D0" w:rsidRDefault="002A5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6787C803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5F10FC92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29B652F1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5298C296" w14:textId="02E2CFFF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="00236866"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8" w:type="dxa"/>
            <w:gridSpan w:val="2"/>
            <w:vAlign w:val="bottom"/>
          </w:tcPr>
          <w:p w14:paraId="496DE8EE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2A573F" w:rsidRPr="007659D0" w14:paraId="2A2FAEC4" w14:textId="77777777" w:rsidTr="00F52F30">
        <w:trPr>
          <w:trHeight w:val="141"/>
        </w:trPr>
        <w:tc>
          <w:tcPr>
            <w:tcW w:w="3778" w:type="dxa"/>
            <w:vAlign w:val="bottom"/>
          </w:tcPr>
          <w:p w14:paraId="147025CD" w14:textId="77777777" w:rsidR="002A573F" w:rsidRPr="007659D0" w:rsidRDefault="002A573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341F2D7C" w14:textId="5FA781C2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B20B561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0DB2115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1190EA1D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F7218F2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573407E1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21F2845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00589744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1AFC805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99611F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A573F" w:rsidRPr="007659D0" w14:paraId="2A65AD3F" w14:textId="77777777" w:rsidTr="00F52F30">
        <w:trPr>
          <w:trHeight w:val="141"/>
        </w:trPr>
        <w:tc>
          <w:tcPr>
            <w:tcW w:w="3778" w:type="dxa"/>
          </w:tcPr>
          <w:p w14:paraId="02505A24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5F9ECEC0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6A6E740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573F" w:rsidRPr="007659D0" w14:paraId="4A1A7F0B" w14:textId="77777777" w:rsidTr="00F52F30">
        <w:trPr>
          <w:trHeight w:val="141"/>
        </w:trPr>
        <w:tc>
          <w:tcPr>
            <w:tcW w:w="3778" w:type="dxa"/>
          </w:tcPr>
          <w:p w14:paraId="19B42407" w14:textId="6FEF7EBB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73374C"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27" w:type="dxa"/>
          </w:tcPr>
          <w:p w14:paraId="2ED6E7BA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0584937B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573F" w:rsidRPr="007659D0" w14:paraId="1B1AE1AC" w14:textId="77777777" w:rsidTr="00F52F30">
        <w:trPr>
          <w:trHeight w:val="141"/>
        </w:trPr>
        <w:tc>
          <w:tcPr>
            <w:tcW w:w="3778" w:type="dxa"/>
          </w:tcPr>
          <w:p w14:paraId="7588AD06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1762ABD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3F66A62D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6001F519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6249760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04D008CF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14:paraId="3BEE92E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4A85F651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104751D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F046DE" w:rsidRPr="007659D0" w14:paraId="35553A7B" w14:textId="77777777" w:rsidTr="00F52F30">
        <w:trPr>
          <w:trHeight w:val="341"/>
        </w:trPr>
        <w:tc>
          <w:tcPr>
            <w:tcW w:w="3778" w:type="dxa"/>
          </w:tcPr>
          <w:p w14:paraId="29E4B7C5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466AD8A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C077C6E" w14:textId="690AA4A0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1,094 </w:t>
            </w:r>
          </w:p>
        </w:tc>
        <w:tc>
          <w:tcPr>
            <w:tcW w:w="280" w:type="dxa"/>
            <w:vAlign w:val="bottom"/>
          </w:tcPr>
          <w:p w14:paraId="163D4D0C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8C18AF8" w14:textId="0C8EC784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80" w:type="dxa"/>
            <w:vAlign w:val="bottom"/>
          </w:tcPr>
          <w:p w14:paraId="43FD1C1E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602C8470" w14:textId="3C8CACC0" w:rsidR="00F046DE" w:rsidRPr="007659D0" w:rsidRDefault="0007404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6E198D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37B1A6B5" w14:textId="7677E030" w:rsidR="00F046DE" w:rsidRPr="007659D0" w:rsidRDefault="0057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4929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046DE" w:rsidRPr="007659D0" w14:paraId="1459EF7A" w14:textId="77777777" w:rsidTr="00F52F30">
        <w:trPr>
          <w:trHeight w:val="341"/>
        </w:trPr>
        <w:tc>
          <w:tcPr>
            <w:tcW w:w="3778" w:type="dxa"/>
          </w:tcPr>
          <w:p w14:paraId="21B15A86" w14:textId="4653E980" w:rsidR="00F046DE" w:rsidRPr="007659D0" w:rsidRDefault="0071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527" w:type="dxa"/>
          </w:tcPr>
          <w:p w14:paraId="2BEA985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61E38E15" w14:textId="585A8E40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436 </w:t>
            </w:r>
          </w:p>
        </w:tc>
        <w:tc>
          <w:tcPr>
            <w:tcW w:w="280" w:type="dxa"/>
            <w:vAlign w:val="bottom"/>
          </w:tcPr>
          <w:p w14:paraId="71CEB037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214B2019" w14:textId="5C88C049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280" w:type="dxa"/>
            <w:vAlign w:val="bottom"/>
          </w:tcPr>
          <w:p w14:paraId="5A1B2B22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5F529F33" w14:textId="7BCC2853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FB25E4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78D812E6" w14:textId="6FE0893F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29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046DE" w:rsidRPr="007659D0" w14:paraId="2BF4F7C1" w14:textId="77777777" w:rsidTr="00F52F30">
        <w:trPr>
          <w:trHeight w:val="141"/>
        </w:trPr>
        <w:tc>
          <w:tcPr>
            <w:tcW w:w="3778" w:type="dxa"/>
          </w:tcPr>
          <w:p w14:paraId="5944E0C7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27" w:type="dxa"/>
          </w:tcPr>
          <w:p w14:paraId="42701ABE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5101E52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1BECCCE" w14:textId="7667E6EF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955 </w:t>
            </w:r>
          </w:p>
        </w:tc>
        <w:tc>
          <w:tcPr>
            <w:tcW w:w="280" w:type="dxa"/>
            <w:vAlign w:val="bottom"/>
          </w:tcPr>
          <w:p w14:paraId="6FC3D63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0545863E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F1FCE" w14:textId="573BA435" w:rsidR="00CA3E68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(808)</w:t>
            </w:r>
          </w:p>
        </w:tc>
        <w:tc>
          <w:tcPr>
            <w:tcW w:w="280" w:type="dxa"/>
            <w:vAlign w:val="bottom"/>
          </w:tcPr>
          <w:p w14:paraId="4473F17C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F03FF1C" w14:textId="6233EB8A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75E9F93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66A315FB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CB268" w14:textId="198F1AA6" w:rsidR="00CA3E68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F046DE" w:rsidRPr="007659D0" w14:paraId="0384F839" w14:textId="77777777" w:rsidTr="00F52F30">
        <w:trPr>
          <w:trHeight w:val="338"/>
        </w:trPr>
        <w:tc>
          <w:tcPr>
            <w:tcW w:w="3778" w:type="dxa"/>
          </w:tcPr>
          <w:p w14:paraId="122C6577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4C3D40D3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64ECBA23" w14:textId="0B13530B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</w:t>
            </w:r>
          </w:p>
        </w:tc>
        <w:tc>
          <w:tcPr>
            <w:tcW w:w="280" w:type="dxa"/>
            <w:vAlign w:val="bottom"/>
          </w:tcPr>
          <w:p w14:paraId="68ADC89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58765" w14:textId="28E83C53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(1,838)</w:t>
            </w:r>
          </w:p>
        </w:tc>
        <w:tc>
          <w:tcPr>
            <w:tcW w:w="280" w:type="dxa"/>
            <w:vAlign w:val="bottom"/>
          </w:tcPr>
          <w:p w14:paraId="7F582A85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21D4" w14:textId="7CE002D7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072C96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EA5A3AE" w14:textId="21FE0B54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</w:tr>
      <w:tr w:rsidR="00F046DE" w:rsidRPr="007659D0" w14:paraId="1D7A2EF5" w14:textId="77777777" w:rsidTr="00F52F30">
        <w:trPr>
          <w:trHeight w:val="190"/>
        </w:trPr>
        <w:tc>
          <w:tcPr>
            <w:tcW w:w="3778" w:type="dxa"/>
          </w:tcPr>
          <w:p w14:paraId="04E8DF9D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27" w:type="dxa"/>
          </w:tcPr>
          <w:p w14:paraId="74D7454D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18A8ED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B959482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746F1BFC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5919944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DB1B653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AC41D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7C672EC5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6DE" w:rsidRPr="007659D0" w14:paraId="6CB0B161" w14:textId="77777777" w:rsidTr="00F52F30">
        <w:trPr>
          <w:trHeight w:val="338"/>
        </w:trPr>
        <w:tc>
          <w:tcPr>
            <w:tcW w:w="3778" w:type="dxa"/>
          </w:tcPr>
          <w:p w14:paraId="19DE1DA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7923765D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080B58F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4C21ED1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66251908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83E3155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F75329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3E181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6C2F468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6DE" w:rsidRPr="007659D0" w14:paraId="4F9364D6" w14:textId="77777777" w:rsidTr="00F52F30">
        <w:trPr>
          <w:trHeight w:val="338"/>
        </w:trPr>
        <w:tc>
          <w:tcPr>
            <w:tcW w:w="3778" w:type="dxa"/>
          </w:tcPr>
          <w:p w14:paraId="5191D37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626983F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F8ACD8" w14:textId="781B9B7B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280" w:type="dxa"/>
            <w:vAlign w:val="bottom"/>
          </w:tcPr>
          <w:p w14:paraId="530B9596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E768164" w14:textId="26175B20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80" w:type="dxa"/>
            <w:vAlign w:val="bottom"/>
          </w:tcPr>
          <w:p w14:paraId="234EDABB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32A0616" w14:textId="38DA0005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83EC7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ECD2864" w14:textId="2A0551C2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F046DE" w:rsidRPr="007659D0" w14:paraId="29D9AD06" w14:textId="77777777" w:rsidTr="00F52F30">
        <w:trPr>
          <w:trHeight w:val="421"/>
        </w:trPr>
        <w:tc>
          <w:tcPr>
            <w:tcW w:w="3778" w:type="dxa"/>
          </w:tcPr>
          <w:p w14:paraId="64903DC8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0C9F0BE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8C7C" w14:textId="5628A41C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(496)</w:t>
            </w:r>
          </w:p>
        </w:tc>
        <w:tc>
          <w:tcPr>
            <w:tcW w:w="280" w:type="dxa"/>
            <w:vAlign w:val="bottom"/>
          </w:tcPr>
          <w:p w14:paraId="13525CA6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F97C" w14:textId="690F943E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80" w:type="dxa"/>
            <w:vAlign w:val="bottom"/>
          </w:tcPr>
          <w:p w14:paraId="2847F831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94A16" w14:textId="1E3F9ADB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B6C297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FEDFC" w14:textId="291E5AD1" w:rsidR="00F046DE" w:rsidRPr="007659D0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(15)</w:t>
            </w:r>
          </w:p>
        </w:tc>
      </w:tr>
      <w:tr w:rsidR="00F046DE" w:rsidRPr="007659D0" w14:paraId="2165740C" w14:textId="77777777" w:rsidTr="00F52F30">
        <w:trPr>
          <w:trHeight w:val="186"/>
        </w:trPr>
        <w:tc>
          <w:tcPr>
            <w:tcW w:w="3778" w:type="dxa"/>
          </w:tcPr>
          <w:p w14:paraId="1ECF75CE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dxa"/>
          </w:tcPr>
          <w:p w14:paraId="17E72346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1940FA3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6CCAE165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3E35D75A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329374A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DF02102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602F35D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0E31A3CC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046DE" w:rsidRPr="007659D0" w14:paraId="22B823A9" w14:textId="77777777" w:rsidTr="00F52F30">
        <w:trPr>
          <w:trHeight w:val="421"/>
        </w:trPr>
        <w:tc>
          <w:tcPr>
            <w:tcW w:w="3778" w:type="dxa"/>
          </w:tcPr>
          <w:p w14:paraId="4C21A6E8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420CF51D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0624236B" w14:textId="702CABB2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280" w:type="dxa"/>
            <w:vAlign w:val="bottom"/>
          </w:tcPr>
          <w:p w14:paraId="336F771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5638A889" w14:textId="1D8C27FB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(1,357)</w:t>
            </w:r>
          </w:p>
        </w:tc>
        <w:tc>
          <w:tcPr>
            <w:tcW w:w="280" w:type="dxa"/>
            <w:vAlign w:val="bottom"/>
          </w:tcPr>
          <w:p w14:paraId="56A6814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CBAAE7A" w14:textId="24E69271" w:rsidR="00F046DE" w:rsidRPr="007659D0" w:rsidRDefault="0007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0C459C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77B62BB8" w14:textId="4CE7F93B" w:rsidR="00F046DE" w:rsidRPr="007659D0" w:rsidRDefault="0060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632</w:t>
            </w:r>
          </w:p>
        </w:tc>
      </w:tr>
    </w:tbl>
    <w:p w14:paraId="6CD2D160" w14:textId="12E0516F" w:rsidR="00F52F30" w:rsidRPr="007659D0" w:rsidRDefault="00F52F30"/>
    <w:p w14:paraId="6C6A4924" w14:textId="77777777" w:rsidR="0073374C" w:rsidRPr="007659D0" w:rsidRDefault="0073374C">
      <w:r w:rsidRPr="007659D0">
        <w:br w:type="page"/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029"/>
        <w:gridCol w:w="280"/>
        <w:gridCol w:w="1125"/>
        <w:gridCol w:w="252"/>
        <w:gridCol w:w="1066"/>
      </w:tblGrid>
      <w:tr w:rsidR="0073374C" w:rsidRPr="007659D0" w14:paraId="178BA472" w14:textId="77777777" w:rsidTr="006878F1">
        <w:trPr>
          <w:trHeight w:val="141"/>
        </w:trPr>
        <w:tc>
          <w:tcPr>
            <w:tcW w:w="3778" w:type="dxa"/>
          </w:tcPr>
          <w:p w14:paraId="6A64B9B6" w14:textId="4DBD2611" w:rsidR="0073374C" w:rsidRPr="007659D0" w:rsidRDefault="0073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353579D2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5F8F4D0C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3374C" w:rsidRPr="007659D0" w14:paraId="294E4235" w14:textId="77777777" w:rsidTr="006878F1">
        <w:trPr>
          <w:trHeight w:val="141"/>
        </w:trPr>
        <w:tc>
          <w:tcPr>
            <w:tcW w:w="3778" w:type="dxa"/>
          </w:tcPr>
          <w:p w14:paraId="63307025" w14:textId="77777777" w:rsidR="0073374C" w:rsidRPr="007659D0" w:rsidRDefault="0073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544B2743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622E1DC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1E39B02B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262816AC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8" w:type="dxa"/>
            <w:gridSpan w:val="2"/>
            <w:vAlign w:val="bottom"/>
          </w:tcPr>
          <w:p w14:paraId="6AFA8F09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73374C" w:rsidRPr="007659D0" w14:paraId="22AE3E64" w14:textId="77777777" w:rsidTr="006878F1">
        <w:trPr>
          <w:trHeight w:val="141"/>
        </w:trPr>
        <w:tc>
          <w:tcPr>
            <w:tcW w:w="3778" w:type="dxa"/>
            <w:vAlign w:val="bottom"/>
          </w:tcPr>
          <w:p w14:paraId="3A4EC17F" w14:textId="77777777" w:rsidR="0073374C" w:rsidRPr="007659D0" w:rsidRDefault="0073374C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7A620198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1CE429F8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2ACB68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1CCA5D74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1A6FEA9C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52881061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8E92B6F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34342521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F813ABB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BB6E64F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3374C" w:rsidRPr="007659D0" w14:paraId="04BD34A1" w14:textId="77777777" w:rsidTr="006878F1">
        <w:trPr>
          <w:trHeight w:val="141"/>
        </w:trPr>
        <w:tc>
          <w:tcPr>
            <w:tcW w:w="3778" w:type="dxa"/>
          </w:tcPr>
          <w:p w14:paraId="119C4611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3338B572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2195A3E4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3374C" w:rsidRPr="007659D0" w14:paraId="05A4BD9F" w14:textId="77777777" w:rsidTr="006878F1">
        <w:trPr>
          <w:trHeight w:val="141"/>
        </w:trPr>
        <w:tc>
          <w:tcPr>
            <w:tcW w:w="3778" w:type="dxa"/>
          </w:tcPr>
          <w:p w14:paraId="6998ACF3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7" w:type="dxa"/>
          </w:tcPr>
          <w:p w14:paraId="212FC36A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40688AE1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3374C" w:rsidRPr="007659D0" w14:paraId="6A93658A" w14:textId="77777777" w:rsidTr="006878F1">
        <w:trPr>
          <w:trHeight w:val="141"/>
        </w:trPr>
        <w:tc>
          <w:tcPr>
            <w:tcW w:w="3778" w:type="dxa"/>
          </w:tcPr>
          <w:p w14:paraId="1C0B351C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75013D6C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4B9E58A9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14BC322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12DBAA3A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101E3A2E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14:paraId="72AAB8A5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A7A8C27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6A5F7188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73374C" w:rsidRPr="007659D0" w14:paraId="1CBB14F9" w14:textId="77777777" w:rsidTr="006878F1">
        <w:trPr>
          <w:trHeight w:val="341"/>
        </w:trPr>
        <w:tc>
          <w:tcPr>
            <w:tcW w:w="3778" w:type="dxa"/>
          </w:tcPr>
          <w:p w14:paraId="33AB57FE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4F5B8496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4FA5C1E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1,029 </w:t>
            </w:r>
          </w:p>
        </w:tc>
        <w:tc>
          <w:tcPr>
            <w:tcW w:w="280" w:type="dxa"/>
            <w:vAlign w:val="bottom"/>
          </w:tcPr>
          <w:p w14:paraId="13AC9469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5EC64BBF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65 </w:t>
            </w:r>
          </w:p>
        </w:tc>
        <w:tc>
          <w:tcPr>
            <w:tcW w:w="280" w:type="dxa"/>
            <w:vAlign w:val="bottom"/>
          </w:tcPr>
          <w:p w14:paraId="7854C2CA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66C1A881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E6A5713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409B3132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1,094 </w:t>
            </w:r>
          </w:p>
        </w:tc>
      </w:tr>
      <w:tr w:rsidR="0073374C" w:rsidRPr="007659D0" w14:paraId="794F00B1" w14:textId="77777777" w:rsidTr="006878F1">
        <w:trPr>
          <w:trHeight w:val="341"/>
        </w:trPr>
        <w:tc>
          <w:tcPr>
            <w:tcW w:w="3778" w:type="dxa"/>
          </w:tcPr>
          <w:p w14:paraId="502044B6" w14:textId="1C319EBC" w:rsidR="0073374C" w:rsidRPr="007659D0" w:rsidRDefault="0071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527" w:type="dxa"/>
          </w:tcPr>
          <w:p w14:paraId="00F8D31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64C5B13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67 </w:t>
            </w:r>
          </w:p>
        </w:tc>
        <w:tc>
          <w:tcPr>
            <w:tcW w:w="280" w:type="dxa"/>
            <w:vAlign w:val="bottom"/>
          </w:tcPr>
          <w:p w14:paraId="0F2CE28E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7FC106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369 </w:t>
            </w:r>
          </w:p>
        </w:tc>
        <w:tc>
          <w:tcPr>
            <w:tcW w:w="280" w:type="dxa"/>
            <w:vAlign w:val="bottom"/>
          </w:tcPr>
          <w:p w14:paraId="2C0EA081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48304137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E42B856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60A6C7E2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436 </w:t>
            </w:r>
          </w:p>
        </w:tc>
      </w:tr>
      <w:tr w:rsidR="0073374C" w:rsidRPr="007659D0" w14:paraId="7F649688" w14:textId="77777777" w:rsidTr="006878F1">
        <w:trPr>
          <w:trHeight w:val="141"/>
        </w:trPr>
        <w:tc>
          <w:tcPr>
            <w:tcW w:w="3778" w:type="dxa"/>
          </w:tcPr>
          <w:p w14:paraId="66DA6D1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27" w:type="dxa"/>
          </w:tcPr>
          <w:p w14:paraId="6498606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4B62C39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BCB6F62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1,767 </w:t>
            </w:r>
          </w:p>
        </w:tc>
        <w:tc>
          <w:tcPr>
            <w:tcW w:w="280" w:type="dxa"/>
            <w:vAlign w:val="bottom"/>
          </w:tcPr>
          <w:p w14:paraId="667CD2EC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5DB49D25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4FD867B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  <w:tc>
          <w:tcPr>
            <w:tcW w:w="280" w:type="dxa"/>
            <w:vAlign w:val="bottom"/>
          </w:tcPr>
          <w:p w14:paraId="3D1D080E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DCAE62B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BECB46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12D0758F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23AA8A4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955 </w:t>
            </w:r>
          </w:p>
        </w:tc>
      </w:tr>
      <w:tr w:rsidR="0073374C" w:rsidRPr="007659D0" w14:paraId="5EEE29BC" w14:textId="77777777" w:rsidTr="006878F1">
        <w:trPr>
          <w:trHeight w:val="338"/>
        </w:trPr>
        <w:tc>
          <w:tcPr>
            <w:tcW w:w="3778" w:type="dxa"/>
          </w:tcPr>
          <w:p w14:paraId="50EFE261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1DCC909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4BD29850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2,863</w:t>
            </w:r>
          </w:p>
        </w:tc>
        <w:tc>
          <w:tcPr>
            <w:tcW w:w="280" w:type="dxa"/>
            <w:vAlign w:val="bottom"/>
          </w:tcPr>
          <w:p w14:paraId="692A1126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0C1B7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(378)</w:t>
            </w:r>
          </w:p>
        </w:tc>
        <w:tc>
          <w:tcPr>
            <w:tcW w:w="280" w:type="dxa"/>
            <w:vAlign w:val="bottom"/>
          </w:tcPr>
          <w:p w14:paraId="027433F8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A6432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6E2A75D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03B530E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</w:t>
            </w:r>
          </w:p>
        </w:tc>
      </w:tr>
      <w:tr w:rsidR="0073374C" w:rsidRPr="007659D0" w14:paraId="6DF24056" w14:textId="77777777" w:rsidTr="006878F1">
        <w:trPr>
          <w:trHeight w:val="190"/>
        </w:trPr>
        <w:tc>
          <w:tcPr>
            <w:tcW w:w="3778" w:type="dxa"/>
          </w:tcPr>
          <w:p w14:paraId="71C3EF7B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527" w:type="dxa"/>
          </w:tcPr>
          <w:p w14:paraId="04C727E4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67520003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</w:tcPr>
          <w:p w14:paraId="4FD7570B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133326AD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</w:tcPr>
          <w:p w14:paraId="2C5F80FB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66E3F79F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2" w:type="dxa"/>
          </w:tcPr>
          <w:p w14:paraId="529F71D1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49DE3DB6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374C" w:rsidRPr="007659D0" w14:paraId="706E880C" w14:textId="77777777" w:rsidTr="006878F1">
        <w:trPr>
          <w:trHeight w:val="338"/>
        </w:trPr>
        <w:tc>
          <w:tcPr>
            <w:tcW w:w="3778" w:type="dxa"/>
          </w:tcPr>
          <w:p w14:paraId="019B1F8D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371624E3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791E8F0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3A227A3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5ED779FF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B70070E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CB4846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A09B5F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4753B3E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74C" w:rsidRPr="007659D0" w14:paraId="5953E929" w14:textId="77777777" w:rsidTr="006878F1">
        <w:trPr>
          <w:trHeight w:val="338"/>
        </w:trPr>
        <w:tc>
          <w:tcPr>
            <w:tcW w:w="3778" w:type="dxa"/>
          </w:tcPr>
          <w:p w14:paraId="5B661BFC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774C747A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B1D55AB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  <w:tc>
          <w:tcPr>
            <w:tcW w:w="280" w:type="dxa"/>
            <w:vAlign w:val="bottom"/>
          </w:tcPr>
          <w:p w14:paraId="3F6C69F2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3D29472D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80" w:type="dxa"/>
            <w:vAlign w:val="bottom"/>
          </w:tcPr>
          <w:p w14:paraId="739C5027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EBBDAF5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7CBCD56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091180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</w:tr>
      <w:tr w:rsidR="0073374C" w:rsidRPr="007659D0" w14:paraId="730B09A5" w14:textId="77777777" w:rsidTr="006878F1">
        <w:trPr>
          <w:trHeight w:val="421"/>
        </w:trPr>
        <w:tc>
          <w:tcPr>
            <w:tcW w:w="3778" w:type="dxa"/>
          </w:tcPr>
          <w:p w14:paraId="0324A636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30091C2B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A5A17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(695)</w:t>
            </w:r>
          </w:p>
        </w:tc>
        <w:tc>
          <w:tcPr>
            <w:tcW w:w="280" w:type="dxa"/>
            <w:vAlign w:val="bottom"/>
          </w:tcPr>
          <w:p w14:paraId="1EAF053D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8C9AE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80" w:type="dxa"/>
            <w:vAlign w:val="bottom"/>
          </w:tcPr>
          <w:p w14:paraId="3E0DEDDB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AB5A3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3C70835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29280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(496)</w:t>
            </w:r>
          </w:p>
        </w:tc>
      </w:tr>
      <w:tr w:rsidR="0073374C" w:rsidRPr="007659D0" w14:paraId="5FBAF6AD" w14:textId="77777777" w:rsidTr="006878F1">
        <w:trPr>
          <w:trHeight w:val="186"/>
        </w:trPr>
        <w:tc>
          <w:tcPr>
            <w:tcW w:w="3778" w:type="dxa"/>
          </w:tcPr>
          <w:p w14:paraId="097DF448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7" w:type="dxa"/>
          </w:tcPr>
          <w:p w14:paraId="40113304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6EDEF784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" w:type="dxa"/>
            <w:vAlign w:val="bottom"/>
          </w:tcPr>
          <w:p w14:paraId="7ACA85B3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467822E2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" w:type="dxa"/>
            <w:vAlign w:val="bottom"/>
          </w:tcPr>
          <w:p w14:paraId="09DEFF83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4AFCFC09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665DCEFE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37DACB6D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3374C" w:rsidRPr="007659D0" w14:paraId="49C368AA" w14:textId="77777777" w:rsidTr="006878F1">
        <w:trPr>
          <w:trHeight w:val="421"/>
        </w:trPr>
        <w:tc>
          <w:tcPr>
            <w:tcW w:w="3778" w:type="dxa"/>
          </w:tcPr>
          <w:p w14:paraId="22964223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7973F2C8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7035DA17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2,168</w:t>
            </w:r>
          </w:p>
        </w:tc>
        <w:tc>
          <w:tcPr>
            <w:tcW w:w="280" w:type="dxa"/>
            <w:vAlign w:val="bottom"/>
          </w:tcPr>
          <w:p w14:paraId="5CFC92E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609B7237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(179)</w:t>
            </w:r>
          </w:p>
        </w:tc>
        <w:tc>
          <w:tcPr>
            <w:tcW w:w="280" w:type="dxa"/>
            <w:vAlign w:val="bottom"/>
          </w:tcPr>
          <w:p w14:paraId="467995D3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175A46E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931F590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6CA67AD7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</w:t>
            </w:r>
          </w:p>
        </w:tc>
      </w:tr>
    </w:tbl>
    <w:p w14:paraId="68D26475" w14:textId="77777777" w:rsidR="0073374C" w:rsidRPr="007659D0" w:rsidRDefault="007337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5"/>
        <w:gridCol w:w="1028"/>
        <w:gridCol w:w="293"/>
        <w:gridCol w:w="1016"/>
        <w:gridCol w:w="294"/>
        <w:gridCol w:w="1111"/>
        <w:gridCol w:w="294"/>
        <w:gridCol w:w="1016"/>
      </w:tblGrid>
      <w:tr w:rsidR="00256E2F" w:rsidRPr="007659D0" w14:paraId="235457AB" w14:textId="77777777" w:rsidTr="00F52F30">
        <w:trPr>
          <w:trHeight w:val="429"/>
        </w:trPr>
        <w:tc>
          <w:tcPr>
            <w:tcW w:w="4305" w:type="dxa"/>
          </w:tcPr>
          <w:p w14:paraId="1B368FF5" w14:textId="3106CC2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37" w:type="dxa"/>
            <w:gridSpan w:val="3"/>
          </w:tcPr>
          <w:p w14:paraId="173D6F77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2AE9EA52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6ACF0734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E2F" w:rsidRPr="007659D0" w14:paraId="5BFF97D9" w14:textId="77777777" w:rsidTr="00F52F30">
        <w:trPr>
          <w:trHeight w:val="418"/>
        </w:trPr>
        <w:tc>
          <w:tcPr>
            <w:tcW w:w="4305" w:type="dxa"/>
          </w:tcPr>
          <w:p w14:paraId="75B405AC" w14:textId="218D6DB3" w:rsidR="00256E2F" w:rsidRPr="007659D0" w:rsidRDefault="00256E2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center"/>
          </w:tcPr>
          <w:p w14:paraId="164A8D6D" w14:textId="7F9C63C5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F30" w:rsidRPr="007659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3" w:type="dxa"/>
            <w:vAlign w:val="center"/>
          </w:tcPr>
          <w:p w14:paraId="45203E7A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</w:tcPr>
          <w:p w14:paraId="0109AAC9" w14:textId="4E83201C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F30"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4" w:type="dxa"/>
          </w:tcPr>
          <w:p w14:paraId="6AE99A0A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1EC7543E" w14:textId="4B02679E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F30" w:rsidRPr="007659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4" w:type="dxa"/>
            <w:vAlign w:val="center"/>
          </w:tcPr>
          <w:p w14:paraId="5FF78F09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</w:tcPr>
          <w:p w14:paraId="3737352C" w14:textId="657E54E9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F30"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56E2F" w:rsidRPr="007659D0" w14:paraId="0A78C8CE" w14:textId="77777777" w:rsidTr="00F52F30">
        <w:trPr>
          <w:trHeight w:val="418"/>
        </w:trPr>
        <w:tc>
          <w:tcPr>
            <w:tcW w:w="4305" w:type="dxa"/>
          </w:tcPr>
          <w:p w14:paraId="777148E1" w14:textId="77777777" w:rsidR="00256E2F" w:rsidRPr="007659D0" w:rsidRDefault="00256E2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2" w:type="dxa"/>
            <w:gridSpan w:val="7"/>
          </w:tcPr>
          <w:p w14:paraId="5005D2E7" w14:textId="0FDB9AC0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60A"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374C" w:rsidRPr="007659D0" w14:paraId="33922D6A" w14:textId="77777777" w:rsidTr="001D5866">
        <w:trPr>
          <w:trHeight w:val="418"/>
        </w:trPr>
        <w:tc>
          <w:tcPr>
            <w:tcW w:w="4305" w:type="dxa"/>
          </w:tcPr>
          <w:p w14:paraId="662377D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79B9E01A" w14:textId="68E38FA0" w:rsidR="0073374C" w:rsidRPr="001D5866" w:rsidRDefault="001C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293" w:type="dxa"/>
          </w:tcPr>
          <w:p w14:paraId="6AD73396" w14:textId="77777777" w:rsidR="0073374C" w:rsidRPr="001D5866" w:rsidRDefault="0073374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5CE3024B" w14:textId="7325CC70" w:rsidR="0073374C" w:rsidRPr="001D5866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94" w:type="dxa"/>
          </w:tcPr>
          <w:p w14:paraId="0BDBDA61" w14:textId="77777777" w:rsidR="0073374C" w:rsidRPr="001D5866" w:rsidRDefault="0073374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C557AA2" w14:textId="7ED0FE66" w:rsidR="0073374C" w:rsidRPr="001D5866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</w:t>
            </w:r>
          </w:p>
        </w:tc>
        <w:tc>
          <w:tcPr>
            <w:tcW w:w="294" w:type="dxa"/>
          </w:tcPr>
          <w:p w14:paraId="464E3F97" w14:textId="77777777" w:rsidR="0073374C" w:rsidRPr="001D5866" w:rsidRDefault="0073374C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42EA5A2C" w14:textId="51E43F4E" w:rsidR="0073374C" w:rsidRPr="001D5866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</w:tr>
    </w:tbl>
    <w:p w14:paraId="4A726BFB" w14:textId="12C31BD4" w:rsidR="002D3F82" w:rsidRPr="007659D0" w:rsidRDefault="002D3F82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052E1124" w14:textId="2B75D039" w:rsidR="0062566B" w:rsidRPr="007659D0" w:rsidRDefault="0062566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730FD4" w:rsidRPr="007659D0">
        <w:rPr>
          <w:rFonts w:asciiTheme="majorBidi" w:hAnsiTheme="majorBidi" w:cstheme="majorBidi"/>
          <w:sz w:val="30"/>
          <w:szCs w:val="30"/>
        </w:rPr>
        <w:t>256</w:t>
      </w:r>
      <w:r w:rsidR="001C752D" w:rsidRPr="007659D0">
        <w:rPr>
          <w:rFonts w:asciiTheme="majorBidi" w:hAnsiTheme="majorBidi" w:cstheme="majorBidi"/>
          <w:sz w:val="30"/>
          <w:szCs w:val="30"/>
        </w:rPr>
        <w:t>8</w:t>
      </w:r>
      <w:r w:rsidR="00730FD4"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7659D0">
        <w:rPr>
          <w:rFonts w:asciiTheme="majorBidi" w:hAnsiTheme="majorBidi" w:cstheme="majorBidi"/>
          <w:spacing w:val="-4"/>
          <w:sz w:val="30"/>
          <w:szCs w:val="30"/>
          <w:cs/>
        </w:rPr>
        <w:t>ปัจจุบันนั้น</w:t>
      </w:r>
      <w:r w:rsidRPr="007659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0FD4" w:rsidRPr="007659D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กลุ่มบริษัทและบริษัทยั</w:t>
      </w:r>
      <w:r w:rsidRPr="007659D0">
        <w:rPr>
          <w:rFonts w:asciiTheme="majorBidi" w:hAnsiTheme="majorBidi" w:cstheme="majorBidi"/>
          <w:spacing w:val="-4"/>
          <w:sz w:val="30"/>
          <w:szCs w:val="30"/>
          <w:cs/>
        </w:rPr>
        <w:t>งมิได้รับรู้รายการดังกล่าวเป็นสินทรัพย์ภาษีเงินได้รอการตัดบัญชีเนื่องจากยังไม่มี</w:t>
      </w:r>
      <w:r w:rsidRPr="007659D0">
        <w:rPr>
          <w:rFonts w:asciiTheme="majorBidi" w:hAnsiTheme="majorBidi" w:cstheme="majorBidi"/>
          <w:sz w:val="30"/>
          <w:szCs w:val="30"/>
          <w:cs/>
        </w:rPr>
        <w:t>ความเป็นได้ค่อนข้างแน่</w:t>
      </w:r>
      <w:r w:rsidR="00730FD4" w:rsidRPr="007659D0">
        <w:rPr>
          <w:rFonts w:asciiTheme="majorBidi" w:hAnsiTheme="majorBidi" w:cstheme="majorBidi" w:hint="cs"/>
          <w:sz w:val="30"/>
          <w:szCs w:val="30"/>
          <w:cs/>
        </w:rPr>
        <w:t>ว่ากลุ่มบริษัทและบริษัทจ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ะมีกำไรทางภาษีเพียงพอที่จะใช้ประโยชน์ทางภาษีดังกล่าว 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61EC168B" w14:textId="3E47630D" w:rsidR="0062566B" w:rsidRPr="007659D0" w:rsidRDefault="00625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7C1C96B" w14:textId="77777777" w:rsidR="0073374C" w:rsidRPr="007659D0" w:rsidRDefault="00733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</w:rPr>
      </w:pPr>
      <w:r w:rsidRPr="007659D0">
        <w:rPr>
          <w:rFonts w:asciiTheme="majorHAnsi" w:hAnsiTheme="majorHAnsi"/>
          <w:b/>
          <w:bCs/>
          <w:cs/>
        </w:rPr>
        <w:br w:type="page"/>
      </w:r>
    </w:p>
    <w:p w14:paraId="74412A25" w14:textId="0B78DEE9" w:rsidR="0062566B" w:rsidRPr="007659D0" w:rsidRDefault="0062566B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hint="cs"/>
          <w:b/>
          <w:bCs/>
          <w:cs/>
          <w:lang w:val="en-US"/>
        </w:rPr>
        <w:t>กำไรต่อหุ้น</w:t>
      </w:r>
      <w:r w:rsidR="004B3579" w:rsidRPr="007659D0">
        <w:rPr>
          <w:rFonts w:asciiTheme="majorHAnsi" w:hAnsiTheme="majorHAnsi" w:hint="cs"/>
          <w:b/>
          <w:bCs/>
          <w:cs/>
          <w:lang w:val="en-US"/>
        </w:rPr>
        <w:t>ขั้นพื้นฐาน</w:t>
      </w:r>
    </w:p>
    <w:p w14:paraId="532F8F77" w14:textId="77777777" w:rsidR="002618AA" w:rsidRPr="007659D0" w:rsidRDefault="002618AA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081"/>
        <w:gridCol w:w="270"/>
        <w:gridCol w:w="1080"/>
        <w:gridCol w:w="270"/>
        <w:gridCol w:w="1080"/>
      </w:tblGrid>
      <w:tr w:rsidR="0062566B" w:rsidRPr="007659D0" w14:paraId="4257AA98" w14:textId="77777777" w:rsidTr="000B2B58">
        <w:trPr>
          <w:tblHeader/>
        </w:trPr>
        <w:tc>
          <w:tcPr>
            <w:tcW w:w="4230" w:type="dxa"/>
          </w:tcPr>
          <w:p w14:paraId="302D95FF" w14:textId="52C092EC" w:rsidR="0062566B" w:rsidRPr="007659D0" w:rsidRDefault="0062566B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5FE016BA" w14:textId="21E4E070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D4B52A" w14:textId="7777777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36CCB3" w14:textId="4C23D475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B92" w:rsidRPr="007659D0" w14:paraId="4020B809" w14:textId="77777777" w:rsidTr="000B2B58">
        <w:trPr>
          <w:tblHeader/>
        </w:trPr>
        <w:tc>
          <w:tcPr>
            <w:tcW w:w="4230" w:type="dxa"/>
          </w:tcPr>
          <w:p w14:paraId="38387292" w14:textId="01E42FAE" w:rsidR="0062566B" w:rsidRPr="007659D0" w:rsidRDefault="00116EF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36041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>31</w:t>
            </w: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vAlign w:val="center"/>
          </w:tcPr>
          <w:p w14:paraId="68900D59" w14:textId="1D942FB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73374C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795D0604" w14:textId="7777777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0BCBCDF" w14:textId="21BAAC8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73374C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A65C66" w14:textId="7777777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33A767" w14:textId="7BB00E33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73374C" w:rsidRPr="007659D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58A9BA09" w14:textId="7777777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52DE24" w14:textId="08FF2760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73374C" w:rsidRPr="007659D0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62566B" w:rsidRPr="007659D0" w14:paraId="473D1B08" w14:textId="77777777" w:rsidTr="000B2B58">
        <w:trPr>
          <w:tblHeader/>
        </w:trPr>
        <w:tc>
          <w:tcPr>
            <w:tcW w:w="4230" w:type="dxa"/>
          </w:tcPr>
          <w:p w14:paraId="42410A83" w14:textId="77777777" w:rsidR="0062566B" w:rsidRPr="007659D0" w:rsidRDefault="0062566B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43D1AE1" w14:textId="2BD3FB71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="00D32C7F"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</w:t>
            </w:r>
            <w:r w:rsidR="00C673B2"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C673B2"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 xml:space="preserve">/ </w:t>
            </w:r>
            <w:r w:rsidR="00C673B2"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C673B2"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B4588" w:rsidRPr="007659D0" w14:paraId="40F4D617" w14:textId="77777777" w:rsidTr="000B2B58">
        <w:tc>
          <w:tcPr>
            <w:tcW w:w="4230" w:type="dxa"/>
          </w:tcPr>
          <w:p w14:paraId="36935A9D" w14:textId="7E61DD5D" w:rsidR="00EB4588" w:rsidRPr="007659D0" w:rsidRDefault="00EB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E08186B" w14:textId="0CDE62D9" w:rsidR="00EB4588" w:rsidRPr="007659D0" w:rsidRDefault="001C75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  <w:r w:rsidR="00E46E25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3,151</w:t>
            </w:r>
          </w:p>
        </w:tc>
        <w:tc>
          <w:tcPr>
            <w:tcW w:w="269" w:type="dxa"/>
          </w:tcPr>
          <w:p w14:paraId="279DA37B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5955AA8" w14:textId="18836298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</w:t>
            </w:r>
            <w:r w:rsidR="00600C6C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2DC3C8FB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0218E1" w14:textId="4F3FB387" w:rsidR="00EB4588" w:rsidRPr="007659D0" w:rsidRDefault="00EB44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20,885</w:t>
            </w:r>
          </w:p>
        </w:tc>
        <w:tc>
          <w:tcPr>
            <w:tcW w:w="270" w:type="dxa"/>
          </w:tcPr>
          <w:p w14:paraId="2A814575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526B8D" w14:textId="0B88D630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32,05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EB4588" w:rsidRPr="007659D0" w14:paraId="214F3127" w14:textId="77777777" w:rsidTr="000B2B58">
        <w:tc>
          <w:tcPr>
            <w:tcW w:w="4230" w:type="dxa"/>
          </w:tcPr>
          <w:p w14:paraId="16BD84F9" w14:textId="528A8B0D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HAnsi" w:hAnsiTheme="majorHAnsi" w:cstheme="majorHAnsi"/>
                <w:sz w:val="30"/>
                <w:szCs w:val="30"/>
                <w:shd w:val="clear" w:color="auto" w:fill="E0E0E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2FD8D" w14:textId="5B0766B1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69" w:type="dxa"/>
          </w:tcPr>
          <w:p w14:paraId="2AE5F3CC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6B066" w14:textId="13C94EA6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0" w:type="dxa"/>
          </w:tcPr>
          <w:p w14:paraId="2B6A2A59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E76463" w14:textId="035C28DB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0" w:type="dxa"/>
          </w:tcPr>
          <w:p w14:paraId="2202EB74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F9189" w14:textId="24259761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</w:tr>
      <w:tr w:rsidR="00EB4588" w:rsidRPr="007659D0" w14:paraId="5F81B83B" w14:textId="77777777" w:rsidTr="000B2B58">
        <w:tc>
          <w:tcPr>
            <w:tcW w:w="4230" w:type="dxa"/>
          </w:tcPr>
          <w:p w14:paraId="7001BEF7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07EA8B" w14:textId="74138EA3" w:rsidR="00EB4588" w:rsidRPr="007659D0" w:rsidRDefault="001C75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69" w:type="dxa"/>
          </w:tcPr>
          <w:p w14:paraId="60BD7DAF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B7C56" w14:textId="6913039D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14:paraId="622DE04F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31436" w14:textId="2D18F5FB" w:rsidR="00EB4588" w:rsidRPr="007659D0" w:rsidRDefault="00EB44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270" w:type="dxa"/>
          </w:tcPr>
          <w:p w14:paraId="322B2978" w14:textId="77777777" w:rsidR="00EB4588" w:rsidRPr="007659D0" w:rsidRDefault="00EB458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E2AFDE" w14:textId="4D4F127C" w:rsidR="00EB4588" w:rsidRPr="007659D0" w:rsidRDefault="00EB45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0.04</w:t>
            </w:r>
          </w:p>
        </w:tc>
      </w:tr>
    </w:tbl>
    <w:p w14:paraId="1C446DE0" w14:textId="563FBC4F" w:rsidR="00A90E0A" w:rsidRPr="007659D0" w:rsidRDefault="00A90E0A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76FA98EF" w14:textId="2D847CE2" w:rsidR="00AC0128" w:rsidRPr="007659D0" w:rsidRDefault="00AC012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cstheme="majorHAnsi" w:hint="cs"/>
          <w:b/>
          <w:bCs/>
          <w:cs/>
        </w:rPr>
        <w:t>เงินปันผล</w:t>
      </w:r>
    </w:p>
    <w:p w14:paraId="459AE34F" w14:textId="0D24808E" w:rsidR="00AC0128" w:rsidRPr="007659D0" w:rsidRDefault="00AC0128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cs/>
        </w:rPr>
      </w:pPr>
    </w:p>
    <w:p w14:paraId="4C64749E" w14:textId="4CB40A14" w:rsidR="0062566B" w:rsidRPr="007659D0" w:rsidRDefault="009B5F2E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659D0">
        <w:rPr>
          <w:rFonts w:asciiTheme="minorBidi" w:hAnsiTheme="minorBidi" w:cstheme="minorBidi" w:hint="cs"/>
          <w:sz w:val="30"/>
          <w:szCs w:val="30"/>
          <w:cs/>
        </w:rPr>
        <w:t>เงินปันผลที่</w:t>
      </w:r>
      <w:r w:rsidR="0062566B" w:rsidRPr="007659D0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7659D0">
        <w:rPr>
          <w:rFonts w:asciiTheme="minorBidi" w:hAnsiTheme="minorBidi" w:cstheme="minorBidi"/>
          <w:sz w:val="30"/>
          <w:szCs w:val="30"/>
          <w:cs/>
        </w:rPr>
        <w:t>จ่ายให้ผู้ถือหุ้น มีดังนี้</w:t>
      </w:r>
    </w:p>
    <w:p w14:paraId="31F38FA3" w14:textId="77777777" w:rsidR="00992A0B" w:rsidRPr="007659D0" w:rsidRDefault="00992A0B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872"/>
        <w:gridCol w:w="236"/>
        <w:gridCol w:w="1474"/>
      </w:tblGrid>
      <w:tr w:rsidR="00AC0128" w:rsidRPr="007659D0" w14:paraId="14C62E68" w14:textId="77777777" w:rsidTr="002055BF">
        <w:trPr>
          <w:tblHeader/>
        </w:trPr>
        <w:tc>
          <w:tcPr>
            <w:tcW w:w="2340" w:type="dxa"/>
            <w:vAlign w:val="bottom"/>
          </w:tcPr>
          <w:p w14:paraId="6FE59B4F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8425C0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4160E656" w14:textId="5DCC45CD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72" w:type="dxa"/>
            <w:vAlign w:val="bottom"/>
          </w:tcPr>
          <w:p w14:paraId="3D713A99" w14:textId="009EBC0B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BE1D2C1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15F016A" w14:textId="77777777" w:rsidR="00AC0128" w:rsidRPr="007659D0" w:rsidDel="00D43E7A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AC0128" w:rsidRPr="007659D0" w14:paraId="01B7881A" w14:textId="77777777" w:rsidTr="002055BF">
        <w:trPr>
          <w:tblHeader/>
        </w:trPr>
        <w:tc>
          <w:tcPr>
            <w:tcW w:w="2340" w:type="dxa"/>
          </w:tcPr>
          <w:p w14:paraId="11EEF8AB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66408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0F84B51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06E360C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F1C391C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8C7BD57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0128" w:rsidRPr="007659D0" w14:paraId="0EAAF9A7" w14:textId="77777777" w:rsidTr="00E7491B">
        <w:trPr>
          <w:tblHeader/>
        </w:trPr>
        <w:tc>
          <w:tcPr>
            <w:tcW w:w="2340" w:type="dxa"/>
          </w:tcPr>
          <w:p w14:paraId="78ED0A95" w14:textId="5E04EC4C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73374C"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38BBFEBA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F27F512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F182A9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E8666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E704AB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E7491B" w:rsidRPr="007659D0" w14:paraId="6FED9B9B" w14:textId="77777777" w:rsidTr="00E7491B">
        <w:trPr>
          <w:tblHeader/>
        </w:trPr>
        <w:tc>
          <w:tcPr>
            <w:tcW w:w="2340" w:type="dxa"/>
          </w:tcPr>
          <w:p w14:paraId="7A1F6E1C" w14:textId="043E4E96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เงินปันผลประจำปี</w:t>
            </w:r>
            <w:r w:rsidR="00A12852" w:rsidRPr="007659D0">
              <w:rPr>
                <w:rFonts w:asciiTheme="majorHAnsi" w:hAnsiTheme="majorHAns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22D031D1" w14:textId="2C886A60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27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908" w:type="dxa"/>
          </w:tcPr>
          <w:p w14:paraId="2813EC54" w14:textId="76C40F83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872" w:type="dxa"/>
          </w:tcPr>
          <w:p w14:paraId="1F5E1E58" w14:textId="34C9978D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0.0375</w:t>
            </w:r>
          </w:p>
        </w:tc>
        <w:tc>
          <w:tcPr>
            <w:tcW w:w="236" w:type="dxa"/>
          </w:tcPr>
          <w:p w14:paraId="78BEE8E9" w14:textId="77777777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FA35C5" w14:textId="68ED17E2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30.00</w:t>
            </w:r>
          </w:p>
        </w:tc>
      </w:tr>
      <w:tr w:rsidR="002055BF" w:rsidRPr="007659D0" w14:paraId="47E96957" w14:textId="77777777" w:rsidTr="002055BF">
        <w:trPr>
          <w:tblHeader/>
        </w:trPr>
        <w:tc>
          <w:tcPr>
            <w:tcW w:w="2340" w:type="dxa"/>
          </w:tcPr>
          <w:p w14:paraId="5DE13965" w14:textId="77777777" w:rsidR="002055BF" w:rsidRPr="007659D0" w:rsidRDefault="0020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463C6D0" w14:textId="77777777" w:rsidR="002055BF" w:rsidRPr="007659D0" w:rsidRDefault="0020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2CEDB5A" w14:textId="77777777" w:rsidR="002055BF" w:rsidRPr="007659D0" w:rsidRDefault="0020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4C1D19A" w14:textId="77777777" w:rsidR="002055BF" w:rsidRPr="007659D0" w:rsidRDefault="0020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2ECD7" w14:textId="77777777" w:rsidR="002055BF" w:rsidRPr="007659D0" w:rsidRDefault="0020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94E387" w14:textId="77777777" w:rsidR="002055BF" w:rsidRPr="007659D0" w:rsidRDefault="0020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3374C" w:rsidRPr="007659D0" w14:paraId="6E4FD721" w14:textId="77777777" w:rsidTr="002055BF">
        <w:trPr>
          <w:tblHeader/>
        </w:trPr>
        <w:tc>
          <w:tcPr>
            <w:tcW w:w="2340" w:type="dxa"/>
          </w:tcPr>
          <w:p w14:paraId="21932C34" w14:textId="69D87BE9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6138096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538CF16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F6D5B9A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01045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5CDB23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3374C" w:rsidRPr="007659D0" w14:paraId="7EA7A740" w14:textId="77777777" w:rsidTr="00E7491B">
        <w:trPr>
          <w:tblHeader/>
        </w:trPr>
        <w:tc>
          <w:tcPr>
            <w:tcW w:w="2340" w:type="dxa"/>
          </w:tcPr>
          <w:p w14:paraId="53C98BC3" w14:textId="4758D6B3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7603AA54" w14:textId="201A211E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6 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 xml:space="preserve">เมษายน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908" w:type="dxa"/>
          </w:tcPr>
          <w:p w14:paraId="05AA4757" w14:textId="1D56742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 xml:space="preserve">พฤษภาคม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872" w:type="dxa"/>
          </w:tcPr>
          <w:p w14:paraId="707F7A97" w14:textId="195126E5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0.0274</w:t>
            </w:r>
          </w:p>
        </w:tc>
        <w:tc>
          <w:tcPr>
            <w:tcW w:w="236" w:type="dxa"/>
          </w:tcPr>
          <w:p w14:paraId="658EF694" w14:textId="77777777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8967232" w14:textId="18CE84D9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21.92</w:t>
            </w:r>
          </w:p>
        </w:tc>
      </w:tr>
    </w:tbl>
    <w:p w14:paraId="7165D04D" w14:textId="77777777" w:rsidR="0073374C" w:rsidRPr="007659D0" w:rsidRDefault="0073374C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534AA7B8" w14:textId="27EE05EB" w:rsidR="00965C7D" w:rsidRPr="007659D0" w:rsidRDefault="00965C7D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63FA5149" w14:textId="77777777" w:rsidR="00DC5F58" w:rsidRPr="007659D0" w:rsidRDefault="00DC5F58" w:rsidP="007D2605">
      <w:pPr>
        <w:pStyle w:val="ListParagraph"/>
        <w:tabs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hd w:val="clear" w:color="auto" w:fill="FFFFFF" w:themeFill="background1"/>
          <w:cs/>
        </w:rPr>
      </w:pPr>
    </w:p>
    <w:p w14:paraId="1D4243FF" w14:textId="0F664403" w:rsidR="00B85971" w:rsidRPr="007659D0" w:rsidRDefault="00B85971" w:rsidP="007D2605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659D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4BE68D" w14:textId="77777777" w:rsidR="00B85971" w:rsidRPr="007659D0" w:rsidRDefault="00B85971" w:rsidP="007D2605">
      <w:pPr>
        <w:pStyle w:val="ListParagraph"/>
        <w:tabs>
          <w:tab w:val="left" w:pos="540"/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73D5F" w14:textId="2F28C31E" w:rsidR="00B85971" w:rsidRPr="007659D0" w:rsidRDefault="00B8597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7659D0">
        <w:rPr>
          <w:rFonts w:asciiTheme="majorBidi" w:hAnsiTheme="majorBidi" w:cstheme="majorBidi"/>
          <w:sz w:val="30"/>
          <w:szCs w:val="30"/>
          <w:cs/>
        </w:rPr>
        <w:br/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>ล</w:t>
      </w:r>
    </w:p>
    <w:p w14:paraId="77622B7A" w14:textId="77777777" w:rsidR="0073374C" w:rsidRPr="007659D0" w:rsidRDefault="0073374C">
      <w:r w:rsidRPr="007659D0"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85971" w:rsidRPr="007659D0" w14:paraId="4023E767" w14:textId="77777777" w:rsidTr="00B85971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A23C679" w14:textId="69F50232" w:rsidR="00B85971" w:rsidRPr="007659D0" w:rsidRDefault="00B8597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20870" w14:textId="77777777" w:rsidR="00B85971" w:rsidRPr="007659D0" w:rsidRDefault="00B8597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8AB3E4" w14:textId="77777777" w:rsidR="00B85971" w:rsidRPr="007659D0" w:rsidRDefault="00B8597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5971" w:rsidRPr="007659D0" w14:paraId="596ED130" w14:textId="77777777" w:rsidTr="00B85971">
        <w:trPr>
          <w:cantSplit/>
          <w:trHeight w:val="20"/>
          <w:tblHeader/>
        </w:trPr>
        <w:tc>
          <w:tcPr>
            <w:tcW w:w="2970" w:type="dxa"/>
            <w:hideMark/>
          </w:tcPr>
          <w:p w14:paraId="3C712F63" w14:textId="77777777" w:rsidR="00B85971" w:rsidRPr="007659D0" w:rsidRDefault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33C20E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5A86BCE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93C73B6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F2FD799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5971" w:rsidRPr="007659D0" w14:paraId="3984CE47" w14:textId="77777777" w:rsidTr="00B85971">
        <w:trPr>
          <w:cantSplit/>
          <w:trHeight w:val="20"/>
          <w:tblHeader/>
        </w:trPr>
        <w:tc>
          <w:tcPr>
            <w:tcW w:w="2970" w:type="dxa"/>
            <w:hideMark/>
          </w:tcPr>
          <w:p w14:paraId="0B5BF8A8" w14:textId="77777777" w:rsidR="00B85971" w:rsidRPr="007659D0" w:rsidRDefault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5EECD1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AFF912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F31E00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5CD2C695" w14:textId="77777777" w:rsidR="00B85971" w:rsidRPr="007659D0" w:rsidRDefault="00B8597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D192137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681C01B6" w14:textId="77777777" w:rsidR="00B85971" w:rsidRPr="007659D0" w:rsidRDefault="00B8597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57A8EF1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19CA75A4" w14:textId="77777777" w:rsidR="00B85971" w:rsidRPr="007659D0" w:rsidRDefault="00B8597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70FD000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04AB450E" w14:textId="77777777" w:rsidR="00B85971" w:rsidRPr="007659D0" w:rsidRDefault="00B8597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5971" w:rsidRPr="007659D0" w14:paraId="3CC681FC" w14:textId="77777777" w:rsidTr="00B85971">
        <w:trPr>
          <w:cantSplit/>
          <w:trHeight w:val="297"/>
          <w:tblHeader/>
        </w:trPr>
        <w:tc>
          <w:tcPr>
            <w:tcW w:w="2970" w:type="dxa"/>
          </w:tcPr>
          <w:p w14:paraId="36EA495E" w14:textId="77777777" w:rsidR="00B85971" w:rsidRPr="007659D0" w:rsidRDefault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0D713D" w14:textId="77777777" w:rsidR="00B85971" w:rsidRPr="007659D0" w:rsidRDefault="00B8597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FBE260B" w14:textId="77777777" w:rsidR="00B85971" w:rsidRPr="007659D0" w:rsidRDefault="00B8597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5971" w:rsidRPr="007659D0" w14:paraId="157A64F8" w14:textId="77777777" w:rsidTr="00B85971">
        <w:trPr>
          <w:cantSplit/>
          <w:trHeight w:val="20"/>
        </w:trPr>
        <w:tc>
          <w:tcPr>
            <w:tcW w:w="2970" w:type="dxa"/>
            <w:hideMark/>
          </w:tcPr>
          <w:p w14:paraId="2675827B" w14:textId="22E03133" w:rsidR="00B85971" w:rsidRPr="007659D0" w:rsidRDefault="00B8597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3374C"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51B6BAC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FE67CD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5E0CD6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35EA5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B6D308E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6EC7C98" w14:textId="77777777" w:rsidR="00B85971" w:rsidRPr="007659D0" w:rsidRDefault="00B859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4B838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0DCC36DB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61226F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72E2FA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85971" w:rsidRPr="007659D0" w14:paraId="0F8F6141" w14:textId="77777777" w:rsidTr="00B85971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38030E6" w14:textId="77777777" w:rsidR="00B85971" w:rsidRPr="007659D0" w:rsidRDefault="00B8597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37E0A0E0" w14:textId="77777777" w:rsidR="00B85971" w:rsidRPr="007659D0" w:rsidRDefault="00B85971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88897E" w14:textId="416071D2" w:rsidR="00B85971" w:rsidRPr="007659D0" w:rsidRDefault="00AD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126,300</w:t>
            </w:r>
          </w:p>
        </w:tc>
        <w:tc>
          <w:tcPr>
            <w:tcW w:w="182" w:type="dxa"/>
            <w:vAlign w:val="bottom"/>
          </w:tcPr>
          <w:p w14:paraId="740F71A0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F86F293" w14:textId="2BFB4A4D" w:rsidR="00B85971" w:rsidRPr="007659D0" w:rsidRDefault="00AD185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714B729" w14:textId="77777777" w:rsidR="00B85971" w:rsidRPr="007659D0" w:rsidRDefault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0C37DDC" w14:textId="625E2A9C" w:rsidR="00B85971" w:rsidRPr="007659D0" w:rsidRDefault="00AD185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C00BDB" w14:textId="77777777" w:rsidR="00B85971" w:rsidRPr="007659D0" w:rsidRDefault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093AD78" w14:textId="4B453D92" w:rsidR="00B85971" w:rsidRPr="007659D0" w:rsidRDefault="00AD185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  <w:tc>
          <w:tcPr>
            <w:tcW w:w="180" w:type="dxa"/>
            <w:vAlign w:val="bottom"/>
          </w:tcPr>
          <w:p w14:paraId="6C72C2E3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9AB66B2" w14:textId="63FE21DE" w:rsidR="00B85971" w:rsidRPr="007659D0" w:rsidRDefault="00AD185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</w:tr>
      <w:tr w:rsidR="0073374C" w:rsidRPr="007659D0" w14:paraId="3FC6EF47" w14:textId="77777777" w:rsidTr="00B85971">
        <w:trPr>
          <w:cantSplit/>
          <w:trHeight w:val="20"/>
        </w:trPr>
        <w:tc>
          <w:tcPr>
            <w:tcW w:w="2970" w:type="dxa"/>
          </w:tcPr>
          <w:p w14:paraId="6A4E4ACE" w14:textId="77777777" w:rsidR="0073374C" w:rsidRPr="007659D0" w:rsidRDefault="0073374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98ADB5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4CCFAB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1C7C7EF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84DFC8F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2DEC088" w14:textId="77777777" w:rsidR="0073374C" w:rsidRPr="007659D0" w:rsidRDefault="0073374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68CFF4B" w14:textId="77777777" w:rsidR="0073374C" w:rsidRPr="007659D0" w:rsidRDefault="007337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2AAA94" w14:textId="77777777" w:rsidR="0073374C" w:rsidRPr="007659D0" w:rsidRDefault="0073374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41DEAA6F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3D46C8" w14:textId="77777777" w:rsidR="0073374C" w:rsidRPr="007659D0" w:rsidRDefault="0073374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7D1340F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85971" w:rsidRPr="007659D0" w14:paraId="57346511" w14:textId="77777777" w:rsidTr="00B85971">
        <w:trPr>
          <w:cantSplit/>
          <w:trHeight w:val="20"/>
        </w:trPr>
        <w:tc>
          <w:tcPr>
            <w:tcW w:w="2970" w:type="dxa"/>
            <w:hideMark/>
          </w:tcPr>
          <w:p w14:paraId="3B4F75F2" w14:textId="6D7D7478" w:rsidR="00B85971" w:rsidRPr="007659D0" w:rsidRDefault="00B8597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3374C"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26C9F6D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2D029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5CA687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117CF10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96F8DA0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79913DC" w14:textId="77777777" w:rsidR="00B85971" w:rsidRPr="007659D0" w:rsidRDefault="00B859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BA582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2923B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4D4715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ACAB4D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3374C" w:rsidRPr="007659D0" w14:paraId="6D605143" w14:textId="77777777" w:rsidTr="00B85971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0161615" w14:textId="77777777" w:rsidR="0073374C" w:rsidRPr="007659D0" w:rsidRDefault="007337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3A59D7C8" w14:textId="77777777" w:rsidR="0073374C" w:rsidRPr="007659D0" w:rsidRDefault="0073374C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B7D752" w14:textId="0D2E7815" w:rsidR="0073374C" w:rsidRPr="007659D0" w:rsidRDefault="0073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122,940</w:t>
            </w:r>
          </w:p>
        </w:tc>
        <w:tc>
          <w:tcPr>
            <w:tcW w:w="182" w:type="dxa"/>
            <w:vAlign w:val="bottom"/>
          </w:tcPr>
          <w:p w14:paraId="5ECC1916" w14:textId="77777777" w:rsidR="0073374C" w:rsidRPr="007659D0" w:rsidRDefault="007337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6EB58F4" w14:textId="780C0246" w:rsidR="0073374C" w:rsidRPr="007659D0" w:rsidRDefault="0073374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DC05B10" w14:textId="77777777" w:rsidR="0073374C" w:rsidRPr="007659D0" w:rsidRDefault="0073374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77724728" w14:textId="0AB8E3E6" w:rsidR="0073374C" w:rsidRPr="007659D0" w:rsidRDefault="0073374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20BB45" w14:textId="77777777" w:rsidR="0073374C" w:rsidRPr="007659D0" w:rsidRDefault="0073374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0BD3C14" w14:textId="41A4B1FA" w:rsidR="0073374C" w:rsidRPr="007659D0" w:rsidRDefault="0073374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  <w:tc>
          <w:tcPr>
            <w:tcW w:w="180" w:type="dxa"/>
            <w:vAlign w:val="bottom"/>
          </w:tcPr>
          <w:p w14:paraId="56B6A867" w14:textId="77777777" w:rsidR="0073374C" w:rsidRPr="007659D0" w:rsidRDefault="007337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86748CA" w14:textId="24DEA758" w:rsidR="0073374C" w:rsidRPr="007659D0" w:rsidRDefault="0073374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</w:tr>
    </w:tbl>
    <w:p w14:paraId="231A560D" w14:textId="77777777" w:rsidR="00B85971" w:rsidRPr="007659D0" w:rsidRDefault="00B85971" w:rsidP="007D2605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6D91E182" w14:textId="7DBCBB0F" w:rsidR="00B85971" w:rsidRPr="007659D0" w:rsidRDefault="00B8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 w:cstheme="majorHAnsi"/>
        </w:rPr>
      </w:pPr>
      <w:r w:rsidRPr="007659D0">
        <w:rPr>
          <w:rFonts w:asciiTheme="majorHAnsi" w:hAnsiTheme="majorHAnsi"/>
          <w:i/>
          <w:iCs/>
          <w:sz w:val="30"/>
          <w:szCs w:val="30"/>
        </w:rPr>
        <w:tab/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เงินกู้ยืมระยะยาวจากสถาบันการเงิน</w:t>
      </w:r>
      <w:r w:rsidRPr="007659D0">
        <w:rPr>
          <w:rFonts w:asciiTheme="majorHAnsi" w:hAnsiTheme="majorHAnsi" w:cstheme="majorHAnsi"/>
          <w:sz w:val="30"/>
          <w:szCs w:val="30"/>
          <w:cs/>
        </w:rPr>
        <w:t>ข้างต้นแสดงเป็นส่วนหนึ่งของส่วนงาน</w:t>
      </w:r>
      <w:r w:rsidRPr="007659D0">
        <w:rPr>
          <w:rFonts w:asciiTheme="majorHAnsi" w:hAnsiTheme="majorHAnsi"/>
          <w:sz w:val="30"/>
          <w:szCs w:val="30"/>
          <w:cs/>
        </w:rPr>
        <w:t>บริการรับเหมาก่อสร้าง</w:t>
      </w:r>
    </w:p>
    <w:p w14:paraId="3AF335D3" w14:textId="77777777" w:rsidR="005E7E08" w:rsidRPr="007659D0" w:rsidRDefault="005E7E08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3C17212D" w14:textId="6DB7DE1F" w:rsidR="00B85971" w:rsidRPr="00A36041" w:rsidRDefault="0008030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A36041">
        <w:rPr>
          <w:rFonts w:asciiTheme="majorHAnsi" w:hAnsiTheme="majorHAnsi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B85971" w:rsidRPr="00A36041">
        <w:rPr>
          <w:rFonts w:asciiTheme="majorHAnsi" w:hAnsiTheme="majorHAnsi" w:cstheme="majorHAns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5E6083E0" w14:textId="77777777" w:rsidR="00B85971" w:rsidRPr="007659D0" w:rsidRDefault="00B85971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85971" w:rsidRPr="007659D0" w14:paraId="4C1214B9" w14:textId="77777777" w:rsidTr="00B85971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37B021FC" w14:textId="77777777" w:rsidR="00B85971" w:rsidRPr="007659D0" w:rsidRDefault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B1492D1" w14:textId="77777777" w:rsidR="00B85971" w:rsidRPr="007659D0" w:rsidRDefault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F5146B2" w14:textId="77777777" w:rsidR="00B85971" w:rsidRPr="007659D0" w:rsidRDefault="00B85971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5971" w:rsidRPr="007659D0" w14:paraId="7F2973A0" w14:textId="77777777" w:rsidTr="00B85971">
        <w:tc>
          <w:tcPr>
            <w:tcW w:w="2880" w:type="dxa"/>
            <w:shd w:val="clear" w:color="auto" w:fill="auto"/>
          </w:tcPr>
          <w:p w14:paraId="6CB1D2EC" w14:textId="77777777" w:rsidR="00B85971" w:rsidRPr="007659D0" w:rsidRDefault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7CF5A024" w14:textId="77777777" w:rsidR="00B85971" w:rsidRPr="007659D0" w:rsidRDefault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760D8162" w14:textId="77777777" w:rsidR="00B85971" w:rsidRPr="007659D0" w:rsidRDefault="00B85971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7659D0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B0A92AF" w14:textId="767858D1" w:rsidR="00992A0B" w:rsidRDefault="00992A0B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01F45093" w14:textId="14C3DA9E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38A69041" w14:textId="68F8E893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2FFF3CE0" w14:textId="6DCF1F4F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3DF113E8" w14:textId="64958F02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589C36DD" w14:textId="7BF18EC7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7CFF67F8" w14:textId="6D4482B6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7857766D" w14:textId="4E672C9B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67271DA2" w14:textId="62A8BC32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7E48BD07" w14:textId="4788A0D7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5F8F3624" w14:textId="141CDB59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321797C3" w14:textId="4E25D0AE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1BC38FEF" w14:textId="38758CCE" w:rsidR="000A460C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10A79188" w14:textId="77777777" w:rsidR="000A460C" w:rsidRPr="007659D0" w:rsidRDefault="000A460C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42386BA5" w14:textId="5BC7C5E6" w:rsidR="00D45460" w:rsidRPr="007659D0" w:rsidRDefault="00EB087A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9FFED69" w14:textId="73CADD7A" w:rsidR="00EB087A" w:rsidRPr="007659D0" w:rsidRDefault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</w:p>
    <w:p w14:paraId="419F2ED6" w14:textId="1085BC7B" w:rsidR="0076420A" w:rsidRPr="007659D0" w:rsidRDefault="00EB087A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DB8C0B" w14:textId="77777777" w:rsidR="00EB087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987A8F" w14:textId="41D1392F" w:rsidR="00EB087A" w:rsidRPr="007659D0" w:rsidRDefault="00EB087A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ความเสี่ยงของกลุ่มบริษัท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0812DC" w:rsidRPr="007659D0">
        <w:rPr>
          <w:rFonts w:asciiTheme="majorHAnsi" w:hAnsiTheme="majorHAnsi" w:cstheme="majorHAnsi" w:hint="cs"/>
          <w:sz w:val="30"/>
          <w:szCs w:val="30"/>
          <w:cs/>
        </w:rPr>
        <w:t>โดยการ</w:t>
      </w:r>
      <w:r w:rsidRPr="007659D0">
        <w:rPr>
          <w:rFonts w:asciiTheme="majorHAnsi" w:hAnsiTheme="majorHAnsi" w:cstheme="majorHAnsi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0246C5" w14:textId="42E75AF0" w:rsidR="005E7E08" w:rsidRDefault="005E7E08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2C4C45B" w14:textId="77777777" w:rsidR="00822363" w:rsidRPr="007659D0" w:rsidRDefault="00822363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28CEE251" w14:textId="77777777" w:rsidR="00DB41D5" w:rsidRPr="007659D0" w:rsidRDefault="00DB41D5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54F9FE7" w14:textId="00EA1C47" w:rsidR="00EB087A" w:rsidRPr="007659D0" w:rsidRDefault="00EB087A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2F626FF4" w14:textId="77777777" w:rsidR="00BA1DF3" w:rsidRPr="007659D0" w:rsidRDefault="00BA1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</w:pPr>
    </w:p>
    <w:p w14:paraId="4821E261" w14:textId="79B4466F" w:rsidR="00EB087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.1) 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ความเสี่ยงด้านเครดิต</w:t>
      </w:r>
    </w:p>
    <w:p w14:paraId="489F7546" w14:textId="77777777" w:rsidR="00EB087A" w:rsidRPr="007659D0" w:rsidRDefault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  <w:lang w:val="en-US"/>
        </w:rPr>
      </w:pPr>
    </w:p>
    <w:p w14:paraId="3E2F0AD0" w14:textId="231C772C" w:rsidR="00EB087A" w:rsidRPr="007659D0" w:rsidRDefault="00EB087A" w:rsidP="007D2605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DBEA24F" w14:textId="58B1A24C" w:rsidR="00564797" w:rsidRDefault="00564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31AC2277" w14:textId="33B2F570" w:rsidR="000A460C" w:rsidRDefault="000A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737EAB17" w14:textId="5D7696A7" w:rsidR="000A460C" w:rsidRDefault="000A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297E63E7" w14:textId="70CB6996" w:rsidR="000A460C" w:rsidRDefault="000A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469E8312" w14:textId="77777777" w:rsidR="000A460C" w:rsidRPr="007659D0" w:rsidRDefault="000A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056574E3" w14:textId="02CBB31C" w:rsidR="00EB087A" w:rsidRPr="007659D0" w:rsidRDefault="00EB087A">
      <w:pPr>
        <w:pStyle w:val="block"/>
        <w:spacing w:after="0" w:line="240" w:lineRule="auto"/>
        <w:ind w:left="1260" w:right="-7" w:hanging="270"/>
        <w:jc w:val="both"/>
        <w:rPr>
          <w:rFonts w:asciiTheme="majorHAnsi" w:hAnsiTheme="majorHAnsi" w:cstheme="majorHAnsi"/>
          <w:i/>
          <w:iCs/>
          <w:sz w:val="30"/>
          <w:szCs w:val="30"/>
          <w:cs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</w:rPr>
        <w:t>(</w:t>
      </w:r>
      <w:r w:rsidRPr="007659D0"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ข</w:t>
      </w:r>
      <w:r w:rsidRPr="007659D0">
        <w:rPr>
          <w:rFonts w:asciiTheme="majorHAnsi" w:hAnsiTheme="majorHAnsi" w:cstheme="majorHAnsi"/>
          <w:sz w:val="30"/>
          <w:szCs w:val="30"/>
        </w:rPr>
        <w:t>.1.1)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 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</w:p>
    <w:p w14:paraId="07E25DD4" w14:textId="3A00AD83" w:rsidR="00D45460" w:rsidRPr="007659D0" w:rsidRDefault="00D45460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5A64F0B" w14:textId="64A09B0E" w:rsidR="00EB087A" w:rsidRPr="007659D0" w:rsidRDefault="00EB087A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7659D0">
        <w:rPr>
          <w:rFonts w:asciiTheme="majorHAnsi" w:hAnsiTheme="majorHAnsi" w:cstheme="majorHAnsi"/>
          <w:sz w:val="30"/>
          <w:szCs w:val="30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="00564797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E042B8" w:rsidRPr="007659D0">
        <w:rPr>
          <w:rFonts w:asciiTheme="majorHAnsi" w:hAnsiTheme="majorHAnsi" w:cstheme="majorHAnsi"/>
          <w:sz w:val="30"/>
          <w:szCs w:val="30"/>
        </w:rPr>
        <w:t>1</w:t>
      </w:r>
      <w:r w:rsidR="006C63E6" w:rsidRPr="007659D0">
        <w:rPr>
          <w:rFonts w:asciiTheme="majorHAnsi" w:hAnsiTheme="majorHAnsi" w:cstheme="majorHAnsi"/>
          <w:sz w:val="30"/>
          <w:szCs w:val="30"/>
        </w:rPr>
        <w:t>8</w:t>
      </w:r>
    </w:p>
    <w:p w14:paraId="3833530E" w14:textId="77777777" w:rsidR="00EB087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  <w:lang w:val="en-GB"/>
        </w:rPr>
      </w:pPr>
    </w:p>
    <w:p w14:paraId="240615CE" w14:textId="0D8E9ADC" w:rsidR="00EB087A" w:rsidRPr="007659D0" w:rsidRDefault="008A6624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  <w:shd w:val="clear" w:color="auto" w:fill="E0E0E0"/>
          <w:cs/>
        </w:rPr>
      </w:pPr>
      <w:r w:rsidRPr="007659D0">
        <w:rPr>
          <w:rFonts w:asciiTheme="majorHAnsi" w:hAnsiTheme="majorHAnsi" w:cstheme="majorHAnsi" w:hint="cs"/>
          <w:sz w:val="30"/>
          <w:szCs w:val="30"/>
          <w:cs/>
        </w:rPr>
        <w:t>ฝ่ายบริหารได้กำหนดนโยบายด้</w:t>
      </w:r>
      <w:r w:rsidRPr="007659D0">
        <w:rPr>
          <w:rFonts w:asciiTheme="majorHAnsi" w:hAnsiTheme="majorHAnsi"/>
          <w:sz w:val="30"/>
          <w:szCs w:val="30"/>
          <w:cs/>
        </w:rPr>
        <w:t>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291E60" w:rsidRPr="007659D0">
        <w:rPr>
          <w:rFonts w:asciiTheme="majorHAnsi" w:hAnsiTheme="majorHAnsi" w:hint="cs"/>
          <w:sz w:val="30"/>
          <w:szCs w:val="30"/>
          <w:cs/>
        </w:rPr>
        <w:t>ทางการค้า</w:t>
      </w:r>
    </w:p>
    <w:p w14:paraId="6BE2CA50" w14:textId="77777777" w:rsidR="000A460C" w:rsidRPr="007659D0" w:rsidRDefault="000A460C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D174675" w14:textId="6D6DF3B2" w:rsidR="00740DE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6C01B0">
        <w:rPr>
          <w:rFonts w:asciiTheme="majorHAnsi" w:hAnsiTheme="majorHAnsi" w:cstheme="majorHAns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564797" w:rsidRPr="006C01B0">
        <w:rPr>
          <w:rFonts w:asciiTheme="majorHAnsi" w:hAnsiTheme="majorHAnsi" w:cstheme="majorHAnsi"/>
          <w:sz w:val="30"/>
          <w:szCs w:val="30"/>
        </w:rPr>
        <w:t xml:space="preserve"> </w:t>
      </w:r>
      <w:r w:rsidR="000A460C">
        <w:rPr>
          <w:rFonts w:asciiTheme="majorHAnsi" w:hAnsiTheme="majorHAnsi" w:cstheme="majorHAnsi"/>
          <w:sz w:val="30"/>
          <w:szCs w:val="30"/>
        </w:rPr>
        <w:t xml:space="preserve">7 </w:t>
      </w:r>
      <w:r w:rsidR="000A460C">
        <w:rPr>
          <w:rFonts w:asciiTheme="majorHAnsi" w:hAnsiTheme="majorHAnsi" w:cstheme="majorHAnsi" w:hint="cs"/>
          <w:sz w:val="30"/>
          <w:szCs w:val="30"/>
          <w:cs/>
        </w:rPr>
        <w:t xml:space="preserve">วันถึง </w:t>
      </w:r>
      <w:r w:rsidR="000A460C">
        <w:rPr>
          <w:rFonts w:asciiTheme="majorHAnsi" w:hAnsiTheme="majorHAnsi" w:cstheme="majorHAnsi"/>
          <w:spacing w:val="-4"/>
          <w:sz w:val="30"/>
          <w:szCs w:val="30"/>
        </w:rPr>
        <w:t>6</w:t>
      </w:r>
      <w:r w:rsidR="0053291E" w:rsidRPr="006C01B0">
        <w:rPr>
          <w:rFonts w:asciiTheme="majorHAnsi" w:hAnsiTheme="majorHAnsi" w:cstheme="majorHAnsi"/>
          <w:spacing w:val="-4"/>
          <w:sz w:val="30"/>
          <w:szCs w:val="30"/>
        </w:rPr>
        <w:t>0</w:t>
      </w:r>
      <w:r w:rsidR="00071937" w:rsidRPr="006C01B0">
        <w:rPr>
          <w:rFonts w:asciiTheme="majorHAnsi" w:hAnsiTheme="majorHAnsi" w:cstheme="majorHAnsi"/>
          <w:spacing w:val="-4"/>
          <w:sz w:val="30"/>
          <w:szCs w:val="30"/>
        </w:rPr>
        <w:t xml:space="preserve"> </w:t>
      </w:r>
      <w:r w:rsidR="00071937" w:rsidRPr="006C01B0">
        <w:rPr>
          <w:rFonts w:asciiTheme="majorHAnsi" w:hAnsiTheme="majorHAnsi" w:cstheme="majorHAnsi"/>
          <w:spacing w:val="-4"/>
          <w:sz w:val="30"/>
          <w:szCs w:val="30"/>
          <w:cs/>
        </w:rPr>
        <w:t>วัน</w:t>
      </w:r>
      <w:r w:rsidR="000E7D80" w:rsidRPr="006C01B0">
        <w:rPr>
          <w:rFonts w:asciiTheme="majorHAnsi" w:hAnsiTheme="majorHAnsi" w:cstheme="majorHAnsi"/>
          <w:spacing w:val="-4"/>
          <w:sz w:val="30"/>
          <w:szCs w:val="30"/>
        </w:rPr>
        <w:t xml:space="preserve"> </w:t>
      </w:r>
      <w:r w:rsidR="000E7D80" w:rsidRPr="006C01B0">
        <w:rPr>
          <w:rFonts w:asciiTheme="majorHAnsi" w:hAnsiTheme="majorHAnsi" w:cstheme="majorHAnsi"/>
          <w:spacing w:val="-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9" w:name="_Hlk59433075"/>
      <w:r w:rsidR="000E7D80" w:rsidRPr="006C01B0">
        <w:rPr>
          <w:rFonts w:asciiTheme="majorHAnsi" w:hAnsiTheme="majorHAnsi" w:cstheme="majorHAnsi"/>
          <w:spacing w:val="-4"/>
          <w:sz w:val="30"/>
          <w:szCs w:val="30"/>
          <w:cs/>
        </w:rPr>
        <w:t>กลุ่มบริษัทพิจารณาการด้อยค่าทุกวัน</w:t>
      </w:r>
      <w:r w:rsidR="000E7D80" w:rsidRPr="006C01B0">
        <w:rPr>
          <w:rFonts w:asciiTheme="majorHAnsi" w:hAnsiTheme="majorHAnsi" w:cstheme="majorHAns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E2650A" w:rsidRPr="006C01B0">
        <w:rPr>
          <w:rFonts w:asciiTheme="majorHAnsi" w:hAnsiTheme="majorHAnsi" w:cstheme="majorHAnsi"/>
          <w:sz w:val="30"/>
          <w:szCs w:val="30"/>
          <w:cs/>
        </w:rPr>
        <w:t>และ</w:t>
      </w:r>
      <w:r w:rsidR="00E2650A" w:rsidRPr="007659D0">
        <w:rPr>
          <w:rFonts w:asciiTheme="majorHAnsi" w:hAnsiTheme="majorHAns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0E7D80" w:rsidRPr="006C01B0">
        <w:rPr>
          <w:rFonts w:asciiTheme="majorHAnsi" w:hAnsiTheme="majorHAnsi" w:cstheme="majorHAnsi"/>
          <w:sz w:val="30"/>
          <w:szCs w:val="30"/>
          <w:cs/>
        </w:rPr>
        <w:t xml:space="preserve"> </w:t>
      </w:r>
      <w:bookmarkEnd w:id="9"/>
      <w:r w:rsidR="000E7D80" w:rsidRPr="006C01B0">
        <w:rPr>
          <w:rFonts w:asciiTheme="majorHAnsi" w:hAnsiTheme="majorHAnsi" w:cstheme="majorHAns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96CD55" w14:textId="77777777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/>
          <w:sz w:val="30"/>
          <w:szCs w:val="30"/>
        </w:rPr>
      </w:pPr>
    </w:p>
    <w:p w14:paraId="41BEC1A0" w14:textId="69987393" w:rsidR="00080301" w:rsidRPr="007659D0" w:rsidRDefault="00080301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E042B8" w:rsidRPr="007659D0">
        <w:rPr>
          <w:rFonts w:asciiTheme="majorHAnsi" w:hAnsiTheme="majorHAnsi"/>
          <w:sz w:val="30"/>
          <w:szCs w:val="30"/>
        </w:rPr>
        <w:t xml:space="preserve">6 </w:t>
      </w:r>
      <w:r w:rsidR="00E042B8" w:rsidRPr="007659D0">
        <w:rPr>
          <w:rFonts w:asciiTheme="majorHAnsi" w:hAnsiTheme="majorHAnsi" w:hint="cs"/>
          <w:sz w:val="30"/>
          <w:szCs w:val="30"/>
          <w:cs/>
        </w:rPr>
        <w:t xml:space="preserve">และ </w:t>
      </w:r>
      <w:r w:rsidR="00E042B8" w:rsidRPr="007659D0">
        <w:rPr>
          <w:rFonts w:asciiTheme="majorHAnsi" w:hAnsiTheme="majorHAnsi"/>
          <w:sz w:val="30"/>
          <w:szCs w:val="30"/>
        </w:rPr>
        <w:t xml:space="preserve">7 </w:t>
      </w:r>
    </w:p>
    <w:p w14:paraId="6223FA05" w14:textId="04F5A730" w:rsidR="00080301" w:rsidRDefault="00080301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F1B9B3A" w14:textId="411EE227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8D6C317" w14:textId="420729CA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7DAFB75" w14:textId="16ED7F83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0418D6C" w14:textId="5DDB30FD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CF34210" w14:textId="5B3A25B8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0C5EFBD" w14:textId="248B1515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6B47DEE" w14:textId="77777777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7053744" w14:textId="1E262683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8A03E57" w14:textId="768465C5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041326C" w14:textId="70383CD0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881E0C3" w14:textId="77777777" w:rsidR="000A460C" w:rsidRPr="007659D0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D4F8EE3" w14:textId="5C158438" w:rsidR="00EB087A" w:rsidRPr="007659D0" w:rsidRDefault="00EB087A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ตาราง</w:t>
      </w:r>
      <w:r w:rsidR="00080301" w:rsidRPr="007659D0">
        <w:rPr>
          <w:rFonts w:asciiTheme="majorHAnsi" w:hAnsiTheme="majorHAnsi" w:cstheme="majorHAnsi" w:hint="cs"/>
          <w:sz w:val="30"/>
          <w:szCs w:val="30"/>
          <w:cs/>
        </w:rPr>
        <w:t>ต่อไปนี้</w:t>
      </w:r>
      <w:r w:rsidRPr="007659D0">
        <w:rPr>
          <w:rFonts w:asciiTheme="majorHAnsi" w:hAnsiTheme="majorHAnsi" w:cstheme="majorHAnsi"/>
          <w:sz w:val="30"/>
          <w:szCs w:val="30"/>
          <w:cs/>
        </w:rPr>
        <w:t>ให้ข้อมูลเกี่ยวกับความเสี่ยงด้านเครดิตและผลขาดทุน</w:t>
      </w:r>
      <w:r w:rsidR="00417966" w:rsidRPr="007659D0">
        <w:rPr>
          <w:rFonts w:asciiTheme="majorHAnsi" w:hAnsiTheme="majorHAnsi" w:cstheme="majorHAnsi"/>
          <w:sz w:val="30"/>
          <w:szCs w:val="30"/>
          <w:cs/>
        </w:rPr>
        <w:t>ด้านเครดิต</w:t>
      </w:r>
      <w:r w:rsidRPr="007659D0">
        <w:rPr>
          <w:rFonts w:asciiTheme="majorHAnsi" w:hAnsiTheme="majorHAnsi" w:cstheme="majorHAnsi"/>
          <w:sz w:val="30"/>
          <w:szCs w:val="30"/>
          <w:cs/>
        </w:rPr>
        <w:t>ที่คาดว่าจะเกิดขึ้นสำหรับลูกหนี้การค้าและสินทรัพย์ที่เกิดจากสัญญา</w:t>
      </w:r>
    </w:p>
    <w:bookmarkEnd w:id="8"/>
    <w:p w14:paraId="6DB88C8E" w14:textId="287DAACD" w:rsidR="0073374C" w:rsidRPr="007659D0" w:rsidRDefault="0073374C"/>
    <w:tbl>
      <w:tblPr>
        <w:tblStyle w:val="TableGrid"/>
        <w:tblW w:w="102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054"/>
        <w:gridCol w:w="195"/>
        <w:gridCol w:w="45"/>
        <w:gridCol w:w="195"/>
        <w:gridCol w:w="570"/>
        <w:gridCol w:w="198"/>
      </w:tblGrid>
      <w:tr w:rsidR="00A94FE8" w:rsidRPr="007659D0" w14:paraId="0EAA6C26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57E97ABD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316879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06" w:type="dxa"/>
            <w:gridSpan w:val="18"/>
            <w:vAlign w:val="bottom"/>
          </w:tcPr>
          <w:p w14:paraId="025B9687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94FE8" w:rsidRPr="007659D0" w14:paraId="7B3736BD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3B039CA3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49CF7D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64DD297B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138D31DF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28" w:type="dxa"/>
            <w:gridSpan w:val="16"/>
            <w:tcBorders>
              <w:bottom w:val="single" w:sz="4" w:space="0" w:color="auto"/>
            </w:tcBorders>
            <w:vAlign w:val="bottom"/>
          </w:tcPr>
          <w:p w14:paraId="2ABEF7D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94FE8" w:rsidRPr="007659D0" w14:paraId="5657B9CB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103BFAFB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8182EA5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2C26A6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7777B71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6B7115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214BC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550A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439F0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1DBF7E2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94FE8" w:rsidRPr="007659D0" w14:paraId="17DC9CC2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7E7F84D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186C7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2D0535BF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3BEB9C4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58D6487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FA72226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39D5DDA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CA42A73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FD6A20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4DD1A2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14028ED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6EC3C5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55934D4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A4CA82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9DC5CE6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E4D752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</w:tcPr>
          <w:p w14:paraId="7725309D" w14:textId="6C706D92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</w:t>
            </w:r>
            <w:r w:rsidR="00B43224" w:rsidRPr="007659D0">
              <w:rPr>
                <w:rFonts w:asciiTheme="majorHAnsi" w:hAnsiTheme="majorHAnsi" w:hint="cs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vAlign w:val="bottom"/>
          </w:tcPr>
          <w:p w14:paraId="68C6F058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32FF3CCE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4CC86B4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5584F07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C46D4" w:rsidRPr="007659D0" w14:paraId="0286DFAA" w14:textId="77777777" w:rsidTr="00AF7FE4">
        <w:tc>
          <w:tcPr>
            <w:tcW w:w="1494" w:type="dxa"/>
            <w:gridSpan w:val="2"/>
          </w:tcPr>
          <w:p w14:paraId="68D1A1F8" w14:textId="77777777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62FF5E6" w14:textId="5A938A54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600C6C"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706" w:type="dxa"/>
            <w:gridSpan w:val="18"/>
          </w:tcPr>
          <w:p w14:paraId="28F9643A" w14:textId="77777777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A94FE8" w:rsidRPr="007659D0" w14:paraId="637A8FEE" w14:textId="77777777" w:rsidTr="00E358E4">
        <w:tc>
          <w:tcPr>
            <w:tcW w:w="1258" w:type="dxa"/>
          </w:tcPr>
          <w:p w14:paraId="0B3F2107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FE2B9B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8"/>
          </w:tcPr>
          <w:p w14:paraId="07FBD72D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7659D0" w14:paraId="57351C12" w14:textId="77777777" w:rsidTr="00E358E4">
        <w:tc>
          <w:tcPr>
            <w:tcW w:w="1258" w:type="dxa"/>
          </w:tcPr>
          <w:p w14:paraId="6FF096F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BDC0FF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445D645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7E24CAB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22AC84" w14:textId="6481459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840FDE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43C9AD7" w14:textId="17D476B5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05</w:t>
            </w:r>
          </w:p>
        </w:tc>
        <w:tc>
          <w:tcPr>
            <w:tcW w:w="236" w:type="dxa"/>
          </w:tcPr>
          <w:p w14:paraId="140CF23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45447CB" w14:textId="177AC46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12</w:t>
            </w:r>
          </w:p>
        </w:tc>
        <w:tc>
          <w:tcPr>
            <w:tcW w:w="236" w:type="dxa"/>
          </w:tcPr>
          <w:p w14:paraId="70531F4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61E635F" w14:textId="5FD1AAF5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18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81</w:t>
            </w:r>
          </w:p>
        </w:tc>
        <w:tc>
          <w:tcPr>
            <w:tcW w:w="236" w:type="dxa"/>
          </w:tcPr>
          <w:p w14:paraId="26D6E60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B4851F1" w14:textId="1DFB3AD1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8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92</w:t>
            </w:r>
          </w:p>
        </w:tc>
        <w:tc>
          <w:tcPr>
            <w:tcW w:w="239" w:type="dxa"/>
          </w:tcPr>
          <w:p w14:paraId="107C53E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3B63372" w14:textId="21A0F5E9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6FE064F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bottom w:val="double" w:sz="4" w:space="0" w:color="auto"/>
            </w:tcBorders>
          </w:tcPr>
          <w:p w14:paraId="6254D63D" w14:textId="339A941F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100</w:t>
            </w:r>
            <w:r w:rsidR="009A4E5B" w:rsidRPr="007659D0"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  <w:gridSpan w:val="2"/>
          </w:tcPr>
          <w:p w14:paraId="6BABD3E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gridSpan w:val="2"/>
          </w:tcPr>
          <w:p w14:paraId="39ED146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7659D0" w14:paraId="49D4ACE3" w14:textId="77777777" w:rsidTr="00E358E4">
        <w:tc>
          <w:tcPr>
            <w:tcW w:w="1258" w:type="dxa"/>
          </w:tcPr>
          <w:p w14:paraId="2B82B82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0DF93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706" w:type="dxa"/>
            <w:gridSpan w:val="18"/>
          </w:tcPr>
          <w:p w14:paraId="2C22B05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7659D0" w14:paraId="1AE31578" w14:textId="77777777" w:rsidTr="00E358E4">
        <w:tc>
          <w:tcPr>
            <w:tcW w:w="1258" w:type="dxa"/>
          </w:tcPr>
          <w:p w14:paraId="7EF956C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E831A1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6" w:type="dxa"/>
            <w:gridSpan w:val="18"/>
          </w:tcPr>
          <w:p w14:paraId="468C9954" w14:textId="6D7645FC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358E4" w:rsidRPr="007659D0" w14:paraId="124E62FD" w14:textId="77777777" w:rsidTr="00E358E4">
        <w:tc>
          <w:tcPr>
            <w:tcW w:w="1258" w:type="dxa"/>
          </w:tcPr>
          <w:p w14:paraId="14BB49E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00FDED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E3C9F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2E5027A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35CF03" w14:textId="2A8E27A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634,777</w:t>
            </w:r>
          </w:p>
        </w:tc>
        <w:tc>
          <w:tcPr>
            <w:tcW w:w="245" w:type="dxa"/>
          </w:tcPr>
          <w:p w14:paraId="5953493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19EC08F" w14:textId="32815144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330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11</w:t>
            </w:r>
            <w:r w:rsidR="00BA4B17" w:rsidRPr="007659D0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024DF74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E0BCC88" w14:textId="5117EBFB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39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078</w:t>
            </w:r>
          </w:p>
        </w:tc>
        <w:tc>
          <w:tcPr>
            <w:tcW w:w="236" w:type="dxa"/>
          </w:tcPr>
          <w:p w14:paraId="65B25CE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B631ED7" w14:textId="5A55DE0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547</w:t>
            </w:r>
          </w:p>
        </w:tc>
        <w:tc>
          <w:tcPr>
            <w:tcW w:w="236" w:type="dxa"/>
          </w:tcPr>
          <w:p w14:paraId="04A3058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A2DC217" w14:textId="7E0045A5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471</w:t>
            </w:r>
          </w:p>
        </w:tc>
        <w:tc>
          <w:tcPr>
            <w:tcW w:w="239" w:type="dxa"/>
          </w:tcPr>
          <w:p w14:paraId="487BD82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BAA39C3" w14:textId="37A192B9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2C76C52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bottom w:val="double" w:sz="4" w:space="0" w:color="auto"/>
            </w:tcBorders>
          </w:tcPr>
          <w:p w14:paraId="2BFABA36" w14:textId="237BB40B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169</w:t>
            </w:r>
          </w:p>
        </w:tc>
        <w:tc>
          <w:tcPr>
            <w:tcW w:w="240" w:type="dxa"/>
            <w:gridSpan w:val="2"/>
          </w:tcPr>
          <w:p w14:paraId="4CC66B1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tcBorders>
              <w:bottom w:val="double" w:sz="4" w:space="0" w:color="auto"/>
            </w:tcBorders>
          </w:tcPr>
          <w:p w14:paraId="0AA5B646" w14:textId="79D857D6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371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37</w:t>
            </w:r>
            <w:r w:rsidR="00BA4B17"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</w:tr>
      <w:tr w:rsidR="00E358E4" w:rsidRPr="007659D0" w14:paraId="6B461F58" w14:textId="77777777" w:rsidTr="00E358E4">
        <w:tc>
          <w:tcPr>
            <w:tcW w:w="1258" w:type="dxa"/>
          </w:tcPr>
          <w:p w14:paraId="6438494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5E60A3BA" w14:textId="72D0904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3C75FC7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2D00760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02BF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00FA6E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8B6CB7" w14:textId="2381C67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DD666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BC6B627" w14:textId="4B6C496B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180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F290DA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BF1A87C" w14:textId="0F587C8F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39</w:t>
            </w:r>
            <w:r w:rsidR="00BA4B17"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0D98AE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325ECE9" w14:textId="6D6E293F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291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0FE8C2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1DEF812E" w14:textId="1A729802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42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</w:tcPr>
          <w:p w14:paraId="083B7DA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DECBD35" w14:textId="7E63F021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3E236C9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bottom w:val="double" w:sz="4" w:space="0" w:color="auto"/>
            </w:tcBorders>
          </w:tcPr>
          <w:p w14:paraId="4EC70EA7" w14:textId="1CFD0AE6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169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gridSpan w:val="2"/>
          </w:tcPr>
          <w:p w14:paraId="4589EBD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tcBorders>
              <w:bottom w:val="double" w:sz="4" w:space="0" w:color="auto"/>
            </w:tcBorders>
          </w:tcPr>
          <w:p w14:paraId="14145679" w14:textId="78AED742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07</w:t>
            </w:r>
            <w:r w:rsidR="00BA4B17"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E358E4" w:rsidRPr="007659D0" w14:paraId="2488219A" w14:textId="77777777" w:rsidTr="00E358E4">
        <w:tc>
          <w:tcPr>
            <w:tcW w:w="1258" w:type="dxa"/>
          </w:tcPr>
          <w:p w14:paraId="7FEAE2D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10C9EE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8"/>
          </w:tcPr>
          <w:p w14:paraId="0C39E80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8C46D4" w:rsidRPr="007659D0" w14:paraId="278D69C5" w14:textId="77777777" w:rsidTr="00AF7FE4">
        <w:tc>
          <w:tcPr>
            <w:tcW w:w="1494" w:type="dxa"/>
            <w:gridSpan w:val="2"/>
          </w:tcPr>
          <w:p w14:paraId="00DDC1B0" w14:textId="77777777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14A9D150" w14:textId="5759D794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2563</w:t>
            </w:r>
          </w:p>
        </w:tc>
        <w:tc>
          <w:tcPr>
            <w:tcW w:w="8706" w:type="dxa"/>
            <w:gridSpan w:val="18"/>
          </w:tcPr>
          <w:p w14:paraId="51CFAF85" w14:textId="77777777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E358E4" w:rsidRPr="007659D0" w14:paraId="0FECDF50" w14:textId="77777777" w:rsidTr="00E358E4">
        <w:tc>
          <w:tcPr>
            <w:tcW w:w="1258" w:type="dxa"/>
          </w:tcPr>
          <w:p w14:paraId="771F65F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A984FF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8"/>
          </w:tcPr>
          <w:p w14:paraId="10405AE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7659D0" w14:paraId="172335D0" w14:textId="77777777" w:rsidTr="00E358E4">
        <w:tc>
          <w:tcPr>
            <w:tcW w:w="1258" w:type="dxa"/>
          </w:tcPr>
          <w:p w14:paraId="0D3FAFC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5F47CD4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609AB7B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2A85E32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D6857E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701727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D9028F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E81B79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0.10</w:t>
            </w:r>
          </w:p>
        </w:tc>
        <w:tc>
          <w:tcPr>
            <w:tcW w:w="236" w:type="dxa"/>
          </w:tcPr>
          <w:p w14:paraId="616C3C7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058BF0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7A55DE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2.20</w:t>
            </w:r>
          </w:p>
        </w:tc>
        <w:tc>
          <w:tcPr>
            <w:tcW w:w="236" w:type="dxa"/>
          </w:tcPr>
          <w:p w14:paraId="5E10A2D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F43DAD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930121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15.10</w:t>
            </w:r>
          </w:p>
        </w:tc>
        <w:tc>
          <w:tcPr>
            <w:tcW w:w="236" w:type="dxa"/>
          </w:tcPr>
          <w:p w14:paraId="343228D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354791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B67D2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90.38</w:t>
            </w:r>
          </w:p>
        </w:tc>
        <w:tc>
          <w:tcPr>
            <w:tcW w:w="239" w:type="dxa"/>
          </w:tcPr>
          <w:p w14:paraId="25EB856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768A6A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CEAC1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7ACAA2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bottom w:val="double" w:sz="4" w:space="0" w:color="auto"/>
            </w:tcBorders>
          </w:tcPr>
          <w:p w14:paraId="66084BB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74CC7F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</w:tcPr>
          <w:p w14:paraId="07A0934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gridSpan w:val="2"/>
          </w:tcPr>
          <w:p w14:paraId="363E828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7659D0" w14:paraId="1AB47A74" w14:textId="77777777" w:rsidTr="00E358E4">
        <w:tc>
          <w:tcPr>
            <w:tcW w:w="1258" w:type="dxa"/>
          </w:tcPr>
          <w:p w14:paraId="3CD4373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3456295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706" w:type="dxa"/>
            <w:gridSpan w:val="18"/>
          </w:tcPr>
          <w:p w14:paraId="687CE6F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7659D0" w14:paraId="06259D78" w14:textId="77777777" w:rsidTr="00E358E4">
        <w:tc>
          <w:tcPr>
            <w:tcW w:w="1258" w:type="dxa"/>
          </w:tcPr>
          <w:p w14:paraId="18CA71E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7FB85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6" w:type="dxa"/>
            <w:gridSpan w:val="18"/>
          </w:tcPr>
          <w:p w14:paraId="23D038F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358E4" w:rsidRPr="007659D0" w14:paraId="74C702F6" w14:textId="77777777" w:rsidTr="00E358E4">
        <w:tc>
          <w:tcPr>
            <w:tcW w:w="1258" w:type="dxa"/>
          </w:tcPr>
          <w:p w14:paraId="6C16BA3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3EF3B87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6F85BE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20EAD9B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CAEA2FB" w14:textId="2693EB4F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24</w:t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,091</w:t>
            </w:r>
          </w:p>
        </w:tc>
        <w:tc>
          <w:tcPr>
            <w:tcW w:w="245" w:type="dxa"/>
          </w:tcPr>
          <w:p w14:paraId="02AF7A2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0EE3DD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EC7AE8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201,816</w:t>
            </w:r>
          </w:p>
        </w:tc>
        <w:tc>
          <w:tcPr>
            <w:tcW w:w="236" w:type="dxa"/>
          </w:tcPr>
          <w:p w14:paraId="7D80970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92F347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32FCD7B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42,683</w:t>
            </w:r>
          </w:p>
        </w:tc>
        <w:tc>
          <w:tcPr>
            <w:tcW w:w="236" w:type="dxa"/>
          </w:tcPr>
          <w:p w14:paraId="28EBF4C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F1933D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4E724B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5,200</w:t>
            </w:r>
          </w:p>
        </w:tc>
        <w:tc>
          <w:tcPr>
            <w:tcW w:w="236" w:type="dxa"/>
          </w:tcPr>
          <w:p w14:paraId="32773C6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354BAF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0495927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551</w:t>
            </w:r>
          </w:p>
        </w:tc>
        <w:tc>
          <w:tcPr>
            <w:tcW w:w="239" w:type="dxa"/>
          </w:tcPr>
          <w:p w14:paraId="7921897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16A2B18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A827803" w14:textId="2CB02AA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A430CB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bottom w:val="double" w:sz="4" w:space="0" w:color="auto"/>
            </w:tcBorders>
          </w:tcPr>
          <w:p w14:paraId="794BAB9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703657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8,254</w:t>
            </w:r>
          </w:p>
        </w:tc>
        <w:tc>
          <w:tcPr>
            <w:tcW w:w="240" w:type="dxa"/>
            <w:gridSpan w:val="2"/>
          </w:tcPr>
          <w:p w14:paraId="0859B3A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tcBorders>
              <w:bottom w:val="double" w:sz="4" w:space="0" w:color="auto"/>
            </w:tcBorders>
          </w:tcPr>
          <w:p w14:paraId="744D9A1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01DDD7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258,504</w:t>
            </w:r>
          </w:p>
        </w:tc>
      </w:tr>
      <w:tr w:rsidR="00E358E4" w:rsidRPr="007659D0" w14:paraId="37EF4AB0" w14:textId="77777777" w:rsidTr="00E358E4">
        <w:tc>
          <w:tcPr>
            <w:tcW w:w="1258" w:type="dxa"/>
          </w:tcPr>
          <w:p w14:paraId="1643875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C94FB8C" w14:textId="37AB830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7A83163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11F7BBE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88A59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BCA79C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F0863A" w14:textId="3F460213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15A3BD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DB62F4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45AA2D0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A69EA0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140628D" w14:textId="2C8E4E9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(200)</w:t>
            </w:r>
          </w:p>
        </w:tc>
        <w:tc>
          <w:tcPr>
            <w:tcW w:w="236" w:type="dxa"/>
          </w:tcPr>
          <w:p w14:paraId="7E11980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403535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E9FF23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49C2A1A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34E889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291BECC4" w14:textId="4AC143B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(941)</w:t>
            </w:r>
          </w:p>
        </w:tc>
        <w:tc>
          <w:tcPr>
            <w:tcW w:w="236" w:type="dxa"/>
          </w:tcPr>
          <w:p w14:paraId="2F56EB4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48DC97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52E50E1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FE348D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3E774BBA" w14:textId="385B4142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(785)</w:t>
            </w:r>
          </w:p>
        </w:tc>
        <w:tc>
          <w:tcPr>
            <w:tcW w:w="236" w:type="dxa"/>
          </w:tcPr>
          <w:p w14:paraId="01A0E27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141C6BB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E4EE23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65481A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15CEA5B" w14:textId="2349191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(498)</w:t>
            </w:r>
          </w:p>
        </w:tc>
        <w:tc>
          <w:tcPr>
            <w:tcW w:w="239" w:type="dxa"/>
          </w:tcPr>
          <w:p w14:paraId="04975DB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DF4187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3DE1C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39F0D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85AF4D7" w14:textId="2A0BD96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46FC46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bottom w:val="double" w:sz="4" w:space="0" w:color="auto"/>
            </w:tcBorders>
          </w:tcPr>
          <w:p w14:paraId="3ECE9DA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E1C290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8A0C35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781E6C8" w14:textId="395E1036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(8,254)</w:t>
            </w:r>
          </w:p>
        </w:tc>
        <w:tc>
          <w:tcPr>
            <w:tcW w:w="240" w:type="dxa"/>
            <w:gridSpan w:val="2"/>
          </w:tcPr>
          <w:p w14:paraId="6D7F507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tcBorders>
              <w:bottom w:val="double" w:sz="4" w:space="0" w:color="auto"/>
            </w:tcBorders>
          </w:tcPr>
          <w:p w14:paraId="483E957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F0B2A0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431A2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3F98EFD" w14:textId="3A57401B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(10,678)</w:t>
            </w:r>
          </w:p>
        </w:tc>
      </w:tr>
      <w:tr w:rsidR="00E358E4" w:rsidRPr="007659D0" w14:paraId="1B9DF064" w14:textId="77777777" w:rsidTr="001D5866">
        <w:tc>
          <w:tcPr>
            <w:tcW w:w="1258" w:type="dxa"/>
          </w:tcPr>
          <w:p w14:paraId="7211266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16FBA09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4E4D039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7B8FBB4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5410838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893ED0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7DF8E47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506232B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623FEC2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49532F9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1755A02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4AECD78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4F8B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6E9721F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49" w:type="dxa"/>
            <w:gridSpan w:val="2"/>
          </w:tcPr>
          <w:p w14:paraId="36FE8FF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5EE4E59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0E48D84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0A460C" w:rsidRPr="007659D0" w14:paraId="22A2F91C" w14:textId="77777777" w:rsidTr="001D5866">
        <w:tc>
          <w:tcPr>
            <w:tcW w:w="1258" w:type="dxa"/>
          </w:tcPr>
          <w:p w14:paraId="6239B77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B412275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3" w:type="dxa"/>
          </w:tcPr>
          <w:p w14:paraId="6CD3B97E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1180128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7954AE1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40A8C19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251882AC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3859C3C5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66B83AC0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44B2BDF4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182E0A31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3949B764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5C0D5D01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07B5DBD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49" w:type="dxa"/>
            <w:gridSpan w:val="2"/>
          </w:tcPr>
          <w:p w14:paraId="66C0615C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7D63E979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D00CC1A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0A460C" w:rsidRPr="007659D0" w14:paraId="1FED8022" w14:textId="77777777" w:rsidTr="001D5866">
        <w:tc>
          <w:tcPr>
            <w:tcW w:w="1258" w:type="dxa"/>
          </w:tcPr>
          <w:p w14:paraId="77A91ECB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2E0F4AC2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3" w:type="dxa"/>
          </w:tcPr>
          <w:p w14:paraId="1BB3B571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5844760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557103C5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6BAA87D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082B0753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C4AD20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1532AAC0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CD409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0434E86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7CC5A78A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B94255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6F32919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49" w:type="dxa"/>
            <w:gridSpan w:val="2"/>
          </w:tcPr>
          <w:p w14:paraId="020932F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35F4FC2E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27B5160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0A460C" w:rsidRPr="007659D0" w14:paraId="141DCB2E" w14:textId="77777777" w:rsidTr="001D5866">
        <w:tc>
          <w:tcPr>
            <w:tcW w:w="1258" w:type="dxa"/>
          </w:tcPr>
          <w:p w14:paraId="3B13B3A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DDFF657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3" w:type="dxa"/>
          </w:tcPr>
          <w:p w14:paraId="13FA5E4B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0700324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2D96594A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BEC30E3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2F1C7FD5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360E285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66DF07D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53CC94E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58037506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17AD502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E8D45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7527D8B6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49" w:type="dxa"/>
            <w:gridSpan w:val="2"/>
          </w:tcPr>
          <w:p w14:paraId="14B1B1BC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7FFC3742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09E0E780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0A460C" w:rsidRPr="007659D0" w14:paraId="1BB9934B" w14:textId="77777777" w:rsidTr="001D5866">
        <w:tc>
          <w:tcPr>
            <w:tcW w:w="1258" w:type="dxa"/>
          </w:tcPr>
          <w:p w14:paraId="303154C6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6F8DFA7B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3" w:type="dxa"/>
          </w:tcPr>
          <w:p w14:paraId="34CF369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0C6F4802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242A2AD4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B9C00A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7108FBD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B39BB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05698AAF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3CFA0ED4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6017A347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05DFC798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74F8BBC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0549A069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49" w:type="dxa"/>
            <w:gridSpan w:val="2"/>
          </w:tcPr>
          <w:p w14:paraId="749B9636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0FDE8D0E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67D61A3D" w14:textId="77777777" w:rsidR="000A460C" w:rsidRPr="007659D0" w:rsidRDefault="000A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E358E4" w:rsidRPr="007659D0" w14:paraId="2B13EFF1" w14:textId="77777777" w:rsidTr="00E358E4">
        <w:trPr>
          <w:gridAfter w:val="1"/>
          <w:wAfter w:w="198" w:type="dxa"/>
          <w:trHeight w:val="432"/>
        </w:trPr>
        <w:tc>
          <w:tcPr>
            <w:tcW w:w="1258" w:type="dxa"/>
            <w:vAlign w:val="bottom"/>
          </w:tcPr>
          <w:p w14:paraId="55A561A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49FBAD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8" w:type="dxa"/>
            <w:gridSpan w:val="17"/>
            <w:vAlign w:val="bottom"/>
          </w:tcPr>
          <w:p w14:paraId="3ECF2039" w14:textId="008D22CE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58E4" w:rsidRPr="007659D0" w14:paraId="59EACF71" w14:textId="77777777" w:rsidTr="00E358E4">
        <w:trPr>
          <w:gridAfter w:val="1"/>
          <w:wAfter w:w="198" w:type="dxa"/>
          <w:trHeight w:val="432"/>
        </w:trPr>
        <w:tc>
          <w:tcPr>
            <w:tcW w:w="1258" w:type="dxa"/>
            <w:vAlign w:val="bottom"/>
          </w:tcPr>
          <w:p w14:paraId="36E8C41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AB7BAD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15888A9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3238FE8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30" w:type="dxa"/>
            <w:gridSpan w:val="15"/>
            <w:tcBorders>
              <w:bottom w:val="single" w:sz="4" w:space="0" w:color="auto"/>
            </w:tcBorders>
            <w:vAlign w:val="bottom"/>
          </w:tcPr>
          <w:p w14:paraId="4F891B5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E358E4" w:rsidRPr="007659D0" w14:paraId="39983EF9" w14:textId="77777777" w:rsidTr="00E358E4">
        <w:trPr>
          <w:gridAfter w:val="1"/>
          <w:wAfter w:w="198" w:type="dxa"/>
          <w:trHeight w:val="432"/>
        </w:trPr>
        <w:tc>
          <w:tcPr>
            <w:tcW w:w="1258" w:type="dxa"/>
            <w:vAlign w:val="bottom"/>
          </w:tcPr>
          <w:p w14:paraId="2024FF0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658E61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5B7F06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33216F9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4C205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53912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4680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691E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757425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358E4" w:rsidRPr="007659D0" w14:paraId="1FD4B71A" w14:textId="77777777" w:rsidTr="00E358E4">
        <w:trPr>
          <w:gridAfter w:val="1"/>
          <w:wAfter w:w="198" w:type="dxa"/>
          <w:trHeight w:val="432"/>
        </w:trPr>
        <w:tc>
          <w:tcPr>
            <w:tcW w:w="1258" w:type="dxa"/>
            <w:vAlign w:val="bottom"/>
          </w:tcPr>
          <w:p w14:paraId="20B4A19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CA8BEA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0A601F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7BA6A5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4321EC6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0777CD5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1A0C6D5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9CBCFC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EE634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66362C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D21B4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6E481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1D0828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72B7B2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A1FB33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D2C674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B83F8FE" w14:textId="43472B23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>ลูกหนี้การค้าที่ตั้งค่าเผื่อผลขาดทุนด้านเครดิตที่คาดว่าจะเกิดขึ้นเต็มจำนวน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vAlign w:val="bottom"/>
          </w:tcPr>
          <w:p w14:paraId="10F42A6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20C5EB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F9A07B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325E52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853C0" w:rsidRPr="007659D0" w14:paraId="048DC828" w14:textId="77777777" w:rsidTr="00AF7FE4">
        <w:trPr>
          <w:gridAfter w:val="1"/>
          <w:wAfter w:w="198" w:type="dxa"/>
        </w:trPr>
        <w:tc>
          <w:tcPr>
            <w:tcW w:w="1494" w:type="dxa"/>
            <w:gridSpan w:val="2"/>
          </w:tcPr>
          <w:p w14:paraId="2631C959" w14:textId="7777777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33CD9D1" w14:textId="65BF69DF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2564</w:t>
            </w:r>
          </w:p>
        </w:tc>
        <w:tc>
          <w:tcPr>
            <w:tcW w:w="8508" w:type="dxa"/>
            <w:gridSpan w:val="17"/>
          </w:tcPr>
          <w:p w14:paraId="707CF346" w14:textId="7777777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E358E4" w:rsidRPr="007659D0" w14:paraId="358F2FB4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4E44669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120BAA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508" w:type="dxa"/>
            <w:gridSpan w:val="17"/>
          </w:tcPr>
          <w:p w14:paraId="4FA6301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7659D0" w14:paraId="5773737D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5125EE5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3734A92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A498C6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60B870B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A1DDB7" w14:textId="1EC88B2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4C3A79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5D7BA2D4" w14:textId="2DCEA10C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33</w:t>
            </w:r>
          </w:p>
        </w:tc>
        <w:tc>
          <w:tcPr>
            <w:tcW w:w="236" w:type="dxa"/>
          </w:tcPr>
          <w:p w14:paraId="6B2299F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F16F37F" w14:textId="075BFE2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9</w:t>
            </w:r>
            <w:r w:rsidR="0033277F" w:rsidRPr="007659D0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6E88297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D70307A" w14:textId="144F622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45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14:paraId="740069D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FCC0AE3" w14:textId="5BAC2963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01CA915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734850A" w14:textId="76BCAE6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44E0B5F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3D720426" w14:textId="2D53266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33277F"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</w:tcPr>
          <w:p w14:paraId="5A16072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</w:tcPr>
          <w:p w14:paraId="1A1CA1A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7659D0" w14:paraId="388335CF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0322761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C19884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508" w:type="dxa"/>
            <w:gridSpan w:val="17"/>
          </w:tcPr>
          <w:p w14:paraId="5A8EEF6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7659D0" w14:paraId="313BCF69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1CB4158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AB836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8" w:type="dxa"/>
            <w:gridSpan w:val="17"/>
          </w:tcPr>
          <w:p w14:paraId="25DD2E0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358E4" w:rsidRPr="007659D0" w14:paraId="6A80BEE8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5E90B53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0845F5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14B339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4352FD9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D0A8EE2" w14:textId="61D8193E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91880E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24FD19E" w14:textId="4AFB078C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35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969</w:t>
            </w:r>
          </w:p>
        </w:tc>
        <w:tc>
          <w:tcPr>
            <w:tcW w:w="236" w:type="dxa"/>
          </w:tcPr>
          <w:p w14:paraId="0B297D1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329A8DD" w14:textId="138F83E1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16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745</w:t>
            </w:r>
          </w:p>
        </w:tc>
        <w:tc>
          <w:tcPr>
            <w:tcW w:w="236" w:type="dxa"/>
          </w:tcPr>
          <w:p w14:paraId="204020B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1B7F42F" w14:textId="5CE91C23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128</w:t>
            </w:r>
          </w:p>
        </w:tc>
        <w:tc>
          <w:tcPr>
            <w:tcW w:w="236" w:type="dxa"/>
          </w:tcPr>
          <w:p w14:paraId="091F583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17908AB" w14:textId="75165AD2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1B4E30B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F63296A" w14:textId="75A7196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2A38943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07AE8DE4" w14:textId="26869302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4E8616D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bottom w:val="double" w:sz="4" w:space="0" w:color="auto"/>
            </w:tcBorders>
          </w:tcPr>
          <w:p w14:paraId="4FDCF3C5" w14:textId="11370A6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52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842</w:t>
            </w:r>
          </w:p>
        </w:tc>
      </w:tr>
      <w:tr w:rsidR="00E358E4" w:rsidRPr="007659D0" w14:paraId="096F82B1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68CBCF8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B3B3EC6" w14:textId="6DE6789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2AE42DF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44CE7AB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5DFC01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BD1AE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DFCB98F" w14:textId="24BCF9B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367A4C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CD06AF7" w14:textId="6D8BCEE1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117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2A431B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B0B3B6B" w14:textId="390D9228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16</w:t>
            </w:r>
            <w:r w:rsidR="0033277F"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8F36D5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87BB480" w14:textId="52E366D5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sz w:val="22"/>
                <w:szCs w:val="22"/>
              </w:rPr>
              <w:t>58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CC87ED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5070341" w14:textId="05849BE1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1914934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A9103A4" w14:textId="4B5CB245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08458A4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375C75C" w14:textId="3E2FEF5C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786DD99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bottom w:val="double" w:sz="4" w:space="0" w:color="auto"/>
            </w:tcBorders>
          </w:tcPr>
          <w:p w14:paraId="3C1EECCF" w14:textId="7BCD600B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(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2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="00600C6C"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33</w:t>
            </w:r>
            <w:r w:rsidR="0033277F"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8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E358E4" w:rsidRPr="007659D0" w14:paraId="7A49B978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0D84EA3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F19DF8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5EA1039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2130DD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10060EF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785C1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4B70BF3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64359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0268937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EDD2C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3EBC365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557DD03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56A8A2B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7657A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D0DD5C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  <w:gridSpan w:val="2"/>
          </w:tcPr>
          <w:p w14:paraId="56CFC00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</w:tcPr>
          <w:p w14:paraId="7B07EE3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7853C0" w:rsidRPr="007659D0" w14:paraId="6728AC94" w14:textId="77777777" w:rsidTr="00AF7FE4">
        <w:trPr>
          <w:gridAfter w:val="1"/>
          <w:wAfter w:w="198" w:type="dxa"/>
        </w:trPr>
        <w:tc>
          <w:tcPr>
            <w:tcW w:w="1494" w:type="dxa"/>
            <w:gridSpan w:val="2"/>
          </w:tcPr>
          <w:p w14:paraId="09F637C6" w14:textId="7777777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98A7340" w14:textId="6826F0B9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2563</w:t>
            </w:r>
          </w:p>
        </w:tc>
        <w:tc>
          <w:tcPr>
            <w:tcW w:w="8508" w:type="dxa"/>
            <w:gridSpan w:val="17"/>
          </w:tcPr>
          <w:p w14:paraId="3F742E80" w14:textId="7777777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E358E4" w:rsidRPr="007659D0" w14:paraId="38A55246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1E719FE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811321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508" w:type="dxa"/>
            <w:gridSpan w:val="17"/>
          </w:tcPr>
          <w:p w14:paraId="16BBAB3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7659D0" w14:paraId="1EACB1DF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39521EB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1E716A2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00018CC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682230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87A07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32498E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E0B9AC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E3EC17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0.79</w:t>
            </w:r>
          </w:p>
        </w:tc>
        <w:tc>
          <w:tcPr>
            <w:tcW w:w="236" w:type="dxa"/>
          </w:tcPr>
          <w:p w14:paraId="5890594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4BDE6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43A608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2.17</w:t>
            </w:r>
          </w:p>
        </w:tc>
        <w:tc>
          <w:tcPr>
            <w:tcW w:w="236" w:type="dxa"/>
          </w:tcPr>
          <w:p w14:paraId="7E95514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15D4E1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389B51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56.80</w:t>
            </w:r>
          </w:p>
        </w:tc>
        <w:tc>
          <w:tcPr>
            <w:tcW w:w="236" w:type="dxa"/>
          </w:tcPr>
          <w:p w14:paraId="44F4893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4420C9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4E969A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987D88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B89B1B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C73A60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BB6222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65482AE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CA37EE5" w14:textId="55CD4DF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100</w:t>
            </w:r>
            <w:r w:rsidR="009A4E5B" w:rsidRPr="007659D0"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  <w:gridSpan w:val="2"/>
          </w:tcPr>
          <w:p w14:paraId="4747E4E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</w:tcPr>
          <w:p w14:paraId="2C24E68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7659D0" w14:paraId="4BB67901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62306FE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742047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508" w:type="dxa"/>
            <w:gridSpan w:val="17"/>
          </w:tcPr>
          <w:p w14:paraId="3AB1A29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7659D0" w14:paraId="69316C1F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324CFD8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A6AF3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8" w:type="dxa"/>
            <w:gridSpan w:val="17"/>
          </w:tcPr>
          <w:p w14:paraId="6B9C609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(พันบาท)</w:t>
            </w:r>
          </w:p>
        </w:tc>
      </w:tr>
      <w:tr w:rsidR="00E358E4" w:rsidRPr="007659D0" w14:paraId="3D79CB4E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280DCC3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345F08A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3CDAF55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3703A1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151550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838DAB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82C910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0C38F0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18,571</w:t>
            </w:r>
          </w:p>
        </w:tc>
        <w:tc>
          <w:tcPr>
            <w:tcW w:w="236" w:type="dxa"/>
          </w:tcPr>
          <w:p w14:paraId="195209A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B4A3CD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A0CDBC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18,676</w:t>
            </w:r>
          </w:p>
        </w:tc>
        <w:tc>
          <w:tcPr>
            <w:tcW w:w="236" w:type="dxa"/>
          </w:tcPr>
          <w:p w14:paraId="0A58027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D643AC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39305F3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125</w:t>
            </w:r>
          </w:p>
        </w:tc>
        <w:tc>
          <w:tcPr>
            <w:tcW w:w="236" w:type="dxa"/>
          </w:tcPr>
          <w:p w14:paraId="0FC21A0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46E205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FDC801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92B4A0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CC2B2B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44E488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A424D0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4C91A61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A9C873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4,847</w:t>
            </w:r>
          </w:p>
        </w:tc>
        <w:tc>
          <w:tcPr>
            <w:tcW w:w="240" w:type="dxa"/>
            <w:gridSpan w:val="2"/>
          </w:tcPr>
          <w:p w14:paraId="31FBDC7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bottom w:val="double" w:sz="4" w:space="0" w:color="auto"/>
            </w:tcBorders>
          </w:tcPr>
          <w:p w14:paraId="26457D6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E8866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42,219</w:t>
            </w:r>
          </w:p>
        </w:tc>
      </w:tr>
      <w:tr w:rsidR="00E358E4" w:rsidRPr="007659D0" w14:paraId="23F8B877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047942A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3AFF0045" w14:textId="4F4825DB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hanging="12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63BA3DB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7ADE8FD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C25113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A6AE4D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40F655" w14:textId="6511E429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23702C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373703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61CE80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5E2756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EA44CC9" w14:textId="4DFE0A6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(147)</w:t>
            </w:r>
          </w:p>
        </w:tc>
        <w:tc>
          <w:tcPr>
            <w:tcW w:w="236" w:type="dxa"/>
          </w:tcPr>
          <w:p w14:paraId="3022A95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CC64A4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0256BC1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B3F21E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E1CC5C3" w14:textId="547A19D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(406)</w:t>
            </w:r>
          </w:p>
        </w:tc>
        <w:tc>
          <w:tcPr>
            <w:tcW w:w="236" w:type="dxa"/>
          </w:tcPr>
          <w:p w14:paraId="50DB8B4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17A060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5789872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3E32D0F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146AE23" w14:textId="521301A4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(71)</w:t>
            </w:r>
          </w:p>
        </w:tc>
        <w:tc>
          <w:tcPr>
            <w:tcW w:w="236" w:type="dxa"/>
          </w:tcPr>
          <w:p w14:paraId="5F933BE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E6DAF7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1E9766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762F6A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0F11197" w14:textId="3931D270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7B3CB1E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28117B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DFAC51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0734CB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D78E2EA" w14:textId="08689D9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1A5ED6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059112F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2BE264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7BF9C0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992188D" w14:textId="33CF6E1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(4,847)</w:t>
            </w:r>
          </w:p>
        </w:tc>
        <w:tc>
          <w:tcPr>
            <w:tcW w:w="240" w:type="dxa"/>
            <w:gridSpan w:val="2"/>
          </w:tcPr>
          <w:p w14:paraId="64C4AC3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bottom w:val="double" w:sz="4" w:space="0" w:color="auto"/>
            </w:tcBorders>
          </w:tcPr>
          <w:p w14:paraId="6810AA4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F6630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1AC2AF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2605062" w14:textId="324239B2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(5,471)</w:t>
            </w:r>
          </w:p>
        </w:tc>
      </w:tr>
      <w:tr w:rsidR="00E358E4" w:rsidRPr="007659D0" w14:paraId="0968AD58" w14:textId="77777777" w:rsidTr="00E358E4">
        <w:trPr>
          <w:gridAfter w:val="1"/>
          <w:wAfter w:w="198" w:type="dxa"/>
        </w:trPr>
        <w:tc>
          <w:tcPr>
            <w:tcW w:w="1258" w:type="dxa"/>
          </w:tcPr>
          <w:p w14:paraId="17C9602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7BB25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5B7536C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3AC255B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C5F31E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09943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398848D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5F3CF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2CB1C56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EF418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07B0F57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2AC4A20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5488C64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2C570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614A12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  <w:gridSpan w:val="2"/>
          </w:tcPr>
          <w:p w14:paraId="00784D8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gridSpan w:val="2"/>
          </w:tcPr>
          <w:p w14:paraId="224342D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BF9230F" w14:textId="20E1D484" w:rsidR="00A94FE8" w:rsidRPr="007659D0" w:rsidRDefault="00A94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12A28F18" w14:textId="0158359C" w:rsidR="00FE15AF" w:rsidRPr="007659D0" w:rsidRDefault="00FE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300D4364" w14:textId="07DF2322" w:rsidR="00FE15AF" w:rsidRPr="007659D0" w:rsidRDefault="00FE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16537921" w14:textId="77777777" w:rsidR="00FE15AF" w:rsidRPr="007659D0" w:rsidRDefault="00FE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0CC5AC14" w14:textId="2D290571" w:rsidR="00B12116" w:rsidRPr="007659D0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</w:rPr>
        <w:t>(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659D0">
        <w:rPr>
          <w:rFonts w:asciiTheme="majorBidi" w:hAnsiTheme="majorBidi" w:cstheme="majorBidi"/>
          <w:sz w:val="30"/>
          <w:szCs w:val="30"/>
        </w:rPr>
        <w:t>.1.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659D0">
        <w:rPr>
          <w:rFonts w:asciiTheme="majorBidi" w:hAnsiTheme="majorBidi" w:cstheme="majorBidi"/>
          <w:sz w:val="30"/>
          <w:szCs w:val="30"/>
        </w:rPr>
        <w:t>)</w:t>
      </w:r>
      <w:r w:rsidRPr="007659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16673EA1" w14:textId="77777777" w:rsidR="00B12116" w:rsidRPr="007659D0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59D0">
        <w:rPr>
          <w:rFonts w:asciiTheme="majorBidi" w:hAnsiTheme="majorBidi" w:cstheme="majorBidi"/>
          <w:sz w:val="30"/>
          <w:szCs w:val="30"/>
        </w:rPr>
        <w:tab/>
      </w:r>
    </w:p>
    <w:p w14:paraId="11DA6548" w14:textId="5EA49C6D" w:rsidR="00B12116" w:rsidRPr="007659D0" w:rsidRDefault="00B12116" w:rsidP="007D2605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</w:t>
      </w:r>
      <w:r w:rsidR="006E4370"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2D098AB5" w14:textId="77777777" w:rsidR="00B12116" w:rsidRPr="007659D0" w:rsidRDefault="00B12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450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0C82004D" w14:textId="0CE07798" w:rsidR="00B12116" w:rsidRPr="007659D0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 w:bidi="th-TH"/>
        </w:rPr>
      </w:pPr>
      <w:r w:rsidRPr="007659D0">
        <w:rPr>
          <w:rFonts w:asciiTheme="majorBidi" w:hAnsiTheme="majorBidi" w:cstheme="majorBidi"/>
          <w:sz w:val="30"/>
          <w:szCs w:val="30"/>
        </w:rPr>
        <w:t>(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659D0">
        <w:rPr>
          <w:rFonts w:asciiTheme="majorBidi" w:hAnsiTheme="majorBidi" w:cstheme="majorBidi"/>
          <w:sz w:val="30"/>
          <w:szCs w:val="30"/>
        </w:rPr>
        <w:t>.1.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659D0">
        <w:rPr>
          <w:rFonts w:asciiTheme="majorBidi" w:hAnsiTheme="majorBidi" w:cstheme="majorBidi"/>
          <w:sz w:val="30"/>
          <w:szCs w:val="30"/>
        </w:rPr>
        <w:t>)</w:t>
      </w:r>
      <w:r w:rsidRPr="007659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  <w:r w:rsidR="00995BDD"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7252440B" w14:textId="77777777" w:rsidR="00B12116" w:rsidRPr="007659D0" w:rsidRDefault="00B12116">
      <w:pPr>
        <w:ind w:left="1440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59094210" w14:textId="7D49728D" w:rsidR="00B12116" w:rsidRPr="007659D0" w:rsidRDefault="00B12116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9D0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7659D0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7659D0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F050AD" w:rsidRPr="007659D0">
        <w:rPr>
          <w:rFonts w:asciiTheme="majorBidi" w:hAnsiTheme="majorBidi" w:cstheme="majorBidi"/>
          <w:spacing w:val="-8"/>
          <w:sz w:val="30"/>
          <w:szCs w:val="30"/>
        </w:rPr>
        <w:t>2564</w:t>
      </w:r>
      <w:r w:rsidR="00F050AD"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กลุ่มบริษัทค้ำประกันวงเงินสินเชื่อกับธนาคารสำหรับบริษัทย่อย</w:t>
      </w:r>
      <w:r w:rsidR="00863767" w:rsidRPr="007659D0">
        <w:rPr>
          <w:rFonts w:asciiTheme="majorBidi" w:hAnsiTheme="majorBidi" w:cstheme="majorBidi"/>
          <w:sz w:val="30"/>
          <w:szCs w:val="30"/>
          <w:cs/>
        </w:rPr>
        <w:t>หลาย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7659D0">
        <w:rPr>
          <w:rFonts w:asciiTheme="majorBidi" w:hAnsiTheme="majorBidi" w:cstheme="majorBidi"/>
          <w:sz w:val="30"/>
          <w:szCs w:val="30"/>
        </w:rPr>
        <w:t>(</w:t>
      </w:r>
      <w:r w:rsidRPr="007659D0">
        <w:rPr>
          <w:rFonts w:asciiTheme="majorBidi" w:hAnsiTheme="majorBidi" w:cstheme="majorBidi"/>
          <w:sz w:val="30"/>
          <w:szCs w:val="30"/>
          <w:cs/>
        </w:rPr>
        <w:t>ดูหมายเหตุ ข้อ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="00981205" w:rsidRPr="007659D0">
        <w:rPr>
          <w:rFonts w:asciiTheme="majorBidi" w:hAnsiTheme="majorBidi" w:cstheme="majorBidi"/>
          <w:sz w:val="30"/>
          <w:szCs w:val="30"/>
        </w:rPr>
        <w:t>1</w:t>
      </w:r>
      <w:r w:rsidR="00600C6C" w:rsidRPr="007659D0">
        <w:rPr>
          <w:rFonts w:asciiTheme="majorBidi" w:hAnsiTheme="majorBidi" w:cstheme="majorBidi" w:hint="cs"/>
          <w:sz w:val="30"/>
          <w:szCs w:val="30"/>
        </w:rPr>
        <w:t>5</w:t>
      </w:r>
      <w:r w:rsidRPr="007659D0">
        <w:rPr>
          <w:rFonts w:asciiTheme="majorBidi" w:hAnsiTheme="majorBidi" w:cstheme="majorBidi"/>
          <w:sz w:val="30"/>
          <w:szCs w:val="30"/>
        </w:rPr>
        <w:t>)</w:t>
      </w:r>
    </w:p>
    <w:p w14:paraId="7FE1CC9F" w14:textId="77777777" w:rsidR="00B12116" w:rsidRPr="007659D0" w:rsidRDefault="00B12116">
      <w:pPr>
        <w:pStyle w:val="ListParagraph"/>
        <w:spacing w:line="240" w:lineRule="auto"/>
        <w:ind w:left="900" w:hanging="45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06D5F7CB" w14:textId="1C699F86" w:rsidR="00B12116" w:rsidRPr="007659D0" w:rsidRDefault="00B12116">
      <w:pPr>
        <w:pStyle w:val="ListParagraph"/>
        <w:spacing w:after="0" w:line="240" w:lineRule="auto"/>
        <w:ind w:left="900" w:hanging="360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.2) 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ความเสี่ยงด้านสภาพคล่อง</w:t>
      </w:r>
    </w:p>
    <w:p w14:paraId="598FCCF5" w14:textId="77777777" w:rsidR="00B12116" w:rsidRPr="007659D0" w:rsidRDefault="00B12116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3EB22E" w14:textId="72AE8D54" w:rsidR="00FC7C33" w:rsidRPr="007659D0" w:rsidRDefault="00825EE4" w:rsidP="007D2605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/>
          <w:sz w:val="30"/>
          <w:szCs w:val="30"/>
          <w:cs/>
        </w:rPr>
        <w:t>กลุ่ม</w:t>
      </w:r>
      <w:r w:rsidR="00995BDD" w:rsidRPr="007659D0">
        <w:rPr>
          <w:rFonts w:asciiTheme="majorHAnsi" w:hAnsiTheme="majorHAnsi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  <w:r w:rsidRPr="007659D0">
        <w:rPr>
          <w:rFonts w:asciiTheme="majorHAnsi" w:hAnsiTheme="majorHAnsi"/>
          <w:sz w:val="30"/>
          <w:szCs w:val="30"/>
        </w:rPr>
        <w:t xml:space="preserve"> </w:t>
      </w:r>
      <w:r w:rsidRPr="007659D0">
        <w:rPr>
          <w:rFonts w:asciiTheme="majorHAnsi" w:hAnsiTheme="majorHAnsi"/>
          <w:sz w:val="30"/>
          <w:szCs w:val="30"/>
          <w:cs/>
        </w:rPr>
        <w:t>โดยการหาแหล่งเงินทุนแสดงให้เห็นได้จากการที่มีวงเงินในการกู้ยืมที่ได้มี</w:t>
      </w:r>
      <w:r w:rsidR="00A62444">
        <w:rPr>
          <w:rFonts w:asciiTheme="majorHAnsi" w:hAnsiTheme="majorHAnsi"/>
          <w:sz w:val="30"/>
          <w:szCs w:val="30"/>
        </w:rPr>
        <w:br/>
      </w:r>
      <w:r w:rsidRPr="007659D0">
        <w:rPr>
          <w:rFonts w:asciiTheme="majorHAnsi" w:hAnsiTheme="majorHAnsi"/>
          <w:sz w:val="30"/>
          <w:szCs w:val="30"/>
          <w:cs/>
        </w:rPr>
        <w:t xml:space="preserve">การตกลงไว้แล้วอย่างเพียงพอ </w:t>
      </w:r>
    </w:p>
    <w:p w14:paraId="6AB0F05F" w14:textId="77777777" w:rsidR="00825EE4" w:rsidRPr="007659D0" w:rsidRDefault="00825EE4" w:rsidP="007D2605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1F3A3B6" w14:textId="199D9A64" w:rsidR="00B12116" w:rsidRPr="007659D0" w:rsidRDefault="00975DAF" w:rsidP="007D2605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659D0">
        <w:rPr>
          <w:rFonts w:asciiTheme="majorHAnsi" w:hAnsiTheme="majorHAnsi"/>
          <w:spacing w:val="-6"/>
          <w:sz w:val="30"/>
          <w:szCs w:val="30"/>
        </w:rPr>
        <w:t xml:space="preserve"> </w:t>
      </w:r>
      <w:r w:rsidRPr="007659D0">
        <w:rPr>
          <w:rFonts w:asciiTheme="majorHAnsi" w:hAnsiTheme="majorHAnsi"/>
          <w:spacing w:val="-6"/>
          <w:sz w:val="30"/>
          <w:szCs w:val="30"/>
          <w:cs/>
        </w:rPr>
        <w:t>ณ วันที่</w:t>
      </w:r>
      <w:r w:rsidR="006C63E6" w:rsidRPr="007659D0">
        <w:rPr>
          <w:rFonts w:asciiTheme="majorHAnsi" w:hAnsiTheme="majorHAnsi"/>
          <w:spacing w:val="-6"/>
          <w:sz w:val="30"/>
          <w:szCs w:val="30"/>
          <w:cs/>
        </w:rPr>
        <w:t>รายงาน</w:t>
      </w:r>
      <w:r w:rsidRPr="007659D0">
        <w:rPr>
          <w:rFonts w:asciiTheme="majorHAnsi" w:hAnsiTheme="majorHAnsi"/>
          <w:sz w:val="30"/>
          <w:szCs w:val="30"/>
          <w:cs/>
        </w:rPr>
        <w:t>โดย</w:t>
      </w:r>
      <w:r w:rsidR="009A677A" w:rsidRPr="007659D0">
        <w:rPr>
          <w:rFonts w:asciiTheme="majorHAnsi" w:hAnsiTheme="majorHAnsi" w:hint="cs"/>
          <w:sz w:val="30"/>
          <w:szCs w:val="30"/>
          <w:cs/>
        </w:rPr>
        <w:t>แสดง</w:t>
      </w:r>
      <w:r w:rsidRPr="007659D0">
        <w:rPr>
          <w:rFonts w:asciiTheme="majorHAnsi" w:hAnsiTheme="majorHAns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</w:t>
      </w:r>
      <w:r w:rsidR="0099545C" w:rsidRPr="007659D0">
        <w:rPr>
          <w:rFonts w:asciiTheme="majorHAnsi" w:hAnsiTheme="majorHAnsi" w:hint="cs"/>
          <w:sz w:val="30"/>
          <w:szCs w:val="30"/>
          <w:cs/>
        </w:rPr>
        <w:t>ก</w:t>
      </w:r>
      <w:r w:rsidRPr="007659D0">
        <w:rPr>
          <w:rFonts w:asciiTheme="majorHAnsi" w:hAnsiTheme="majorHAnsi"/>
          <w:sz w:val="30"/>
          <w:szCs w:val="30"/>
          <w:cs/>
        </w:rPr>
        <w:t>ลบตามสัญญา</w:t>
      </w:r>
      <w:r w:rsidRPr="007659D0">
        <w:rPr>
          <w:rFonts w:asciiTheme="majorHAnsi" w:hAnsiTheme="majorHAnsi"/>
          <w:sz w:val="30"/>
          <w:szCs w:val="30"/>
        </w:rPr>
        <w:t xml:space="preserve"> </w:t>
      </w:r>
      <w:r w:rsidR="00B12116" w:rsidRPr="007659D0">
        <w:rPr>
          <w:rFonts w:asciiTheme="majorHAnsi" w:hAnsiTheme="majorHAnsi"/>
          <w:sz w:val="30"/>
          <w:szCs w:val="30"/>
        </w:rPr>
        <w:t xml:space="preserve"> </w:t>
      </w:r>
    </w:p>
    <w:p w14:paraId="4624A822" w14:textId="7C169219" w:rsidR="00825EE4" w:rsidRPr="007659D0" w:rsidRDefault="00825EE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08EFCA7D" w14:textId="44102466" w:rsidR="00071937" w:rsidRPr="007659D0" w:rsidRDefault="000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97"/>
      </w:tblGrid>
      <w:tr w:rsidR="00AB10D3" w:rsidRPr="007659D0" w14:paraId="4AA83E88" w14:textId="77777777" w:rsidTr="0073265D">
        <w:trPr>
          <w:cantSplit/>
        </w:trPr>
        <w:tc>
          <w:tcPr>
            <w:tcW w:w="2250" w:type="dxa"/>
          </w:tcPr>
          <w:p w14:paraId="7DD87C39" w14:textId="77777777" w:rsidR="00AB10D3" w:rsidRPr="007659D0" w:rsidRDefault="00AB10D3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1"/>
            <w:hideMark/>
          </w:tcPr>
          <w:p w14:paraId="75229482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10D3" w:rsidRPr="007659D0" w14:paraId="36500A47" w14:textId="77777777" w:rsidTr="0073265D">
        <w:trPr>
          <w:cantSplit/>
        </w:trPr>
        <w:tc>
          <w:tcPr>
            <w:tcW w:w="2250" w:type="dxa"/>
          </w:tcPr>
          <w:p w14:paraId="3373B243" w14:textId="77777777" w:rsidR="00AB10D3" w:rsidRPr="007659D0" w:rsidRDefault="00AB10D3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88A796C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611034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422" w:type="dxa"/>
            <w:gridSpan w:val="9"/>
            <w:vAlign w:val="bottom"/>
            <w:hideMark/>
          </w:tcPr>
          <w:p w14:paraId="6DB7915A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B10D3" w:rsidRPr="007659D0" w14:paraId="1258A79E" w14:textId="77777777" w:rsidTr="0073265D">
        <w:trPr>
          <w:cantSplit/>
        </w:trPr>
        <w:tc>
          <w:tcPr>
            <w:tcW w:w="2250" w:type="dxa"/>
            <w:vAlign w:val="bottom"/>
            <w:hideMark/>
          </w:tcPr>
          <w:p w14:paraId="37A724E1" w14:textId="7A385BF0" w:rsidR="00AB10D3" w:rsidRPr="007659D0" w:rsidRDefault="00AB10D3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223E9279" w14:textId="77777777" w:rsidR="00AB10D3" w:rsidRPr="007659D0" w:rsidRDefault="00AB10D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5585F16A" w14:textId="77777777" w:rsidR="00AB10D3" w:rsidRPr="007659D0" w:rsidRDefault="00AB10D3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E8B57F6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12BA33CA" w14:textId="77777777" w:rsidR="00AB10D3" w:rsidRPr="007659D0" w:rsidRDefault="00AB10D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0C61816F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13AF49E2" w14:textId="77777777" w:rsidR="00AB10D3" w:rsidRPr="007659D0" w:rsidRDefault="00AB1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6B20C50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378F2F28" w14:textId="77777777" w:rsidR="00AB10D3" w:rsidRPr="007659D0" w:rsidRDefault="00AB10D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E00F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217060B7" w14:textId="77777777" w:rsidR="00AB10D3" w:rsidRPr="007659D0" w:rsidRDefault="00AB10D3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F3B07F9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  <w:hideMark/>
          </w:tcPr>
          <w:p w14:paraId="46ADBDD6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AB10D3" w:rsidRPr="007659D0" w14:paraId="1E831E17" w14:textId="77777777" w:rsidTr="0073265D">
        <w:trPr>
          <w:cantSplit/>
        </w:trPr>
        <w:tc>
          <w:tcPr>
            <w:tcW w:w="2250" w:type="dxa"/>
          </w:tcPr>
          <w:p w14:paraId="6E2308F3" w14:textId="77777777" w:rsidR="00AB10D3" w:rsidRPr="007659D0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560" w:type="dxa"/>
            <w:gridSpan w:val="11"/>
            <w:hideMark/>
          </w:tcPr>
          <w:p w14:paraId="511B4717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10D3" w:rsidRPr="007659D0" w14:paraId="3E13B429" w14:textId="77777777" w:rsidTr="0073265D">
        <w:trPr>
          <w:cantSplit/>
        </w:trPr>
        <w:tc>
          <w:tcPr>
            <w:tcW w:w="2250" w:type="dxa"/>
          </w:tcPr>
          <w:p w14:paraId="6BC308D7" w14:textId="36AC3E15" w:rsidR="00AB10D3" w:rsidRPr="007659D0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560" w:type="dxa"/>
            <w:gridSpan w:val="11"/>
          </w:tcPr>
          <w:p w14:paraId="343706FC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AB10D3" w:rsidRPr="007659D0" w14:paraId="6A654B7B" w14:textId="77777777" w:rsidTr="0073265D">
        <w:trPr>
          <w:cantSplit/>
        </w:trPr>
        <w:tc>
          <w:tcPr>
            <w:tcW w:w="2250" w:type="dxa"/>
            <w:hideMark/>
          </w:tcPr>
          <w:p w14:paraId="14F34EBB" w14:textId="7B3F8D2D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5201A7F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56DAD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246D6323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380EEAA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5450A508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8035E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05F05C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2D0A4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6AE78A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C41694F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1471BCD1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B10D3" w:rsidRPr="007659D0" w14:paraId="7394EA4F" w14:textId="77777777" w:rsidTr="0073265D">
        <w:trPr>
          <w:cantSplit/>
        </w:trPr>
        <w:tc>
          <w:tcPr>
            <w:tcW w:w="2250" w:type="dxa"/>
            <w:hideMark/>
          </w:tcPr>
          <w:p w14:paraId="5F5E05A0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1B89178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6A08FCB" w14:textId="101D91F4" w:rsidR="00161819" w:rsidRPr="007659D0" w:rsidRDefault="00161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400,533</w:t>
            </w:r>
          </w:p>
        </w:tc>
        <w:tc>
          <w:tcPr>
            <w:tcW w:w="236" w:type="dxa"/>
          </w:tcPr>
          <w:p w14:paraId="08B9542A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9DF34B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92DD049" w14:textId="210BD190" w:rsidR="00161819" w:rsidRPr="007659D0" w:rsidRDefault="00161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400,533</w:t>
            </w:r>
          </w:p>
        </w:tc>
        <w:tc>
          <w:tcPr>
            <w:tcW w:w="272" w:type="dxa"/>
          </w:tcPr>
          <w:p w14:paraId="0D9C3B0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B5D7149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1BF884D0" w14:textId="3ACFBC29" w:rsidR="00161819" w:rsidRPr="007659D0" w:rsidRDefault="0016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0BEAA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CF69CD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905ED48" w14:textId="001A96CC" w:rsidR="00161819" w:rsidRPr="007659D0" w:rsidRDefault="0016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6CDAAA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750625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FEA00CB" w14:textId="75796687" w:rsidR="00161819" w:rsidRPr="007659D0" w:rsidRDefault="0016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F2D34E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58F6CD4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653B008" w14:textId="21FED71C" w:rsidR="00161819" w:rsidRPr="007659D0" w:rsidRDefault="008442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400,533</w:t>
            </w:r>
          </w:p>
        </w:tc>
      </w:tr>
      <w:tr w:rsidR="00AB10D3" w:rsidRPr="007659D0" w14:paraId="58C3D435" w14:textId="77777777" w:rsidTr="0073265D">
        <w:trPr>
          <w:cantSplit/>
        </w:trPr>
        <w:tc>
          <w:tcPr>
            <w:tcW w:w="2250" w:type="dxa"/>
          </w:tcPr>
          <w:p w14:paraId="32EDDCE0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0782A878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7A35174" w14:textId="6C8F3AC3" w:rsidR="00161819" w:rsidRPr="007659D0" w:rsidRDefault="00161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499,802</w:t>
            </w:r>
          </w:p>
        </w:tc>
        <w:tc>
          <w:tcPr>
            <w:tcW w:w="236" w:type="dxa"/>
          </w:tcPr>
          <w:p w14:paraId="6F788AD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B38C2D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00540E7" w14:textId="04F6C9C2" w:rsidR="00066DFB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417,813</w:t>
            </w:r>
          </w:p>
        </w:tc>
        <w:tc>
          <w:tcPr>
            <w:tcW w:w="272" w:type="dxa"/>
          </w:tcPr>
          <w:p w14:paraId="2497AF1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E90841C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F7412E0" w14:textId="427F5146" w:rsidR="00066DFB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89,320</w:t>
            </w:r>
          </w:p>
        </w:tc>
        <w:tc>
          <w:tcPr>
            <w:tcW w:w="236" w:type="dxa"/>
          </w:tcPr>
          <w:p w14:paraId="23050ADF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563032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2493A77" w14:textId="1B83B772" w:rsidR="00066DFB" w:rsidRPr="007659D0" w:rsidRDefault="0006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54884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EAE8D3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ADAFBE3" w14:textId="5FF2AECF" w:rsidR="00066DFB" w:rsidRPr="007659D0" w:rsidRDefault="0006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DFE0F8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4EA3179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191FDD7" w14:textId="54560088" w:rsidR="00066DFB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507,133</w:t>
            </w:r>
          </w:p>
        </w:tc>
      </w:tr>
      <w:tr w:rsidR="00AB10D3" w:rsidRPr="007659D0" w14:paraId="4164579E" w14:textId="77777777" w:rsidTr="0073265D">
        <w:trPr>
          <w:cantSplit/>
        </w:trPr>
        <w:tc>
          <w:tcPr>
            <w:tcW w:w="2250" w:type="dxa"/>
          </w:tcPr>
          <w:p w14:paraId="6BB0CA72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2" w:type="dxa"/>
          </w:tcPr>
          <w:p w14:paraId="7EBFCFB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41E05C9" w14:textId="2DDAE3E9" w:rsidR="00161819" w:rsidRPr="007659D0" w:rsidRDefault="00161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7ED0C3B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D99BFC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1608B93" w14:textId="06BE6620" w:rsidR="00066DFB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20,234</w:t>
            </w:r>
          </w:p>
        </w:tc>
        <w:tc>
          <w:tcPr>
            <w:tcW w:w="272" w:type="dxa"/>
          </w:tcPr>
          <w:p w14:paraId="0FD75C4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202D3D2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77AAF758" w14:textId="71851C1E" w:rsidR="00066DFB" w:rsidRPr="007659D0" w:rsidRDefault="0006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DFF21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416F8A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D689C4E" w14:textId="3360E397" w:rsidR="00066DFB" w:rsidRPr="007659D0" w:rsidRDefault="0006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414FE1" w14:textId="77777777" w:rsidR="00AB10D3" w:rsidRPr="007659D0" w:rsidRDefault="00AB10D3">
            <w:pPr>
              <w:tabs>
                <w:tab w:val="clear" w:pos="907"/>
                <w:tab w:val="decimal" w:pos="706"/>
                <w:tab w:val="decimal" w:pos="9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862027E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3F22FB5" w14:textId="230677A3" w:rsidR="00066DFB" w:rsidRPr="007659D0" w:rsidRDefault="0006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D1CE807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7" w:type="dxa"/>
          </w:tcPr>
          <w:p w14:paraId="02BB3CF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B1DCD92" w14:textId="6C9264B9" w:rsidR="00066DFB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20,234</w:t>
            </w:r>
          </w:p>
        </w:tc>
      </w:tr>
      <w:tr w:rsidR="00AB10D3" w:rsidRPr="007659D0" w14:paraId="12E1F008" w14:textId="77777777" w:rsidTr="007D2605">
        <w:trPr>
          <w:cantSplit/>
          <w:trHeight w:val="119"/>
        </w:trPr>
        <w:tc>
          <w:tcPr>
            <w:tcW w:w="2250" w:type="dxa"/>
            <w:hideMark/>
          </w:tcPr>
          <w:p w14:paraId="418232B9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3AE0B362" w14:textId="46A1CC27" w:rsidR="00AB10D3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76,888</w:t>
            </w:r>
          </w:p>
        </w:tc>
        <w:tc>
          <w:tcPr>
            <w:tcW w:w="236" w:type="dxa"/>
            <w:vAlign w:val="bottom"/>
          </w:tcPr>
          <w:p w14:paraId="594E77B7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2537B67" w14:textId="42F8B25B" w:rsidR="00AB10D3" w:rsidRPr="007659D0" w:rsidRDefault="008442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38,</w:t>
            </w:r>
            <w:r w:rsidR="00D61F0E">
              <w:rPr>
                <w:rFonts w:asciiTheme="majorHAnsi" w:hAnsiTheme="majorHAnsi" w:cstheme="majorHAnsi"/>
                <w:sz w:val="30"/>
                <w:szCs w:val="30"/>
              </w:rPr>
              <w:t>822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B1E2A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E51F2E6" w14:textId="7FDE5031" w:rsidR="00AB10D3" w:rsidRPr="007659D0" w:rsidRDefault="008442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24,715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0122E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7266A7E" w14:textId="2A747ED6" w:rsidR="00AB10D3" w:rsidRPr="007659D0" w:rsidRDefault="008442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15,347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0405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3FFD0C" w14:textId="5232AA50" w:rsidR="00AB10D3" w:rsidRPr="007659D0" w:rsidRDefault="008442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0DBBA35" w14:textId="77777777" w:rsidR="00AB10D3" w:rsidRPr="007659D0" w:rsidRDefault="00AB10D3">
            <w:pPr>
              <w:tabs>
                <w:tab w:val="decimal" w:pos="552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8835F0A" w14:textId="59DF1BE2" w:rsidR="00AB10D3" w:rsidRPr="007659D0" w:rsidRDefault="008442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82,</w:t>
            </w:r>
            <w:r w:rsidR="006A5D19">
              <w:rPr>
                <w:rFonts w:asciiTheme="majorHAnsi" w:hAnsiTheme="majorHAnsi" w:cstheme="majorHAnsi"/>
                <w:sz w:val="30"/>
                <w:szCs w:val="30"/>
              </w:rPr>
              <w:t>355</w:t>
            </w:r>
          </w:p>
        </w:tc>
      </w:tr>
      <w:tr w:rsidR="004E74B0" w:rsidRPr="007659D0" w14:paraId="17323B73" w14:textId="77777777" w:rsidTr="004E74B0">
        <w:trPr>
          <w:cantSplit/>
        </w:trPr>
        <w:tc>
          <w:tcPr>
            <w:tcW w:w="2250" w:type="dxa"/>
          </w:tcPr>
          <w:p w14:paraId="00C21DE1" w14:textId="77777777" w:rsidR="00AB10D3" w:rsidRPr="007659D0" w:rsidRDefault="00AB10D3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0F258" w14:textId="4742F087" w:rsidR="00AB10D3" w:rsidRPr="007659D0" w:rsidRDefault="00066D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997,223</w:t>
            </w:r>
          </w:p>
        </w:tc>
        <w:tc>
          <w:tcPr>
            <w:tcW w:w="236" w:type="dxa"/>
          </w:tcPr>
          <w:p w14:paraId="695DD6E2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99B4B" w14:textId="5F3D8A3C" w:rsidR="00AB10D3" w:rsidRPr="007659D0" w:rsidRDefault="008442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877,</w:t>
            </w:r>
            <w:r w:rsidR="00D61F0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2" w:type="dxa"/>
            <w:shd w:val="clear" w:color="auto" w:fill="auto"/>
          </w:tcPr>
          <w:p w14:paraId="1B975FB8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3FD6A9" w14:textId="7986FDBB" w:rsidR="00AB10D3" w:rsidRPr="007659D0" w:rsidRDefault="008442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114,035</w:t>
            </w:r>
          </w:p>
        </w:tc>
        <w:tc>
          <w:tcPr>
            <w:tcW w:w="236" w:type="dxa"/>
            <w:shd w:val="clear" w:color="auto" w:fill="auto"/>
          </w:tcPr>
          <w:p w14:paraId="411AC97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EC8CC" w14:textId="1FA14BA6" w:rsidR="00AB10D3" w:rsidRPr="007659D0" w:rsidRDefault="00DD092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15,347</w:t>
            </w:r>
          </w:p>
        </w:tc>
        <w:tc>
          <w:tcPr>
            <w:tcW w:w="236" w:type="dxa"/>
            <w:shd w:val="clear" w:color="auto" w:fill="auto"/>
          </w:tcPr>
          <w:p w14:paraId="3B59FE4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6854" w14:textId="09DFEA16" w:rsidR="00AB10D3" w:rsidRPr="007659D0" w:rsidRDefault="00DD09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3,471</w:t>
            </w:r>
          </w:p>
        </w:tc>
        <w:tc>
          <w:tcPr>
            <w:tcW w:w="263" w:type="dxa"/>
            <w:shd w:val="clear" w:color="auto" w:fill="auto"/>
          </w:tcPr>
          <w:p w14:paraId="14181345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ECBE" w14:textId="488F121B" w:rsidR="00AB10D3" w:rsidRPr="007659D0" w:rsidRDefault="0084429A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1,010,255</w:t>
            </w:r>
          </w:p>
        </w:tc>
      </w:tr>
      <w:tr w:rsidR="00AB10D3" w:rsidRPr="007659D0" w14:paraId="3CCAF887" w14:textId="77777777" w:rsidTr="0073265D">
        <w:trPr>
          <w:cantSplit/>
        </w:trPr>
        <w:tc>
          <w:tcPr>
            <w:tcW w:w="2250" w:type="dxa"/>
          </w:tcPr>
          <w:p w14:paraId="715769C9" w14:textId="5F2BEFFC" w:rsidR="00AB10D3" w:rsidRPr="007659D0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560" w:type="dxa"/>
            <w:gridSpan w:val="11"/>
          </w:tcPr>
          <w:p w14:paraId="41823F80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AB10D3" w:rsidRPr="007659D0" w14:paraId="32C2E94B" w14:textId="77777777" w:rsidTr="0073265D">
        <w:trPr>
          <w:cantSplit/>
        </w:trPr>
        <w:tc>
          <w:tcPr>
            <w:tcW w:w="2250" w:type="dxa"/>
            <w:hideMark/>
          </w:tcPr>
          <w:p w14:paraId="27261EF1" w14:textId="4A03077A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7C7DBB12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E923A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58BCC277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7D31C2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EADA35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21153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1F707A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AAB32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F683D1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2BBCEB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7DFB74F5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B10D3" w:rsidRPr="007659D0" w14:paraId="7F777BFF" w14:textId="77777777" w:rsidTr="0073265D">
        <w:trPr>
          <w:cantSplit/>
        </w:trPr>
        <w:tc>
          <w:tcPr>
            <w:tcW w:w="2250" w:type="dxa"/>
            <w:hideMark/>
          </w:tcPr>
          <w:p w14:paraId="7A7CB9AF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</w:p>
        </w:tc>
        <w:tc>
          <w:tcPr>
            <w:tcW w:w="902" w:type="dxa"/>
          </w:tcPr>
          <w:p w14:paraId="1DEC6DCE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23D3BC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22BD148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76089EA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3BA80C5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EAF03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0D4D7C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62650A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CB060D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B3FD4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6107B35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</w:tr>
      <w:tr w:rsidR="00AB10D3" w:rsidRPr="007659D0" w14:paraId="51435971" w14:textId="77777777" w:rsidTr="0073265D">
        <w:trPr>
          <w:cantSplit/>
        </w:trPr>
        <w:tc>
          <w:tcPr>
            <w:tcW w:w="2250" w:type="dxa"/>
            <w:hideMark/>
          </w:tcPr>
          <w:p w14:paraId="25DCE7B7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26B2178C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93E14F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277,024</w:t>
            </w:r>
          </w:p>
        </w:tc>
        <w:tc>
          <w:tcPr>
            <w:tcW w:w="236" w:type="dxa"/>
          </w:tcPr>
          <w:p w14:paraId="7DB685D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E3A7C7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4C529B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277,024</w:t>
            </w:r>
          </w:p>
        </w:tc>
        <w:tc>
          <w:tcPr>
            <w:tcW w:w="272" w:type="dxa"/>
          </w:tcPr>
          <w:p w14:paraId="1ADDEE1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F04441F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71B62995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662E8A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145640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A3DA14E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61EED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13E50D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F46F9BE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0E7B595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442DDA8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E24B51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277,024</w:t>
            </w:r>
          </w:p>
        </w:tc>
      </w:tr>
      <w:tr w:rsidR="00AB10D3" w:rsidRPr="007659D0" w14:paraId="35323B7F" w14:textId="77777777" w:rsidTr="0073265D">
        <w:trPr>
          <w:cantSplit/>
        </w:trPr>
        <w:tc>
          <w:tcPr>
            <w:tcW w:w="2250" w:type="dxa"/>
          </w:tcPr>
          <w:p w14:paraId="1FCB1F17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4E74836E" w14:textId="77777777" w:rsidR="00AB10D3" w:rsidRPr="007659D0" w:rsidRDefault="00AB10D3">
            <w:pPr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6E2F72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632,044</w:t>
            </w:r>
          </w:p>
        </w:tc>
        <w:tc>
          <w:tcPr>
            <w:tcW w:w="236" w:type="dxa"/>
          </w:tcPr>
          <w:p w14:paraId="2C2FF44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6BBE7BE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1B63F9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555,577</w:t>
            </w:r>
          </w:p>
        </w:tc>
        <w:tc>
          <w:tcPr>
            <w:tcW w:w="272" w:type="dxa"/>
          </w:tcPr>
          <w:p w14:paraId="37B235FC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ACDCBE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4134D9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41,752</w:t>
            </w:r>
          </w:p>
        </w:tc>
        <w:tc>
          <w:tcPr>
            <w:tcW w:w="236" w:type="dxa"/>
          </w:tcPr>
          <w:p w14:paraId="0394149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E78973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790E661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47,081</w:t>
            </w:r>
          </w:p>
        </w:tc>
        <w:tc>
          <w:tcPr>
            <w:tcW w:w="236" w:type="dxa"/>
          </w:tcPr>
          <w:p w14:paraId="3CE2FCC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07C9C3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D42086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F070B2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3B204976" w14:textId="77777777" w:rsidR="00AB10D3" w:rsidRPr="007659D0" w:rsidRDefault="00AB10D3">
            <w:pPr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0AF03D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644,410</w:t>
            </w:r>
          </w:p>
        </w:tc>
      </w:tr>
      <w:tr w:rsidR="00AB10D3" w:rsidRPr="007659D0" w14:paraId="6158E348" w14:textId="77777777" w:rsidTr="0073265D">
        <w:trPr>
          <w:cantSplit/>
        </w:trPr>
        <w:tc>
          <w:tcPr>
            <w:tcW w:w="2250" w:type="dxa"/>
          </w:tcPr>
          <w:p w14:paraId="6321576B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2" w:type="dxa"/>
          </w:tcPr>
          <w:p w14:paraId="11238D6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BF345C3" w14:textId="6D714078" w:rsidR="00AB10D3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  <w:r w:rsidR="00AB10D3" w:rsidRPr="007659D0">
              <w:rPr>
                <w:rFonts w:asciiTheme="majorHAnsi" w:hAnsiTheme="majorHAnsi" w:cstheme="majorHAns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EC811E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3C645A8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0F1FE67" w14:textId="59442DFF" w:rsidR="00AB10D3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  <w:r w:rsidR="00AB10D3" w:rsidRPr="007659D0">
              <w:rPr>
                <w:rFonts w:asciiTheme="majorHAnsi" w:hAnsiTheme="majorHAnsi" w:cstheme="majorHAnsi"/>
                <w:sz w:val="30"/>
                <w:szCs w:val="30"/>
              </w:rPr>
              <w:t>,284</w:t>
            </w:r>
          </w:p>
        </w:tc>
        <w:tc>
          <w:tcPr>
            <w:tcW w:w="272" w:type="dxa"/>
          </w:tcPr>
          <w:p w14:paraId="0EB99DF2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1ED0F61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7E73B422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D2698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271D1D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D94966F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5C034E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F79F26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A17082" w14:textId="77777777" w:rsidR="00AB10D3" w:rsidRPr="007659D0" w:rsidRDefault="00AB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666273C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07FBF3F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7CA923C" w14:textId="0FE05E17" w:rsidR="00AB10D3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  <w:r w:rsidR="00AB10D3" w:rsidRPr="007659D0">
              <w:rPr>
                <w:rFonts w:asciiTheme="majorHAnsi" w:hAnsiTheme="majorHAnsi" w:cstheme="majorHAnsi"/>
                <w:sz w:val="30"/>
                <w:szCs w:val="30"/>
              </w:rPr>
              <w:t>,284</w:t>
            </w:r>
          </w:p>
        </w:tc>
      </w:tr>
      <w:tr w:rsidR="00AB10D3" w:rsidRPr="007659D0" w14:paraId="05B0FB72" w14:textId="77777777" w:rsidTr="0073265D">
        <w:trPr>
          <w:cantSplit/>
          <w:trHeight w:val="119"/>
        </w:trPr>
        <w:tc>
          <w:tcPr>
            <w:tcW w:w="2250" w:type="dxa"/>
            <w:hideMark/>
          </w:tcPr>
          <w:p w14:paraId="2A14390B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64DD2672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60,698</w:t>
            </w:r>
          </w:p>
        </w:tc>
        <w:tc>
          <w:tcPr>
            <w:tcW w:w="236" w:type="dxa"/>
            <w:vAlign w:val="bottom"/>
          </w:tcPr>
          <w:p w14:paraId="1318E03F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3C5F9BE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26,741 </w:t>
            </w:r>
          </w:p>
        </w:tc>
        <w:tc>
          <w:tcPr>
            <w:tcW w:w="272" w:type="dxa"/>
            <w:vAlign w:val="bottom"/>
          </w:tcPr>
          <w:p w14:paraId="3AEC4CD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64D049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24,752</w:t>
            </w:r>
          </w:p>
        </w:tc>
        <w:tc>
          <w:tcPr>
            <w:tcW w:w="236" w:type="dxa"/>
            <w:vAlign w:val="bottom"/>
          </w:tcPr>
          <w:p w14:paraId="23B4D91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F8F37C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11,654</w:t>
            </w:r>
          </w:p>
        </w:tc>
        <w:tc>
          <w:tcPr>
            <w:tcW w:w="236" w:type="dxa"/>
            <w:vAlign w:val="bottom"/>
          </w:tcPr>
          <w:p w14:paraId="48A1DBB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47735D5" w14:textId="0FE067A4" w:rsidR="00AB10D3" w:rsidRPr="007659D0" w:rsidRDefault="00600C6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AB10D3"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,905</w:t>
            </w:r>
          </w:p>
        </w:tc>
        <w:tc>
          <w:tcPr>
            <w:tcW w:w="263" w:type="dxa"/>
            <w:vAlign w:val="bottom"/>
          </w:tcPr>
          <w:p w14:paraId="6C58D5E3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2712576F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67,052</w:t>
            </w:r>
          </w:p>
        </w:tc>
      </w:tr>
      <w:tr w:rsidR="00AB10D3" w:rsidRPr="007659D0" w14:paraId="358CD991" w14:textId="77777777" w:rsidTr="0073265D">
        <w:trPr>
          <w:cantSplit/>
        </w:trPr>
        <w:tc>
          <w:tcPr>
            <w:tcW w:w="2250" w:type="dxa"/>
          </w:tcPr>
          <w:p w14:paraId="71AAE7C7" w14:textId="77777777" w:rsidR="00AB10D3" w:rsidRPr="007659D0" w:rsidRDefault="00AB10D3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AB34E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989,774</w:t>
            </w:r>
          </w:p>
        </w:tc>
        <w:tc>
          <w:tcPr>
            <w:tcW w:w="236" w:type="dxa"/>
          </w:tcPr>
          <w:p w14:paraId="180D9479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5B75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879,634</w:t>
            </w:r>
          </w:p>
        </w:tc>
        <w:tc>
          <w:tcPr>
            <w:tcW w:w="272" w:type="dxa"/>
          </w:tcPr>
          <w:p w14:paraId="6256F565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10267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66,504</w:t>
            </w:r>
          </w:p>
        </w:tc>
        <w:tc>
          <w:tcPr>
            <w:tcW w:w="236" w:type="dxa"/>
          </w:tcPr>
          <w:p w14:paraId="5095F3AC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1E78D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58,735</w:t>
            </w:r>
          </w:p>
        </w:tc>
        <w:tc>
          <w:tcPr>
            <w:tcW w:w="236" w:type="dxa"/>
          </w:tcPr>
          <w:p w14:paraId="7B0CCC6F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BB1B7" w14:textId="77777777" w:rsidR="00AB10D3" w:rsidRPr="007659D0" w:rsidRDefault="00AB10D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3,905</w:t>
            </w:r>
          </w:p>
        </w:tc>
        <w:tc>
          <w:tcPr>
            <w:tcW w:w="263" w:type="dxa"/>
          </w:tcPr>
          <w:p w14:paraId="1CAD88D5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7149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1,008,778</w:t>
            </w:r>
          </w:p>
        </w:tc>
      </w:tr>
    </w:tbl>
    <w:p w14:paraId="27CD49E5" w14:textId="4D6E9E32" w:rsidR="001F68A6" w:rsidRPr="007659D0" w:rsidRDefault="001F68A6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  <w:shd w:val="clear" w:color="auto" w:fill="D9D9D9" w:themeFill="background1" w:themeFillShade="D9"/>
        </w:rPr>
      </w:pPr>
    </w:p>
    <w:p w14:paraId="17D7E50B" w14:textId="77777777" w:rsidR="00EB65BF" w:rsidRPr="007659D0" w:rsidRDefault="00EB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br w:type="page"/>
      </w: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DE0ACF" w:rsidRPr="007659D0" w14:paraId="1AFCD1C4" w14:textId="77777777" w:rsidTr="00DE0ACF">
        <w:trPr>
          <w:gridAfter w:val="1"/>
          <w:wAfter w:w="6" w:type="dxa"/>
          <w:cantSplit/>
        </w:trPr>
        <w:tc>
          <w:tcPr>
            <w:tcW w:w="2250" w:type="dxa"/>
          </w:tcPr>
          <w:p w14:paraId="1A33CAA8" w14:textId="77777777" w:rsidR="00DE0ACF" w:rsidRPr="007659D0" w:rsidRDefault="00DE0AC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4FF23C36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0ACF" w:rsidRPr="007659D0" w14:paraId="1342F9EA" w14:textId="77777777" w:rsidTr="00DE0ACF">
        <w:trPr>
          <w:gridAfter w:val="1"/>
          <w:wAfter w:w="6" w:type="dxa"/>
          <w:cantSplit/>
        </w:trPr>
        <w:tc>
          <w:tcPr>
            <w:tcW w:w="2250" w:type="dxa"/>
          </w:tcPr>
          <w:p w14:paraId="70080020" w14:textId="77777777" w:rsidR="00DE0ACF" w:rsidRPr="007659D0" w:rsidRDefault="00DE0AC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DF9C71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583DD5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E490B4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0ACF" w:rsidRPr="007659D0" w14:paraId="49879042" w14:textId="77777777" w:rsidTr="00DE0ACF">
        <w:trPr>
          <w:cantSplit/>
        </w:trPr>
        <w:tc>
          <w:tcPr>
            <w:tcW w:w="2250" w:type="dxa"/>
            <w:vAlign w:val="bottom"/>
            <w:hideMark/>
          </w:tcPr>
          <w:p w14:paraId="0B7A4C4B" w14:textId="3346E72C" w:rsidR="00DE0ACF" w:rsidRPr="007659D0" w:rsidRDefault="00DE0ACF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6DCD9B41" w14:textId="77777777" w:rsidR="00DE0ACF" w:rsidRPr="007659D0" w:rsidRDefault="00DE0ACF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03CA0DCB" w14:textId="77777777" w:rsidR="00DE0ACF" w:rsidRPr="007659D0" w:rsidRDefault="00DE0ACF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97FDDE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39714A8D" w14:textId="77777777" w:rsidR="00DE0ACF" w:rsidRPr="007659D0" w:rsidRDefault="00DE0ACF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4A45D678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74418BDD" w14:textId="77777777" w:rsidR="00DE0ACF" w:rsidRPr="007659D0" w:rsidRDefault="00DE0AC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19F8810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30337B25" w14:textId="77777777" w:rsidR="00DE0ACF" w:rsidRPr="007659D0" w:rsidRDefault="00DE0AC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2081029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4A60C6F1" w14:textId="77777777" w:rsidR="00DE0ACF" w:rsidRPr="007659D0" w:rsidRDefault="00DE0ACF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BCE16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5220A5D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DE0ACF" w:rsidRPr="007659D0" w14:paraId="51CA38D1" w14:textId="77777777" w:rsidTr="00DE0ACF">
        <w:trPr>
          <w:gridAfter w:val="1"/>
          <w:wAfter w:w="6" w:type="dxa"/>
          <w:cantSplit/>
        </w:trPr>
        <w:tc>
          <w:tcPr>
            <w:tcW w:w="2250" w:type="dxa"/>
          </w:tcPr>
          <w:p w14:paraId="70B61BAD" w14:textId="77777777" w:rsidR="00DE0ACF" w:rsidRPr="007659D0" w:rsidRDefault="00DE0ACF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1550A4AD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0ACF" w:rsidRPr="007659D0" w14:paraId="4A163593" w14:textId="77777777" w:rsidTr="0073265D">
        <w:trPr>
          <w:cantSplit/>
        </w:trPr>
        <w:tc>
          <w:tcPr>
            <w:tcW w:w="2250" w:type="dxa"/>
          </w:tcPr>
          <w:p w14:paraId="7A325643" w14:textId="0E69C8FB" w:rsidR="00DE0ACF" w:rsidRPr="007659D0" w:rsidRDefault="00DE0AC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2" w:type="dxa"/>
          </w:tcPr>
          <w:p w14:paraId="7824544E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319DE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6BC411EB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BF04E05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2CEDF427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C49F2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6D9139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8F60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B408FF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5C9E1E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1CECF8E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E0ACF" w:rsidRPr="007659D0" w14:paraId="37463F85" w14:textId="77777777" w:rsidTr="0073265D">
        <w:trPr>
          <w:cantSplit/>
        </w:trPr>
        <w:tc>
          <w:tcPr>
            <w:tcW w:w="2250" w:type="dxa"/>
            <w:hideMark/>
          </w:tcPr>
          <w:p w14:paraId="511218F3" w14:textId="7142AC08" w:rsidR="00DE0ACF" w:rsidRPr="007659D0" w:rsidRDefault="00DE0AC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E54063B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FEB1D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E6B7DA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C0E390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2EE6C801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AD25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665C07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54E7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00D200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851380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754A1CF8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7679B2" w:rsidRPr="007659D0" w14:paraId="5C452CCB" w14:textId="77777777" w:rsidTr="0073265D">
        <w:trPr>
          <w:cantSplit/>
        </w:trPr>
        <w:tc>
          <w:tcPr>
            <w:tcW w:w="2250" w:type="dxa"/>
            <w:hideMark/>
          </w:tcPr>
          <w:p w14:paraId="1CFF9AAC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60A27F16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2437756" w14:textId="32ACB8A1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25,476</w:t>
            </w:r>
          </w:p>
        </w:tc>
        <w:tc>
          <w:tcPr>
            <w:tcW w:w="236" w:type="dxa"/>
          </w:tcPr>
          <w:p w14:paraId="4145E6C6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6A639E5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0D499F" w14:textId="294BFAE8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25,476</w:t>
            </w:r>
          </w:p>
        </w:tc>
        <w:tc>
          <w:tcPr>
            <w:tcW w:w="272" w:type="dxa"/>
          </w:tcPr>
          <w:p w14:paraId="41CE1D2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37D0CC8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51AD0F" w14:textId="1F6057A2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68EE9D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0EA8CF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D72668" w14:textId="236EE791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E94D0F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B65B66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BE8731" w14:textId="1EDD3AF6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55318D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282BC037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A2D05D2" w14:textId="020FA03C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25,476</w:t>
            </w:r>
          </w:p>
        </w:tc>
      </w:tr>
      <w:tr w:rsidR="007679B2" w:rsidRPr="007659D0" w14:paraId="1721B242" w14:textId="77777777" w:rsidTr="0073265D">
        <w:trPr>
          <w:cantSplit/>
          <w:trHeight w:val="119"/>
        </w:trPr>
        <w:tc>
          <w:tcPr>
            <w:tcW w:w="2250" w:type="dxa"/>
            <w:hideMark/>
          </w:tcPr>
          <w:p w14:paraId="64D449FA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3F26DAAE" w14:textId="5328F0A1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4,925</w:t>
            </w:r>
          </w:p>
        </w:tc>
        <w:tc>
          <w:tcPr>
            <w:tcW w:w="236" w:type="dxa"/>
            <w:vAlign w:val="bottom"/>
          </w:tcPr>
          <w:p w14:paraId="50A01D67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2994CA3E" w14:textId="23CC8194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1,288</w:t>
            </w:r>
          </w:p>
        </w:tc>
        <w:tc>
          <w:tcPr>
            <w:tcW w:w="272" w:type="dxa"/>
            <w:vAlign w:val="bottom"/>
          </w:tcPr>
          <w:p w14:paraId="4C1F6D7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CB81A64" w14:textId="765879D4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719</w:t>
            </w:r>
          </w:p>
        </w:tc>
        <w:tc>
          <w:tcPr>
            <w:tcW w:w="236" w:type="dxa"/>
            <w:vAlign w:val="bottom"/>
          </w:tcPr>
          <w:p w14:paraId="6DD96131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772802C" w14:textId="04E63A6B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0EABFD11" w14:textId="278A8792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1829EC" w14:textId="2ABD7E11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3,471</w:t>
            </w:r>
          </w:p>
        </w:tc>
        <w:tc>
          <w:tcPr>
            <w:tcW w:w="263" w:type="dxa"/>
            <w:vAlign w:val="bottom"/>
          </w:tcPr>
          <w:p w14:paraId="750D3E23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815CB37" w14:textId="3F71A09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6,780</w:t>
            </w:r>
          </w:p>
        </w:tc>
      </w:tr>
      <w:tr w:rsidR="007679B2" w:rsidRPr="007659D0" w14:paraId="678671AC" w14:textId="77777777" w:rsidTr="0073265D">
        <w:trPr>
          <w:cantSplit/>
        </w:trPr>
        <w:tc>
          <w:tcPr>
            <w:tcW w:w="2250" w:type="dxa"/>
          </w:tcPr>
          <w:p w14:paraId="02C04713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3671D" w14:textId="09EFB458" w:rsidR="007679B2" w:rsidRPr="007659D0" w:rsidRDefault="00B965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30,401</w:t>
            </w:r>
          </w:p>
        </w:tc>
        <w:tc>
          <w:tcPr>
            <w:tcW w:w="236" w:type="dxa"/>
          </w:tcPr>
          <w:p w14:paraId="57479AC1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8B913" w14:textId="766C5BFB" w:rsidR="007679B2" w:rsidRPr="007659D0" w:rsidRDefault="00B965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26,764</w:t>
            </w:r>
          </w:p>
        </w:tc>
        <w:tc>
          <w:tcPr>
            <w:tcW w:w="272" w:type="dxa"/>
          </w:tcPr>
          <w:p w14:paraId="76B0FB5F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853E2" w14:textId="4E05CCCF" w:rsidR="007679B2" w:rsidRPr="007659D0" w:rsidRDefault="00B965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6" w:type="dxa"/>
            <w:vAlign w:val="bottom"/>
          </w:tcPr>
          <w:p w14:paraId="1AA7065B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B9146" w14:textId="03939563" w:rsidR="007679B2" w:rsidRPr="007659D0" w:rsidRDefault="00B965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14F0F775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212DA" w14:textId="6023D189" w:rsidR="007679B2" w:rsidRPr="007659D0" w:rsidRDefault="00B965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3,471</w:t>
            </w:r>
          </w:p>
        </w:tc>
        <w:tc>
          <w:tcPr>
            <w:tcW w:w="263" w:type="dxa"/>
          </w:tcPr>
          <w:p w14:paraId="16AA1CC0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DA66D" w14:textId="2FB43AD9" w:rsidR="007679B2" w:rsidRPr="007659D0" w:rsidRDefault="00B965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32,256</w:t>
            </w:r>
          </w:p>
        </w:tc>
      </w:tr>
      <w:tr w:rsidR="007679B2" w:rsidRPr="007659D0" w14:paraId="5A918A52" w14:textId="77777777" w:rsidTr="00DE0ACF">
        <w:trPr>
          <w:cantSplit/>
        </w:trPr>
        <w:tc>
          <w:tcPr>
            <w:tcW w:w="2250" w:type="dxa"/>
          </w:tcPr>
          <w:p w14:paraId="2AFFAD58" w14:textId="421F42AC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2" w:type="dxa"/>
          </w:tcPr>
          <w:p w14:paraId="2DA9D59F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507A1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0FB2A7A6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D63DF5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13B1C0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6F31B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F94346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96C6EB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5A1431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C56828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0A397D88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7679B2" w:rsidRPr="007659D0" w14:paraId="270C0638" w14:textId="77777777" w:rsidTr="00DE0ACF">
        <w:trPr>
          <w:cantSplit/>
        </w:trPr>
        <w:tc>
          <w:tcPr>
            <w:tcW w:w="2250" w:type="dxa"/>
            <w:hideMark/>
          </w:tcPr>
          <w:p w14:paraId="55F29E10" w14:textId="25CEB182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7A6BA7B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4CE563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4B08E599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F5D083B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119D9F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D89C9B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FC907E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4015BC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E8E7D53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6AC38C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79DCCF5C" w14:textId="77777777" w:rsidR="007679B2" w:rsidRPr="007659D0" w:rsidRDefault="007679B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7679B2" w:rsidRPr="007659D0" w14:paraId="3042190E" w14:textId="77777777" w:rsidTr="00DE0ACF">
        <w:trPr>
          <w:cantSplit/>
        </w:trPr>
        <w:tc>
          <w:tcPr>
            <w:tcW w:w="2250" w:type="dxa"/>
            <w:hideMark/>
          </w:tcPr>
          <w:p w14:paraId="13574752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1657D861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314AE92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24,787</w:t>
            </w:r>
          </w:p>
        </w:tc>
        <w:tc>
          <w:tcPr>
            <w:tcW w:w="236" w:type="dxa"/>
          </w:tcPr>
          <w:p w14:paraId="0B79ECC3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F7CA085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B270A8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24,787</w:t>
            </w:r>
          </w:p>
        </w:tc>
        <w:tc>
          <w:tcPr>
            <w:tcW w:w="272" w:type="dxa"/>
          </w:tcPr>
          <w:p w14:paraId="33CC7CD8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6DE3818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1AD173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E215B9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683818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3CBB0C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E09C65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DC8AC9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C50E6C" w14:textId="77777777" w:rsidR="007679B2" w:rsidRPr="007659D0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6C71110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2DE665C2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ADAA03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24,787</w:t>
            </w:r>
          </w:p>
        </w:tc>
      </w:tr>
      <w:tr w:rsidR="007679B2" w:rsidRPr="007659D0" w14:paraId="5DA639C4" w14:textId="77777777" w:rsidTr="00DE0ACF">
        <w:trPr>
          <w:cantSplit/>
          <w:trHeight w:val="119"/>
        </w:trPr>
        <w:tc>
          <w:tcPr>
            <w:tcW w:w="2250" w:type="dxa"/>
            <w:hideMark/>
          </w:tcPr>
          <w:p w14:paraId="72C80048" w14:textId="541DE5F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7DBFADF5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5,921</w:t>
            </w:r>
          </w:p>
        </w:tc>
        <w:tc>
          <w:tcPr>
            <w:tcW w:w="236" w:type="dxa"/>
            <w:vAlign w:val="bottom"/>
          </w:tcPr>
          <w:p w14:paraId="3D818E1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2E3596A0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1,288</w:t>
            </w:r>
          </w:p>
        </w:tc>
        <w:tc>
          <w:tcPr>
            <w:tcW w:w="272" w:type="dxa"/>
            <w:vAlign w:val="bottom"/>
          </w:tcPr>
          <w:p w14:paraId="58E0326B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2BFB18DA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1,288</w:t>
            </w:r>
          </w:p>
        </w:tc>
        <w:tc>
          <w:tcPr>
            <w:tcW w:w="236" w:type="dxa"/>
            <w:vAlign w:val="bottom"/>
          </w:tcPr>
          <w:p w14:paraId="5AF51ED6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8ACE810" w14:textId="33F67469" w:rsidR="007679B2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1</w:t>
            </w:r>
            <w:r w:rsidR="007679B2"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7659D0">
              <w:rPr>
                <w:rFonts w:asciiTheme="majorHAnsi" w:hAnsiTheme="majorHAnsi"/>
                <w:sz w:val="30"/>
                <w:szCs w:val="30"/>
              </w:rPr>
              <w:t>587</w:t>
            </w:r>
          </w:p>
        </w:tc>
        <w:tc>
          <w:tcPr>
            <w:tcW w:w="236" w:type="dxa"/>
            <w:vAlign w:val="bottom"/>
          </w:tcPr>
          <w:p w14:paraId="6C4F6C00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DEF3310" w14:textId="67D6EB94" w:rsidR="007679B2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3</w:t>
            </w:r>
            <w:r w:rsidR="007679B2"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7659D0">
              <w:rPr>
                <w:rFonts w:asciiTheme="majorHAnsi" w:hAnsiTheme="majorHAnsi"/>
                <w:sz w:val="30"/>
                <w:szCs w:val="30"/>
              </w:rPr>
              <w:t>905</w:t>
            </w:r>
          </w:p>
        </w:tc>
        <w:tc>
          <w:tcPr>
            <w:tcW w:w="263" w:type="dxa"/>
            <w:vAlign w:val="bottom"/>
          </w:tcPr>
          <w:p w14:paraId="1C86B86B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775D9EE9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8,068</w:t>
            </w:r>
          </w:p>
        </w:tc>
      </w:tr>
      <w:tr w:rsidR="007679B2" w:rsidRPr="007659D0" w14:paraId="402CFF56" w14:textId="77777777" w:rsidTr="00DE0ACF">
        <w:trPr>
          <w:cantSplit/>
        </w:trPr>
        <w:tc>
          <w:tcPr>
            <w:tcW w:w="2250" w:type="dxa"/>
          </w:tcPr>
          <w:p w14:paraId="4D030E69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CB5CE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30,708</w:t>
            </w:r>
          </w:p>
        </w:tc>
        <w:tc>
          <w:tcPr>
            <w:tcW w:w="236" w:type="dxa"/>
          </w:tcPr>
          <w:p w14:paraId="5EE74347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CD168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26,075</w:t>
            </w:r>
          </w:p>
        </w:tc>
        <w:tc>
          <w:tcPr>
            <w:tcW w:w="272" w:type="dxa"/>
          </w:tcPr>
          <w:p w14:paraId="2BCA8216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ED50C6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1,288</w:t>
            </w:r>
          </w:p>
        </w:tc>
        <w:tc>
          <w:tcPr>
            <w:tcW w:w="236" w:type="dxa"/>
            <w:vAlign w:val="bottom"/>
          </w:tcPr>
          <w:p w14:paraId="35407A0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6E818" w14:textId="7A937B5C" w:rsidR="007679B2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/>
                <w:b/>
                <w:bCs/>
                <w:sz w:val="30"/>
                <w:szCs w:val="30"/>
              </w:rPr>
              <w:t>1</w:t>
            </w:r>
            <w:r w:rsidR="007679B2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7659D0">
              <w:rPr>
                <w:rFonts w:asciiTheme="majorHAnsi" w:hAnsiTheme="majorHAnsi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36" w:type="dxa"/>
            <w:vAlign w:val="bottom"/>
          </w:tcPr>
          <w:p w14:paraId="09528A02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5256D" w14:textId="335B8C04" w:rsidR="007679B2" w:rsidRPr="007659D0" w:rsidRDefault="00600C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/>
                <w:b/>
                <w:bCs/>
                <w:sz w:val="30"/>
                <w:szCs w:val="30"/>
              </w:rPr>
              <w:t>3</w:t>
            </w:r>
            <w:r w:rsidR="007679B2"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7659D0">
              <w:rPr>
                <w:rFonts w:asciiTheme="majorHAnsi" w:hAnsiTheme="majorHAns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63" w:type="dxa"/>
          </w:tcPr>
          <w:p w14:paraId="14F99101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3C9500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32,855</w:t>
            </w:r>
          </w:p>
        </w:tc>
      </w:tr>
    </w:tbl>
    <w:p w14:paraId="180030E8" w14:textId="77777777" w:rsidR="005945AC" w:rsidRPr="007659D0" w:rsidRDefault="005945AC">
      <w:pPr>
        <w:spacing w:line="240" w:lineRule="auto"/>
        <w:ind w:firstLine="540"/>
        <w:rPr>
          <w:rFonts w:asciiTheme="majorHAnsi" w:hAnsiTheme="majorHAnsi" w:cstheme="majorHAnsi"/>
          <w:sz w:val="24"/>
          <w:szCs w:val="24"/>
        </w:rPr>
      </w:pPr>
      <w:r w:rsidRPr="007659D0" w:rsidDel="005945A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EB1C479" w14:textId="057C92C9" w:rsidR="00AD3F21" w:rsidRPr="007659D0" w:rsidRDefault="00AD3F2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.3) 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ความเสี่ยงด้านตลาด</w:t>
      </w:r>
    </w:p>
    <w:p w14:paraId="74CB2E12" w14:textId="77777777" w:rsidR="00AD3F21" w:rsidRPr="007659D0" w:rsidRDefault="00AD3F2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1B359C2" w14:textId="1AAEA569" w:rsidR="00AD3F21" w:rsidRPr="007659D0" w:rsidRDefault="00AD3F21" w:rsidP="007D2605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กลุ่มบริษัทมีความเสี่ยง</w:t>
      </w:r>
      <w:r w:rsidR="00BB22E6" w:rsidRPr="007659D0">
        <w:rPr>
          <w:rFonts w:asciiTheme="majorHAnsi" w:hAnsiTheme="majorHAnsi" w:cstheme="majorHAnsi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 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</w:t>
      </w:r>
      <w:r w:rsidR="00480523" w:rsidRPr="007659D0">
        <w:rPr>
          <w:rFonts w:asciiTheme="majorHAnsi" w:hAnsiTheme="majorHAnsi" w:cstheme="majorHAnsi" w:hint="cs"/>
          <w:sz w:val="30"/>
          <w:szCs w:val="30"/>
          <w:cs/>
        </w:rPr>
        <w:t>เพื่อการเก</w:t>
      </w:r>
      <w:r w:rsidR="00FE15AF" w:rsidRPr="007659D0">
        <w:rPr>
          <w:rFonts w:asciiTheme="majorHAnsi" w:hAnsiTheme="majorHAnsi" w:cstheme="majorHAnsi" w:hint="cs"/>
          <w:sz w:val="30"/>
          <w:szCs w:val="30"/>
          <w:cs/>
        </w:rPr>
        <w:t>็</w:t>
      </w:r>
      <w:r w:rsidR="00480523" w:rsidRPr="007659D0">
        <w:rPr>
          <w:rFonts w:asciiTheme="majorHAnsi" w:hAnsiTheme="majorHAnsi" w:cstheme="majorHAnsi" w:hint="cs"/>
          <w:sz w:val="30"/>
          <w:szCs w:val="30"/>
          <w:cs/>
        </w:rPr>
        <w:t>งกำไรหรือเพื่อค้า</w:t>
      </w:r>
    </w:p>
    <w:p w14:paraId="51A2FB08" w14:textId="3E58C6E4" w:rsidR="00AD3F21" w:rsidRPr="007659D0" w:rsidRDefault="00AD3F21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39C82E7E" w14:textId="39ABF1F6" w:rsidR="002B5867" w:rsidRPr="007659D0" w:rsidRDefault="002B5867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t>(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7659D0">
        <w:rPr>
          <w:rFonts w:asciiTheme="majorHAnsi" w:hAnsiTheme="majorHAnsi" w:cstheme="majorHAnsi"/>
          <w:sz w:val="30"/>
          <w:szCs w:val="30"/>
        </w:rPr>
        <w:t>.3</w:t>
      </w:r>
      <w:r w:rsidRPr="007659D0">
        <w:rPr>
          <w:rFonts w:asciiTheme="majorHAnsi" w:hAnsiTheme="majorHAnsi" w:cstheme="majorHAnsi"/>
          <w:sz w:val="30"/>
          <w:szCs w:val="30"/>
          <w:lang w:val="en-US"/>
        </w:rPr>
        <w:t>.1</w:t>
      </w:r>
      <w:r w:rsidRPr="007659D0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</w:t>
      </w:r>
      <w:r w:rsidRPr="007659D0">
        <w:rPr>
          <w:rFonts w:asciiTheme="majorHAnsi" w:hAnsiTheme="majorHAnsi"/>
          <w:sz w:val="30"/>
          <w:szCs w:val="30"/>
          <w:cs/>
          <w:lang w:bidi="th-TH"/>
        </w:rPr>
        <w:t>อัตราแลกเปลี่ยน</w:t>
      </w:r>
    </w:p>
    <w:p w14:paraId="4FAC5F7B" w14:textId="77777777" w:rsidR="002B5867" w:rsidRPr="007659D0" w:rsidRDefault="002B5867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22D7C502" w14:textId="2D4EC6D9" w:rsidR="002B5867" w:rsidRPr="007659D0" w:rsidRDefault="002B5867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7659D0">
        <w:rPr>
          <w:rFonts w:asciiTheme="majorHAnsi" w:hAnsiTheme="majorHAns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อย่างไรก็ตาม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</w:t>
      </w:r>
    </w:p>
    <w:p w14:paraId="422F4F98" w14:textId="77777777" w:rsidR="00C8507D" w:rsidRPr="007659D0" w:rsidRDefault="00C8507D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685902AA" w14:textId="181811D0" w:rsidR="00C8507D" w:rsidRPr="007659D0" w:rsidRDefault="00C85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en-GB"/>
        </w:rPr>
      </w:pPr>
      <w:r w:rsidRPr="007659D0">
        <w:rPr>
          <w:rFonts w:asciiTheme="majorHAnsi" w:hAnsiTheme="majorHAnsi" w:cstheme="majorHAnsi"/>
          <w:sz w:val="30"/>
          <w:szCs w:val="30"/>
        </w:rPr>
        <w:br w:type="page"/>
      </w:r>
    </w:p>
    <w:p w14:paraId="2D10832A" w14:textId="0B7E9101" w:rsidR="00AD3F21" w:rsidRPr="007659D0" w:rsidRDefault="00AD3F21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t>(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7659D0">
        <w:rPr>
          <w:rFonts w:asciiTheme="majorHAnsi" w:hAnsiTheme="majorHAnsi" w:cstheme="majorHAnsi"/>
          <w:sz w:val="30"/>
          <w:szCs w:val="30"/>
        </w:rPr>
        <w:t>.3</w:t>
      </w:r>
      <w:r w:rsidRPr="007659D0">
        <w:rPr>
          <w:rFonts w:asciiTheme="majorHAnsi" w:hAnsiTheme="majorHAnsi" w:cstheme="majorHAnsi"/>
          <w:sz w:val="30"/>
          <w:szCs w:val="30"/>
          <w:lang w:val="en-US"/>
        </w:rPr>
        <w:t>.</w:t>
      </w:r>
      <w:r w:rsidR="002B5867" w:rsidRPr="007659D0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7659D0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D84C071" w14:textId="77777777" w:rsidR="00AD3F21" w:rsidRPr="007659D0" w:rsidRDefault="00AD3F21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15A0DDA9" w14:textId="7ED579C7" w:rsidR="00C8507D" w:rsidRPr="007659D0" w:rsidRDefault="00BC61AE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bookmarkStart w:id="10" w:name="_Hlk63874400"/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  <w:lang w:val="en-US" w:bidi="th-TH"/>
        </w:rPr>
        <w:t>ส่งผลกระทบต่อผลการดำเนินงานและกระแสเงินสดของกลุ่ม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บริษัท </w:t>
      </w:r>
      <w:r w:rsidR="00D633D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FE15A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ซึ่ง</w:t>
      </w:r>
      <w:r w:rsidR="00D633D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</w:t>
      </w:r>
      <w:r w:rsidR="00D633DF" w:rsidRPr="007659D0">
        <w:rPr>
          <w:rFonts w:asciiTheme="majorHAnsi" w:hAnsiTheme="majorHAnsi" w:cstheme="majorHAnsi"/>
          <w:sz w:val="30"/>
          <w:szCs w:val="30"/>
          <w:lang w:val="en-US"/>
        </w:rPr>
        <w:t xml:space="preserve"> </w:t>
      </w:r>
      <w:r w:rsidR="00D633D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bookmarkEnd w:id="10"/>
    <w:p w14:paraId="6ED2EE65" w14:textId="5E2508D5" w:rsidR="00AD3F21" w:rsidRPr="007659D0" w:rsidRDefault="00AD3F21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tbl>
      <w:tblPr>
        <w:tblStyle w:val="TableGrid"/>
        <w:tblW w:w="89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080"/>
        <w:gridCol w:w="268"/>
        <w:gridCol w:w="1072"/>
        <w:gridCol w:w="8"/>
      </w:tblGrid>
      <w:tr w:rsidR="00AD3F21" w:rsidRPr="007659D0" w14:paraId="772302CB" w14:textId="77777777" w:rsidTr="00790659">
        <w:trPr>
          <w:tblHeader/>
        </w:trPr>
        <w:tc>
          <w:tcPr>
            <w:tcW w:w="3870" w:type="dxa"/>
            <w:hideMark/>
          </w:tcPr>
          <w:p w14:paraId="5B7D98E6" w14:textId="5DA8D06B" w:rsidR="00AD3F21" w:rsidRPr="007659D0" w:rsidRDefault="00AD3F21" w:rsidP="007D260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C5FA125" w14:textId="3119113E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B5F05D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0DD31D98" w14:textId="2BA326E4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3F21" w:rsidRPr="007659D0" w14:paraId="1C6096BC" w14:textId="77777777" w:rsidTr="00790659">
        <w:trPr>
          <w:tblHeader/>
        </w:trPr>
        <w:tc>
          <w:tcPr>
            <w:tcW w:w="3870" w:type="dxa"/>
            <w:hideMark/>
          </w:tcPr>
          <w:p w14:paraId="152F16E4" w14:textId="77777777" w:rsidR="00AD3F21" w:rsidRPr="007659D0" w:rsidRDefault="00AD3F21" w:rsidP="007D2605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A8DE718" w14:textId="0E23581C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</w:t>
            </w:r>
            <w:r w:rsidR="00EB65BF"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0E75B63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6A9AC60" w14:textId="4AFF267C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</w:t>
            </w:r>
            <w:r w:rsidR="00EB65BF"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6469653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D01B183" w14:textId="3E7B3DAB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</w:t>
            </w:r>
            <w:r w:rsidR="00EB65BF"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5503D3BE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EDF021C" w14:textId="3A2D1D3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</w:t>
            </w:r>
            <w:r w:rsidR="00EB65BF"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</w:t>
            </w:r>
          </w:p>
        </w:tc>
      </w:tr>
      <w:tr w:rsidR="00AD3F21" w:rsidRPr="007659D0" w14:paraId="3622C1B7" w14:textId="77777777" w:rsidTr="00790659">
        <w:trPr>
          <w:gridAfter w:val="1"/>
          <w:wAfter w:w="8" w:type="dxa"/>
          <w:tblHeader/>
        </w:trPr>
        <w:tc>
          <w:tcPr>
            <w:tcW w:w="3870" w:type="dxa"/>
          </w:tcPr>
          <w:p w14:paraId="4083645E" w14:textId="2D17BD2A" w:rsidR="00AD3F21" w:rsidRPr="007659D0" w:rsidRDefault="00AD3F21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5120" w:type="dxa"/>
            <w:gridSpan w:val="7"/>
            <w:hideMark/>
          </w:tcPr>
          <w:p w14:paraId="0BAE3B39" w14:textId="77B44844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D3F21" w:rsidRPr="007659D0" w14:paraId="276B2C8B" w14:textId="77777777" w:rsidTr="000B2B58">
        <w:tc>
          <w:tcPr>
            <w:tcW w:w="3870" w:type="dxa"/>
            <w:hideMark/>
          </w:tcPr>
          <w:p w14:paraId="7D3A0305" w14:textId="74BDA6AC" w:rsidR="00AD3F21" w:rsidRPr="007659D0" w:rsidRDefault="00AD3F21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73B4A" w:rsidRPr="007659D0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1080" w:type="dxa"/>
            <w:vAlign w:val="bottom"/>
          </w:tcPr>
          <w:p w14:paraId="3592C377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617CA1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F70281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27FCC8" w14:textId="77777777" w:rsidR="00AD3F21" w:rsidRPr="007659D0" w:rsidRDefault="00AD3F21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197068" w14:textId="77777777" w:rsidR="00AD3F21" w:rsidRPr="007659D0" w:rsidRDefault="00AD3F21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EFA00E6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015D75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EB65BF" w:rsidRPr="007659D0" w14:paraId="11B00F5E" w14:textId="77777777" w:rsidTr="000B2B58">
        <w:tc>
          <w:tcPr>
            <w:tcW w:w="3870" w:type="dxa"/>
          </w:tcPr>
          <w:p w14:paraId="439BB3B3" w14:textId="32963CD1" w:rsidR="00EB65BF" w:rsidRPr="007659D0" w:rsidRDefault="00EB65BF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49A0FC" w14:textId="27C4A213" w:rsidR="00EB65BF" w:rsidRPr="007659D0" w:rsidRDefault="002B4570" w:rsidP="007D2605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136,944</w:t>
            </w:r>
          </w:p>
        </w:tc>
        <w:tc>
          <w:tcPr>
            <w:tcW w:w="270" w:type="dxa"/>
          </w:tcPr>
          <w:p w14:paraId="6EB1BDE8" w14:textId="77777777" w:rsidR="00EB65BF" w:rsidRPr="007659D0" w:rsidRDefault="00EB65BF" w:rsidP="007D2605">
            <w:pPr>
              <w:pStyle w:val="block"/>
              <w:tabs>
                <w:tab w:val="decimal" w:pos="797"/>
                <w:tab w:val="decimal" w:pos="1154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CF6FBC" w14:textId="3D8A83E6" w:rsidR="00EB65BF" w:rsidRPr="007659D0" w:rsidRDefault="002B4570" w:rsidP="001D5866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94,561</w:t>
            </w:r>
          </w:p>
        </w:tc>
        <w:tc>
          <w:tcPr>
            <w:tcW w:w="270" w:type="dxa"/>
          </w:tcPr>
          <w:p w14:paraId="37FE3BEA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4D57D3" w14:textId="7CD04859" w:rsidR="00EB65BF" w:rsidRPr="007659D0" w:rsidRDefault="00161819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217,688</w:t>
            </w:r>
          </w:p>
        </w:tc>
        <w:tc>
          <w:tcPr>
            <w:tcW w:w="268" w:type="dxa"/>
            <w:vAlign w:val="center"/>
          </w:tcPr>
          <w:p w14:paraId="452F0EFF" w14:textId="516064AB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5F2235" w14:textId="57480778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174,000</w:t>
            </w:r>
          </w:p>
        </w:tc>
      </w:tr>
      <w:tr w:rsidR="00EB65BF" w:rsidRPr="007659D0" w14:paraId="689D853C" w14:textId="77777777" w:rsidTr="000B2B58">
        <w:tc>
          <w:tcPr>
            <w:tcW w:w="3870" w:type="dxa"/>
          </w:tcPr>
          <w:p w14:paraId="7DCF37C3" w14:textId="7DA8706C" w:rsidR="00EB65BF" w:rsidRPr="007659D0" w:rsidRDefault="00EB65BF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19B2C67" w14:textId="4D2F3483" w:rsidR="00EB65BF" w:rsidRPr="007659D0" w:rsidRDefault="006604C0" w:rsidP="007D2605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514,470</w:t>
            </w:r>
          </w:p>
        </w:tc>
        <w:tc>
          <w:tcPr>
            <w:tcW w:w="270" w:type="dxa"/>
          </w:tcPr>
          <w:p w14:paraId="090328F0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463788" w14:textId="62E30DF4" w:rsidR="00EB65BF" w:rsidRPr="007659D0" w:rsidRDefault="00EB65BF" w:rsidP="007D2605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593,330</w:t>
            </w:r>
          </w:p>
        </w:tc>
        <w:tc>
          <w:tcPr>
            <w:tcW w:w="270" w:type="dxa"/>
          </w:tcPr>
          <w:p w14:paraId="75CD4D05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10B93E" w14:textId="3023EB3E" w:rsidR="00EB65BF" w:rsidRPr="007659D0" w:rsidRDefault="00161819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4,925</w:t>
            </w:r>
          </w:p>
        </w:tc>
        <w:tc>
          <w:tcPr>
            <w:tcW w:w="268" w:type="dxa"/>
            <w:vAlign w:val="center"/>
          </w:tcPr>
          <w:p w14:paraId="7C9F663F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228037" w14:textId="7798C921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5,921</w:t>
            </w:r>
          </w:p>
        </w:tc>
      </w:tr>
      <w:tr w:rsidR="00EB65BF" w:rsidRPr="007659D0" w14:paraId="4A4E4413" w14:textId="77777777" w:rsidTr="000B2B58">
        <w:tc>
          <w:tcPr>
            <w:tcW w:w="3870" w:type="dxa"/>
          </w:tcPr>
          <w:p w14:paraId="76518D59" w14:textId="77777777" w:rsidR="00EB65BF" w:rsidRPr="007659D0" w:rsidRDefault="00EB65BF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A88785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3BA48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EE2223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A08B94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179823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5345BB8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AF75FD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EB65BF" w:rsidRPr="007659D0" w14:paraId="2B2724E8" w14:textId="77777777" w:rsidTr="00790659">
        <w:tc>
          <w:tcPr>
            <w:tcW w:w="3870" w:type="dxa"/>
          </w:tcPr>
          <w:p w14:paraId="4D6D7A7F" w14:textId="14BA0920" w:rsidR="00EB65BF" w:rsidRPr="007659D0" w:rsidRDefault="00EB65BF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C013E03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4FE29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75B82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CE8AA6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AA0F65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01D70BB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7A8402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EB65BF" w:rsidRPr="007659D0" w14:paraId="670905DC" w14:textId="77777777" w:rsidTr="000B2B58">
        <w:tc>
          <w:tcPr>
            <w:tcW w:w="3870" w:type="dxa"/>
          </w:tcPr>
          <w:p w14:paraId="2D8A0648" w14:textId="1DF35798" w:rsidR="00EB65BF" w:rsidRPr="007659D0" w:rsidRDefault="00EB65BF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FCE8D" w14:textId="4E459914" w:rsidR="00EB65BF" w:rsidRPr="007659D0" w:rsidRDefault="006604C0" w:rsidP="007D2605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82,220</w:t>
            </w:r>
          </w:p>
        </w:tc>
        <w:tc>
          <w:tcPr>
            <w:tcW w:w="270" w:type="dxa"/>
            <w:vAlign w:val="center"/>
          </w:tcPr>
          <w:p w14:paraId="1643BB43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73AA1E" w14:textId="499E9800" w:rsidR="00EB65BF" w:rsidRPr="007659D0" w:rsidRDefault="00EB65BF" w:rsidP="007D2605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119,420</w:t>
            </w:r>
          </w:p>
        </w:tc>
        <w:tc>
          <w:tcPr>
            <w:tcW w:w="270" w:type="dxa"/>
          </w:tcPr>
          <w:p w14:paraId="53522441" w14:textId="77777777" w:rsidR="00EB65BF" w:rsidRPr="007659D0" w:rsidRDefault="00EB65BF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5A5E9" w14:textId="6D0487EE" w:rsidR="00EB65BF" w:rsidRPr="007659D0" w:rsidRDefault="00161819" w:rsidP="007D2605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7FA9C62" w14:textId="77777777" w:rsidR="00EB65BF" w:rsidRPr="007659D0" w:rsidRDefault="00EB65BF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44E330B" w14:textId="44AC326A" w:rsidR="00EB65BF" w:rsidRPr="007659D0" w:rsidDel="005D2E58" w:rsidRDefault="00EB65BF" w:rsidP="007D2605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</w:tr>
    </w:tbl>
    <w:p w14:paraId="5884DC72" w14:textId="77777777" w:rsidR="002B5867" w:rsidRPr="007659D0" w:rsidRDefault="002B5867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19124D4F" w14:textId="5F6D8FBC" w:rsidR="00AD3F21" w:rsidRPr="007659D0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E2C83D9" w14:textId="77777777" w:rsidR="00AD3F21" w:rsidRPr="007659D0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</w:p>
    <w:p w14:paraId="3CCB05DB" w14:textId="43352246" w:rsidR="00AD3F21" w:rsidRPr="007659D0" w:rsidRDefault="00AD3F21" w:rsidP="007D2605">
      <w:pPr>
        <w:pStyle w:val="block"/>
        <w:spacing w:after="0" w:line="240" w:lineRule="atLeast"/>
        <w:ind w:left="990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br/>
        <w:t xml:space="preserve">ผ่านกำไรหรือขาดทุน </w:t>
      </w:r>
      <w:r w:rsidR="00BC61AE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</w:t>
      </w:r>
      <w:r w:rsidR="000A460C"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ชี</w:t>
      </w:r>
      <w:r w:rsidR="00BC61AE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การป้องกันความเสี่ยงในมูลค่ายุติธรรม </w:t>
      </w: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ดังนั้น การเปลี่ยนแปลงในอัตราดอกเบี้ย ณ วันที่รายงานไม่ส่งผลต่อกำไรหรือขาดทุน </w:t>
      </w:r>
    </w:p>
    <w:p w14:paraId="3CEC1750" w14:textId="48472071" w:rsidR="00037B9F" w:rsidRPr="007659D0" w:rsidRDefault="00037B9F" w:rsidP="007D2605">
      <w:pPr>
        <w:pStyle w:val="block"/>
        <w:spacing w:after="0" w:line="240" w:lineRule="atLeast"/>
        <w:ind w:left="990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31611C07" w14:textId="0C93B48E" w:rsidR="00AD3F21" w:rsidRPr="007659D0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b/>
          <w:bCs/>
          <w:color w:val="0000FF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7659D0">
        <w:rPr>
          <w:rFonts w:asciiTheme="majorHAnsi" w:hAnsiTheme="majorHAnsi" w:cstheme="majorHAns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982674E" w14:textId="77777777" w:rsidR="00064EFC" w:rsidRPr="007659D0" w:rsidRDefault="00064EFC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p w14:paraId="57852A4F" w14:textId="472507F1" w:rsidR="00AD3F21" w:rsidRPr="007659D0" w:rsidRDefault="00AD3F2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การเปลี่ยนแปลงของอัตราดอกเบี้ยที่ </w:t>
      </w:r>
      <w:r w:rsidRPr="007659D0">
        <w:rPr>
          <w:rFonts w:asciiTheme="majorHAnsi" w:hAnsiTheme="majorHAnsi" w:cstheme="majorHAnsi"/>
          <w:sz w:val="30"/>
          <w:szCs w:val="30"/>
        </w:rPr>
        <w:t xml:space="preserve">1%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F87771" w:rsidRPr="007659D0">
        <w:rPr>
          <w:rFonts w:asciiTheme="majorHAnsi" w:hAnsiTheme="majorHAnsi" w:cstheme="majorHAnsi" w:hint="cs"/>
          <w:sz w:val="30"/>
          <w:szCs w:val="30"/>
          <w:cs/>
        </w:rPr>
        <w:t>โดย</w:t>
      </w:r>
      <w:r w:rsidRPr="007659D0">
        <w:rPr>
          <w:rFonts w:asciiTheme="majorHAnsi" w:hAnsiTheme="majorHAnsi" w:cstheme="majorHAnsi"/>
          <w:sz w:val="30"/>
          <w:szCs w:val="30"/>
          <w:cs/>
        </w:rPr>
        <w:t>ตั้งอยู่บน</w:t>
      </w:r>
      <w:r w:rsidR="00A62444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5F57DAC8" w14:textId="77777777" w:rsidR="00C8507D" w:rsidRPr="007659D0" w:rsidRDefault="00C8507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084B7B1" w14:textId="5849DD6E" w:rsidR="00C8507D" w:rsidRPr="007659D0" w:rsidRDefault="00C85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W w:w="8944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92"/>
        <w:gridCol w:w="1838"/>
        <w:gridCol w:w="270"/>
        <w:gridCol w:w="1710"/>
        <w:gridCol w:w="34"/>
      </w:tblGrid>
      <w:tr w:rsidR="001F2666" w:rsidRPr="007659D0" w14:paraId="096958FD" w14:textId="77777777" w:rsidTr="00AF7FE4">
        <w:trPr>
          <w:trHeight w:val="383"/>
        </w:trPr>
        <w:tc>
          <w:tcPr>
            <w:tcW w:w="5092" w:type="dxa"/>
          </w:tcPr>
          <w:p w14:paraId="31AB5593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  <w:gridSpan w:val="4"/>
            <w:hideMark/>
          </w:tcPr>
          <w:p w14:paraId="71451532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2666" w:rsidRPr="007659D0" w14:paraId="12FE8AC8" w14:textId="77777777" w:rsidTr="00AF7FE4">
        <w:trPr>
          <w:gridAfter w:val="1"/>
          <w:wAfter w:w="34" w:type="dxa"/>
          <w:trHeight w:val="766"/>
        </w:trPr>
        <w:tc>
          <w:tcPr>
            <w:tcW w:w="5092" w:type="dxa"/>
            <w:hideMark/>
          </w:tcPr>
          <w:p w14:paraId="5E4E8A2D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617C5CE" w14:textId="57516120" w:rsidR="001F2666" w:rsidRPr="007659D0" w:rsidRDefault="001F266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38" w:type="dxa"/>
            <w:hideMark/>
          </w:tcPr>
          <w:p w14:paraId="28882077" w14:textId="77777777" w:rsidR="001F2666" w:rsidRPr="007659D0" w:rsidRDefault="001F2666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590C2110" w14:textId="0EE2A95D" w:rsidR="001F2666" w:rsidRPr="007659D0" w:rsidRDefault="001F2666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7659D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415D499D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2911B2A" w14:textId="77777777" w:rsidR="001F2666" w:rsidRPr="007659D0" w:rsidRDefault="001F2666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32DDEDF8" w14:textId="09523A3E" w:rsidR="001F2666" w:rsidRPr="007659D0" w:rsidRDefault="001F2666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7659D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1F2666" w:rsidRPr="007659D0" w14:paraId="7ABD2AA4" w14:textId="77777777" w:rsidTr="00AF7FE4">
        <w:trPr>
          <w:trHeight w:val="369"/>
        </w:trPr>
        <w:tc>
          <w:tcPr>
            <w:tcW w:w="5092" w:type="dxa"/>
          </w:tcPr>
          <w:p w14:paraId="4A1EC7EA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  <w:gridSpan w:val="4"/>
            <w:hideMark/>
          </w:tcPr>
          <w:p w14:paraId="18697C5D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659D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F2666" w:rsidRPr="007659D0" w14:paraId="320FA549" w14:textId="77777777" w:rsidTr="00AF7FE4">
        <w:trPr>
          <w:trHeight w:val="397"/>
        </w:trPr>
        <w:tc>
          <w:tcPr>
            <w:tcW w:w="5092" w:type="dxa"/>
          </w:tcPr>
          <w:p w14:paraId="3D6F0635" w14:textId="7A361689" w:rsidR="001F2666" w:rsidRPr="007659D0" w:rsidRDefault="00600C6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852" w:type="dxa"/>
            <w:gridSpan w:val="4"/>
          </w:tcPr>
          <w:p w14:paraId="060E3AF5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1F2666" w:rsidRPr="007659D0" w14:paraId="0057E4B3" w14:textId="77777777" w:rsidTr="00AF7FE4">
        <w:trPr>
          <w:gridAfter w:val="1"/>
          <w:wAfter w:w="34" w:type="dxa"/>
          <w:trHeight w:val="369"/>
        </w:trPr>
        <w:tc>
          <w:tcPr>
            <w:tcW w:w="5092" w:type="dxa"/>
            <w:hideMark/>
          </w:tcPr>
          <w:p w14:paraId="1D44A6C1" w14:textId="77777777" w:rsidR="001F2666" w:rsidRPr="007659D0" w:rsidRDefault="001F2666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38" w:type="dxa"/>
          </w:tcPr>
          <w:p w14:paraId="6DBE0DA8" w14:textId="003AD085" w:rsidR="001F2666" w:rsidRPr="007659D0" w:rsidRDefault="001F2666" w:rsidP="007D2605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(939)</w:t>
            </w:r>
          </w:p>
        </w:tc>
        <w:tc>
          <w:tcPr>
            <w:tcW w:w="270" w:type="dxa"/>
          </w:tcPr>
          <w:p w14:paraId="2F1ED42D" w14:textId="77777777" w:rsidR="001F2666" w:rsidRPr="007659D0" w:rsidRDefault="001F2666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CBE9CC9" w14:textId="18EAFBF0" w:rsidR="001F2666" w:rsidRPr="007659D0" w:rsidRDefault="001F2666" w:rsidP="007D2605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</w:tr>
      <w:tr w:rsidR="001F2666" w:rsidRPr="007659D0" w14:paraId="75BCCDB4" w14:textId="77777777" w:rsidTr="00AF7FE4">
        <w:trPr>
          <w:trHeight w:val="383"/>
        </w:trPr>
        <w:tc>
          <w:tcPr>
            <w:tcW w:w="5092" w:type="dxa"/>
          </w:tcPr>
          <w:p w14:paraId="60E5485B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4"/>
          </w:tcPr>
          <w:p w14:paraId="7D33B270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</w:tr>
      <w:tr w:rsidR="001F2666" w:rsidRPr="007659D0" w14:paraId="6DE29A71" w14:textId="77777777" w:rsidTr="00AF7FE4">
        <w:trPr>
          <w:trHeight w:val="397"/>
        </w:trPr>
        <w:tc>
          <w:tcPr>
            <w:tcW w:w="5092" w:type="dxa"/>
          </w:tcPr>
          <w:p w14:paraId="4A095A12" w14:textId="750D89B7" w:rsidR="001F2666" w:rsidRPr="007659D0" w:rsidRDefault="00600C6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852" w:type="dxa"/>
            <w:gridSpan w:val="4"/>
          </w:tcPr>
          <w:p w14:paraId="63CBE60B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1F2666" w:rsidRPr="007659D0" w14:paraId="213693DB" w14:textId="77777777" w:rsidTr="00AF7FE4">
        <w:trPr>
          <w:gridAfter w:val="1"/>
          <w:wAfter w:w="34" w:type="dxa"/>
          <w:trHeight w:val="369"/>
        </w:trPr>
        <w:tc>
          <w:tcPr>
            <w:tcW w:w="5092" w:type="dxa"/>
            <w:hideMark/>
          </w:tcPr>
          <w:p w14:paraId="4619D16F" w14:textId="77777777" w:rsidR="001F2666" w:rsidRPr="007659D0" w:rsidRDefault="001F2666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38" w:type="dxa"/>
          </w:tcPr>
          <w:p w14:paraId="678472E7" w14:textId="77777777" w:rsidR="001F2666" w:rsidRPr="007659D0" w:rsidRDefault="001F2666" w:rsidP="007D2605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(1,035)</w:t>
            </w:r>
          </w:p>
        </w:tc>
        <w:tc>
          <w:tcPr>
            <w:tcW w:w="270" w:type="dxa"/>
          </w:tcPr>
          <w:p w14:paraId="5F38F11E" w14:textId="77777777" w:rsidR="001F2666" w:rsidRPr="007659D0" w:rsidRDefault="001F2666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686E6A3" w14:textId="77777777" w:rsidR="001F2666" w:rsidRPr="007659D0" w:rsidRDefault="001F2666" w:rsidP="007D2605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</w:p>
        </w:tc>
      </w:tr>
    </w:tbl>
    <w:p w14:paraId="43754CCD" w14:textId="77777777" w:rsidR="00C8507D" w:rsidRPr="007659D0" w:rsidRDefault="00C8507D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283901CA" w14:textId="317E57B4" w:rsidR="00616F31" w:rsidRPr="007659D0" w:rsidRDefault="00616F31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  <w:cs/>
        </w:rPr>
      </w:pPr>
      <w:r w:rsidRPr="007659D0">
        <w:rPr>
          <w:rFonts w:asciiTheme="majorHAnsi" w:hAnsiTheme="majorHAnsi" w:cstheme="majorHAnsi"/>
          <w:b/>
          <w:bCs/>
          <w:cs/>
        </w:rPr>
        <w:t xml:space="preserve">การบริหารจัดการทุน  </w:t>
      </w:r>
    </w:p>
    <w:p w14:paraId="56F7580D" w14:textId="2C358E70" w:rsidR="00616F31" w:rsidRPr="007659D0" w:rsidRDefault="00616F31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/>
          <w:b/>
          <w:bCs/>
          <w:cs/>
        </w:rPr>
        <w:tab/>
      </w:r>
    </w:p>
    <w:p w14:paraId="2A9F632C" w14:textId="3A4F758A" w:rsidR="00616F31" w:rsidRPr="007659D0" w:rsidRDefault="00616F3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8526C" w:rsidRPr="007659D0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3429" w:rsidRPr="007659D0">
        <w:rPr>
          <w:rFonts w:asciiTheme="majorBidi" w:hAnsiTheme="majorBidi" w:hint="cs"/>
          <w:sz w:val="30"/>
          <w:szCs w:val="30"/>
          <w:cs/>
        </w:rPr>
        <w:t>โดย</w:t>
      </w:r>
      <w:r w:rsidR="005D2E58" w:rsidRPr="007659D0">
        <w:rPr>
          <w:rFonts w:asciiTheme="majorBidi" w:hAnsi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BDA7E1" w14:textId="6870A401" w:rsidR="0071110C" w:rsidRPr="007659D0" w:rsidRDefault="0071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6311F4DD" w14:textId="578BC608" w:rsidR="00E21F5A" w:rsidRPr="007659D0" w:rsidRDefault="00E21F5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cstheme="majorHAnsi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7A5E54" w14:textId="0A794917" w:rsidR="00E21F5A" w:rsidRPr="007659D0" w:rsidRDefault="00E21F5A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7659D0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7659D0" w:rsidRDefault="0071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7659D0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715D25" w:rsidRPr="007659D0" w:rsidRDefault="0071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45265C0D" w:rsidR="00715D25" w:rsidRPr="007659D0" w:rsidRDefault="00150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B65BF"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gridSpan w:val="2"/>
          </w:tcPr>
          <w:p w14:paraId="1277AFD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65921E6D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</w:t>
            </w:r>
            <w:r w:rsidR="00EB65BF" w:rsidRPr="007659D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7FE12259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500F07A1" w:rsidR="00715D25" w:rsidRPr="007659D0" w:rsidRDefault="00150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B65BF" w:rsidRPr="00765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</w:tcPr>
          <w:p w14:paraId="597C5C45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21B877E5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256</w:t>
            </w:r>
            <w:r w:rsidR="00EB65BF" w:rsidRPr="007659D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15D25" w:rsidRPr="007659D0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5D25" w:rsidRPr="007659D0" w14:paraId="4D613F50" w14:textId="77777777" w:rsidTr="00CA1A47">
        <w:tc>
          <w:tcPr>
            <w:tcW w:w="2327" w:type="pct"/>
          </w:tcPr>
          <w:p w14:paraId="6CDA5CCC" w14:textId="09B1EA16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5BF" w:rsidRPr="007659D0" w14:paraId="0C451A2C" w14:textId="77777777" w:rsidTr="00CA1A47">
        <w:tc>
          <w:tcPr>
            <w:tcW w:w="2327" w:type="pct"/>
          </w:tcPr>
          <w:p w14:paraId="11790AD4" w14:textId="09DF36E5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31C8B968" w:rsidR="00EB65BF" w:rsidRPr="007659D0" w:rsidRDefault="00FE4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  <w:tc>
          <w:tcPr>
            <w:tcW w:w="143" w:type="pct"/>
          </w:tcPr>
          <w:p w14:paraId="1D4033EF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2B46CB49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7" w:type="pct"/>
            <w:gridSpan w:val="2"/>
          </w:tcPr>
          <w:p w14:paraId="1981D918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2005E42C" w:rsidR="00EB65BF" w:rsidRPr="007659D0" w:rsidRDefault="00AD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A755E8A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4186C08A" w:rsidR="00EB65BF" w:rsidRPr="007659D0" w:rsidRDefault="00EB65B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5BF" w:rsidRPr="007659D0" w14:paraId="7AAD615C" w14:textId="77777777" w:rsidTr="00695A67">
        <w:tc>
          <w:tcPr>
            <w:tcW w:w="2327" w:type="pct"/>
            <w:tcBorders>
              <w:bottom w:val="nil"/>
            </w:tcBorders>
          </w:tcPr>
          <w:p w14:paraId="1D0AAB0D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EB65BF" w:rsidRPr="007659D0" w:rsidRDefault="00EB65BF">
            <w:pPr>
              <w:pStyle w:val="acctfourfigures"/>
              <w:tabs>
                <w:tab w:val="clear" w:pos="765"/>
                <w:tab w:val="decimal" w:pos="480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5BF" w:rsidRPr="007659D0" w14:paraId="59482434" w14:textId="77777777" w:rsidTr="005E6D2A">
        <w:tc>
          <w:tcPr>
            <w:tcW w:w="2327" w:type="pct"/>
            <w:tcBorders>
              <w:top w:val="nil"/>
            </w:tcBorders>
          </w:tcPr>
          <w:p w14:paraId="00BDE642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  <w:tcBorders>
              <w:top w:val="nil"/>
            </w:tcBorders>
          </w:tcPr>
          <w:p w14:paraId="10371319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BE46480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73F04D3D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64D01156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1D35EF54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392B3040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48E6CCB5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5BF" w:rsidRPr="007659D0" w14:paraId="5B17E099" w14:textId="77777777" w:rsidTr="00304CF0">
        <w:tc>
          <w:tcPr>
            <w:tcW w:w="2327" w:type="pct"/>
          </w:tcPr>
          <w:p w14:paraId="3FA1C0AC" w14:textId="2FA442BB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7FF3A8F3" w:rsidR="00EB65BF" w:rsidRPr="007659D0" w:rsidRDefault="00D45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</w:t>
            </w:r>
            <w:r w:rsidR="0084429A" w:rsidRPr="007659D0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69556E0E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9,556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48D5741F" w:rsidR="00EB65BF" w:rsidRPr="007659D0" w:rsidRDefault="00166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087A68E0" w:rsidR="00EB65BF" w:rsidRPr="007659D0" w:rsidRDefault="00EB65B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5BF" w:rsidRPr="007659D0" w14:paraId="7DBEF1D7" w14:textId="77777777" w:rsidTr="00C34129">
        <w:tc>
          <w:tcPr>
            <w:tcW w:w="2327" w:type="pct"/>
          </w:tcPr>
          <w:p w14:paraId="3E103A61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59DA889D" w:rsidR="00EB65BF" w:rsidRPr="007659D0" w:rsidRDefault="00D45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1,212,086</w:t>
            </w:r>
          </w:p>
        </w:tc>
        <w:tc>
          <w:tcPr>
            <w:tcW w:w="150" w:type="pct"/>
            <w:gridSpan w:val="2"/>
          </w:tcPr>
          <w:p w14:paraId="7EC8E301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029F5D92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1,283,582</w:t>
            </w:r>
          </w:p>
        </w:tc>
        <w:tc>
          <w:tcPr>
            <w:tcW w:w="147" w:type="pct"/>
            <w:gridSpan w:val="2"/>
          </w:tcPr>
          <w:p w14:paraId="1BD5CA4E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75952373" w:rsidR="00EB65BF" w:rsidRPr="007659D0" w:rsidRDefault="0060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54</w:t>
            </w:r>
            <w:r w:rsidR="00D45B8C" w:rsidRPr="007659D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4" w:type="pct"/>
          </w:tcPr>
          <w:p w14:paraId="7855D2A1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7A64BCEE" w:rsidR="00EB65BF" w:rsidRPr="007659D0" w:rsidRDefault="00EB65B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103,493</w:t>
            </w:r>
          </w:p>
        </w:tc>
      </w:tr>
      <w:tr w:rsidR="00EB65BF" w:rsidRPr="007659D0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194ACCCF" w:rsidR="00EB65BF" w:rsidRPr="007659D0" w:rsidRDefault="001B5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1,213,</w:t>
            </w:r>
            <w:r w:rsidR="005934B5"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33D2F2B9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1,293,138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0CF11668" w:rsidR="00EB65BF" w:rsidRPr="007659D0" w:rsidRDefault="00D45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54,000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EB65BF" w:rsidRPr="007659D0" w:rsidRDefault="00EB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6FB777BA" w:rsidR="00EB65BF" w:rsidRPr="007659D0" w:rsidRDefault="00EB65B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103,493</w:t>
            </w:r>
          </w:p>
        </w:tc>
      </w:tr>
    </w:tbl>
    <w:p w14:paraId="3EF89178" w14:textId="69C5D58B" w:rsidR="00B031B2" w:rsidRDefault="00B031B2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659E157A" w14:textId="77777777" w:rsidR="000A460C" w:rsidRPr="007659D0" w:rsidRDefault="000A460C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736995DE" w14:textId="5B745FE4" w:rsidR="009963C7" w:rsidRPr="007659D0" w:rsidRDefault="00E21F5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7659D0">
        <w:rPr>
          <w:b/>
          <w:bCs/>
          <w:cs/>
        </w:rPr>
        <w:t>หนี้สินที่อาจเกิดขึ้น</w:t>
      </w:r>
    </w:p>
    <w:p w14:paraId="3E1156D0" w14:textId="606868A8" w:rsidR="00E21F5A" w:rsidRPr="007659D0" w:rsidRDefault="00E21F5A" w:rsidP="007D2605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7B3117DA" w14:textId="1DB18FA8" w:rsidR="00C45507" w:rsidRPr="007659D0" w:rsidRDefault="00FE15AF" w:rsidP="007D260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ย่อยแห่งหนึ่ง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ได้ถูกฟ้องร้องเรียกค่าเสียหายในข้อหาผิดสัญญาจ้างท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ของจากบริษัทแห่งหนึ่ง (“โจทก์”) เป็นจ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18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31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โดยได้รับหมายเรียกจากศาลแพ่ง เมื่อวันที่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ได้ยื่นค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ให้การพร้อมการฟ้องแย้งเมื่อวันที่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โดยได้ฟ้องร้องค่าเสียหายจากโจทก์ ในข้อหาผิดสัญญาจ้างท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ให้บริษัท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ได้รับความเสียหายเป็นจ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นวนเงินทั้งสิ้น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17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1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ทั้งนี้ ผลการพิจารณาคดีของศาลชั้นต้นเมื่อวันที่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23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ธันวาคม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เห็นว่าโจทก์และบริษัท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ต่างสมัครใจยกเลิกสัญญาจ้างต่อกันโดยปริยายนับแต่</w:t>
      </w:r>
      <w:r w:rsidR="00194BDC">
        <w:rPr>
          <w:rFonts w:ascii="Angsana New" w:eastAsia="Calibri" w:hAnsi="Angsana New"/>
          <w:sz w:val="30"/>
          <w:szCs w:val="30"/>
          <w:lang w:bidi="th-TH"/>
        </w:rPr>
        <w:br/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กันยายน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ต้องรับผิดช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ระเงินค่าจ้างแก่โจทก์พร้อมดอกเบี้ยร้อยละ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3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และโจทก์ต้องคืนค่าจ้างล่วงหน้าแก่บริษัท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คงเหลือเงินที่บริษัท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จะต้องช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ระแก่โจทก์</w:t>
      </w:r>
      <w:r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รวมเป็นเงิน </w:t>
      </w:r>
      <w:r w:rsidR="00600C6C" w:rsidRPr="007D2605">
        <w:rPr>
          <w:rFonts w:ascii="Angsana New" w:eastAsia="Calibri" w:hAnsi="Angsana New"/>
          <w:spacing w:val="-4"/>
          <w:sz w:val="30"/>
          <w:szCs w:val="30"/>
          <w:lang w:val="en-US" w:bidi="th-TH"/>
        </w:rPr>
        <w:t>3</w:t>
      </w:r>
      <w:r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.</w:t>
      </w:r>
      <w:r w:rsidR="00600C6C" w:rsidRPr="007D2605">
        <w:rPr>
          <w:rFonts w:ascii="Angsana New" w:eastAsia="Calibri" w:hAnsi="Angsana New"/>
          <w:spacing w:val="-4"/>
          <w:sz w:val="30"/>
          <w:szCs w:val="30"/>
          <w:lang w:val="en-US" w:bidi="th-TH"/>
        </w:rPr>
        <w:t>12</w:t>
      </w:r>
      <w:r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 ล้านบาท ดังนั้นบริษัท</w:t>
      </w:r>
      <w:r w:rsidR="00724E29"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ย่อย</w:t>
      </w:r>
      <w:r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จึงบันทึกประมาณการหนี้สินด้วยจ</w:t>
      </w:r>
      <w:r w:rsidR="00724E29"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ำ</w:t>
      </w:r>
      <w:r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นวนเงินตามค</w:t>
      </w:r>
      <w:r w:rsidR="00724E29"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ำ</w:t>
      </w:r>
      <w:r w:rsidRPr="007D2605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พิพากษาของศาลชั้นต้น</w:t>
      </w:r>
    </w:p>
    <w:p w14:paraId="36324A6B" w14:textId="425DB4D3" w:rsidR="00FE15AF" w:rsidRPr="007659D0" w:rsidRDefault="00FE15AF" w:rsidP="007D260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1FEEE735" w14:textId="3D44D9E4" w:rsidR="00FE15AF" w:rsidRPr="007659D0" w:rsidRDefault="00FE15AF" w:rsidP="007D260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โดยผลการพิจารณาคดีของศาลอุทธรณ์ เมื่อวันที่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พิจารณาเห็นพ้องกับศาลชั้นต้นว่าโจทก์และบริษัท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ต้องจ่ายให้โจทก์คงเหลือเงินที่ต้องจ่ายคืนบริษัท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จ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นวน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57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ล้านบาท พร้อมดอกเบี้ยอัตราร้อยละ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24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ถึงวันที่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10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และอัตราร้อยละ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11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เป็นต้นไปจนกว่าจะช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ระเสร็จแก่บริษัท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ที่แก้ไขใหม่ บวกด้วยอัตราร้อยละ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ต่อปีแต่ต้องไม่เกินอัตราร้อยละ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</w:t>
      </w:r>
    </w:p>
    <w:p w14:paraId="21982C1D" w14:textId="65E12887" w:rsidR="00FE15AF" w:rsidRPr="007659D0" w:rsidRDefault="00FE15AF" w:rsidP="007D260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09DCB4A3" w14:textId="0C918EEE" w:rsidR="00FE15AF" w:rsidRPr="007659D0" w:rsidRDefault="00FE15AF" w:rsidP="007D260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ปัจจุบันบริษัท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อยู่ในระหว่างด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เนินการบังคับดคีกับโจทก์ ต่อศาลบังคับคดีตามค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พิพากษาของศาลอุทธรณ์ อย่างไรก็ตาม โจทก์ได้ยื่นขอขยายระยะเวลาการยื่นฎีกาและศาลฎีกาได้อนุมัติให้โจทก์ยื่นฎีกาได้ภายใน</w:t>
      </w:r>
      <w:r w:rsidR="00A62444">
        <w:rPr>
          <w:rFonts w:ascii="Angsana New" w:eastAsia="Calibri" w:hAnsi="Angsana New"/>
          <w:sz w:val="30"/>
          <w:szCs w:val="30"/>
          <w:lang w:bidi="th-TH"/>
        </w:rPr>
        <w:br/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วันที่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28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กุมภาพันธ์ </w:t>
      </w:r>
      <w:r w:rsidR="00600C6C" w:rsidRPr="007659D0">
        <w:rPr>
          <w:rFonts w:ascii="Angsana New" w:eastAsia="Calibri" w:hAnsi="Angsana New"/>
          <w:sz w:val="30"/>
          <w:szCs w:val="30"/>
          <w:lang w:val="en-US" w:bidi="th-TH"/>
        </w:rPr>
        <w:t>2565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 xml:space="preserve"> ดังนั้นบริษัท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จึงยังคงการบันทึกประมาณการหนี้สินด้วยจ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นวนเงินตามค</w:t>
      </w:r>
      <w:r w:rsidR="00724E29" w:rsidRPr="007659D0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7659D0">
        <w:rPr>
          <w:rFonts w:ascii="Angsana New" w:eastAsia="Calibri" w:hAnsi="Angsana New"/>
          <w:sz w:val="30"/>
          <w:szCs w:val="30"/>
          <w:cs/>
          <w:lang w:bidi="th-TH"/>
        </w:rPr>
        <w:t>พิพากษาของศาลชั้นต้นไว้คงเดิม</w:t>
      </w:r>
    </w:p>
    <w:p w14:paraId="52CC944F" w14:textId="77777777" w:rsidR="001909B6" w:rsidRPr="007659D0" w:rsidRDefault="001909B6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/>
          <w:sz w:val="30"/>
          <w:szCs w:val="30"/>
        </w:rPr>
      </w:pPr>
    </w:p>
    <w:p w14:paraId="6F3CB3E7" w14:textId="74749E57" w:rsidR="00490D80" w:rsidRPr="007659D0" w:rsidRDefault="00B73B4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7659D0">
        <w:rPr>
          <w:rFonts w:hint="cs"/>
          <w:b/>
          <w:bCs/>
          <w:cs/>
        </w:rPr>
        <w:t>เหตุการณ์ภายหลังรอบระยะเวลาที่รายงาน</w:t>
      </w:r>
    </w:p>
    <w:p w14:paraId="23B6A491" w14:textId="2F65D3E6" w:rsidR="003C6DF5" w:rsidRPr="007659D0" w:rsidRDefault="003C6DF5" w:rsidP="007D2605">
      <w:pPr>
        <w:pStyle w:val="BodyText2"/>
        <w:tabs>
          <w:tab w:val="left" w:pos="540"/>
        </w:tabs>
        <w:rPr>
          <w:cs/>
        </w:rPr>
      </w:pPr>
    </w:p>
    <w:p w14:paraId="72688969" w14:textId="666E1DE6" w:rsidR="00382EAF" w:rsidRPr="007659D0" w:rsidRDefault="00382EAF" w:rsidP="007D2605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7659D0">
        <w:rPr>
          <w:spacing w:val="4"/>
          <w:cs/>
          <w:lang w:val="en-US"/>
        </w:rPr>
        <w:t xml:space="preserve">ในการประชุมคณะกรรมการบริษัทเมื่อวันที่ </w:t>
      </w:r>
      <w:r w:rsidRPr="007659D0">
        <w:rPr>
          <w:spacing w:val="4"/>
          <w:lang w:val="en-US"/>
        </w:rPr>
        <w:t>2</w:t>
      </w:r>
      <w:r w:rsidR="00D538E1" w:rsidRPr="007659D0">
        <w:rPr>
          <w:spacing w:val="4"/>
          <w:lang w:val="en-US"/>
        </w:rPr>
        <w:t xml:space="preserve">5 </w:t>
      </w:r>
      <w:r w:rsidRPr="007659D0">
        <w:rPr>
          <w:spacing w:val="4"/>
          <w:cs/>
          <w:lang w:val="en-US"/>
        </w:rPr>
        <w:t xml:space="preserve">กุมภาพันธ์ </w:t>
      </w:r>
      <w:r w:rsidR="00546DB8" w:rsidRPr="007659D0">
        <w:rPr>
          <w:spacing w:val="4"/>
          <w:lang w:val="en-US"/>
        </w:rPr>
        <w:t>256</w:t>
      </w:r>
      <w:r w:rsidR="00600C6C" w:rsidRPr="007659D0">
        <w:rPr>
          <w:rFonts w:hint="cs"/>
          <w:spacing w:val="4"/>
          <w:lang w:val="en-US"/>
        </w:rPr>
        <w:t>5</w:t>
      </w:r>
      <w:r w:rsidRPr="007659D0">
        <w:rPr>
          <w:spacing w:val="4"/>
          <w:lang w:val="en-US"/>
        </w:rPr>
        <w:t xml:space="preserve"> </w:t>
      </w:r>
      <w:r w:rsidRPr="007659D0">
        <w:rPr>
          <w:spacing w:val="4"/>
          <w:cs/>
          <w:lang w:val="en-US"/>
        </w:rPr>
        <w:t>ที่ประชุมมีมติอนุมัติการจัดสรรกำไรเป็น</w:t>
      </w:r>
      <w:r w:rsidRPr="007659D0">
        <w:rPr>
          <w:spacing w:val="4"/>
          <w:lang w:val="en-US"/>
        </w:rPr>
        <w:br/>
      </w:r>
      <w:r w:rsidRPr="007659D0">
        <w:rPr>
          <w:spacing w:val="4"/>
          <w:cs/>
          <w:lang w:val="en-US"/>
        </w:rPr>
        <w:t xml:space="preserve">เงินปันผลจากการดำเนินงานสำหรับปีสิ้นสุดวันที่ </w:t>
      </w:r>
      <w:r w:rsidRPr="007659D0">
        <w:rPr>
          <w:spacing w:val="4"/>
          <w:lang w:val="en-US"/>
        </w:rPr>
        <w:t>31</w:t>
      </w:r>
      <w:r w:rsidRPr="007659D0">
        <w:rPr>
          <w:spacing w:val="4"/>
          <w:cs/>
          <w:lang w:val="en-US"/>
        </w:rPr>
        <w:t xml:space="preserve"> ธันวาคม </w:t>
      </w:r>
      <w:r w:rsidR="00546DB8" w:rsidRPr="007659D0">
        <w:rPr>
          <w:spacing w:val="4"/>
          <w:lang w:val="en-US"/>
        </w:rPr>
        <w:t>256</w:t>
      </w:r>
      <w:r w:rsidR="00600C6C" w:rsidRPr="007659D0">
        <w:rPr>
          <w:rFonts w:hint="cs"/>
          <w:spacing w:val="4"/>
          <w:lang w:val="en-US"/>
        </w:rPr>
        <w:t>4</w:t>
      </w:r>
      <w:r w:rsidRPr="007659D0">
        <w:rPr>
          <w:spacing w:val="4"/>
          <w:cs/>
          <w:lang w:val="en-US"/>
        </w:rPr>
        <w:t xml:space="preserve"> ในอัตราหุ้นละ </w:t>
      </w:r>
      <w:r w:rsidRPr="007659D0">
        <w:rPr>
          <w:spacing w:val="4"/>
          <w:lang w:val="en-US"/>
        </w:rPr>
        <w:t>0.0</w:t>
      </w:r>
      <w:r w:rsidR="00600C6C" w:rsidRPr="007659D0">
        <w:rPr>
          <w:rFonts w:hint="cs"/>
          <w:spacing w:val="4"/>
          <w:lang w:val="en-US"/>
        </w:rPr>
        <w:t>25</w:t>
      </w:r>
      <w:r w:rsidRPr="007659D0">
        <w:rPr>
          <w:spacing w:val="4"/>
          <w:lang w:val="en-US"/>
        </w:rPr>
        <w:t xml:space="preserve"> </w:t>
      </w:r>
      <w:r w:rsidRPr="007659D0">
        <w:rPr>
          <w:spacing w:val="4"/>
          <w:cs/>
          <w:lang w:val="en-US"/>
        </w:rPr>
        <w:t>บาท สำหรับจำนวนหุ้น</w:t>
      </w:r>
      <w:r w:rsidRPr="007659D0">
        <w:rPr>
          <w:spacing w:val="4"/>
          <w:lang w:val="en-US"/>
        </w:rPr>
        <w:t xml:space="preserve"> 800,000,236</w:t>
      </w:r>
      <w:r w:rsidRPr="007659D0">
        <w:rPr>
          <w:spacing w:val="4"/>
          <w:cs/>
          <w:lang w:val="en-US"/>
        </w:rPr>
        <w:t xml:space="preserve"> หุ้น</w:t>
      </w:r>
      <w:r w:rsidRPr="007659D0">
        <w:rPr>
          <w:spacing w:val="4"/>
          <w:lang w:val="en-US"/>
        </w:rPr>
        <w:t xml:space="preserve"> </w:t>
      </w:r>
      <w:r w:rsidRPr="007659D0">
        <w:rPr>
          <w:spacing w:val="4"/>
          <w:cs/>
          <w:lang w:val="en-US"/>
        </w:rPr>
        <w:t xml:space="preserve">เป็นจำนวนเงินทั้งสิ้น </w:t>
      </w:r>
      <w:r w:rsidR="007E03E5" w:rsidRPr="007659D0">
        <w:rPr>
          <w:spacing w:val="4"/>
          <w:lang w:val="en-US"/>
        </w:rPr>
        <w:t>2</w:t>
      </w:r>
      <w:r w:rsidRPr="007659D0">
        <w:rPr>
          <w:spacing w:val="4"/>
          <w:lang w:val="en-US"/>
        </w:rPr>
        <w:t>0</w:t>
      </w:r>
      <w:r w:rsidRPr="007659D0">
        <w:rPr>
          <w:spacing w:val="4"/>
          <w:cs/>
          <w:lang w:val="en-US"/>
        </w:rPr>
        <w:t xml:space="preserve"> ล้านบาท </w:t>
      </w:r>
    </w:p>
    <w:p w14:paraId="6D526B9E" w14:textId="77777777" w:rsidR="00382EAF" w:rsidRPr="007659D0" w:rsidRDefault="00382EAF" w:rsidP="007D2605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27CDC00B" w14:textId="4B3452EB" w:rsidR="003565DE" w:rsidRPr="00546DB8" w:rsidRDefault="00382EAF" w:rsidP="007D2605">
      <w:pPr>
        <w:pStyle w:val="BodyText2"/>
        <w:tabs>
          <w:tab w:val="left" w:pos="540"/>
        </w:tabs>
        <w:ind w:left="540"/>
        <w:rPr>
          <w:spacing w:val="4"/>
          <w:cs/>
          <w:lang w:val="en-US"/>
        </w:rPr>
      </w:pPr>
      <w:r w:rsidRPr="007659D0">
        <w:rPr>
          <w:spacing w:val="4"/>
          <w:cs/>
          <w:lang w:val="en-US"/>
        </w:rPr>
        <w:t>เงินปันผลดังกล่าวจะนำเสนอต่อที่ประชุมผู้ถือหุ้นเพื่อพิจารณาอนุมัติในเดือน</w:t>
      </w:r>
      <w:r w:rsidR="007B4AC1" w:rsidRPr="007659D0">
        <w:rPr>
          <w:spacing w:val="4"/>
          <w:cs/>
          <w:lang w:val="en-US"/>
        </w:rPr>
        <w:t>เมษายน</w:t>
      </w:r>
      <w:r w:rsidRPr="007659D0">
        <w:rPr>
          <w:spacing w:val="4"/>
          <w:cs/>
          <w:lang w:val="en-US"/>
        </w:rPr>
        <w:t xml:space="preserve"> </w:t>
      </w:r>
      <w:r w:rsidRPr="007659D0">
        <w:rPr>
          <w:spacing w:val="4"/>
          <w:lang w:val="en-US"/>
        </w:rPr>
        <w:t>256</w:t>
      </w:r>
      <w:r w:rsidR="00600C6C" w:rsidRPr="007659D0">
        <w:rPr>
          <w:rFonts w:hint="cs"/>
          <w:spacing w:val="4"/>
          <w:lang w:val="en-US"/>
        </w:rPr>
        <w:t>5</w:t>
      </w:r>
    </w:p>
    <w:sectPr w:rsidR="003565DE" w:rsidRPr="00546DB8" w:rsidSect="00821023">
      <w:headerReference w:type="default" r:id="rId19"/>
      <w:footerReference w:type="default" r:id="rId20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EDC4B" w14:textId="77777777" w:rsidR="001D1588" w:rsidRDefault="001D1588" w:rsidP="003D743A">
      <w:r>
        <w:separator/>
      </w:r>
    </w:p>
  </w:endnote>
  <w:endnote w:type="continuationSeparator" w:id="0">
    <w:p w14:paraId="4E90B849" w14:textId="77777777" w:rsidR="001D1588" w:rsidRDefault="001D1588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87BC1" w14:textId="77777777" w:rsidR="00B65D0D" w:rsidRDefault="00B65D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2D5BF7" w:rsidRPr="00A24530" w:rsidRDefault="002D5BF7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="00FF454C">
          <w:rPr>
            <w:rFonts w:asciiTheme="minorHAnsi" w:hAnsiTheme="minorHAnsi" w:cstheme="minorHAnsi"/>
            <w:noProof/>
            <w:sz w:val="32"/>
            <w:szCs w:val="32"/>
          </w:rPr>
          <w:t>19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B3157" w14:textId="77777777" w:rsidR="00B65D0D" w:rsidRDefault="00B65D0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508939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4A0072FD" w14:textId="77777777" w:rsidR="0041008E" w:rsidRPr="00A24530" w:rsidRDefault="0041008E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>
          <w:rPr>
            <w:rFonts w:asciiTheme="minorHAnsi" w:hAnsiTheme="minorHAnsi" w:cstheme="minorHAnsi"/>
            <w:noProof/>
            <w:sz w:val="32"/>
            <w:szCs w:val="32"/>
          </w:rPr>
          <w:t>90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934D5" w14:textId="77777777" w:rsidR="001D1588" w:rsidRDefault="001D1588" w:rsidP="003D743A">
      <w:r>
        <w:separator/>
      </w:r>
    </w:p>
  </w:footnote>
  <w:footnote w:type="continuationSeparator" w:id="0">
    <w:p w14:paraId="4133CDC5" w14:textId="77777777" w:rsidR="001D1588" w:rsidRDefault="001D1588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4BA8D" w14:textId="77777777" w:rsidR="00B65D0D" w:rsidRDefault="00B65D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AF181" w14:textId="28673F39" w:rsidR="002D5BF7" w:rsidRPr="00406575" w:rsidRDefault="002D5BF7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119850A8" w:rsidR="002D5BF7" w:rsidRPr="00FA1E93" w:rsidRDefault="002D5BF7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42E752" w14:textId="6E12C22E" w:rsidR="002D5BF7" w:rsidRDefault="002D5BF7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B7F30">
      <w:rPr>
        <w:rFonts w:ascii="Angsana New" w:hAnsi="Angsana New"/>
        <w:b/>
        <w:bCs/>
        <w:sz w:val="32"/>
        <w:szCs w:val="32"/>
        <w:cs/>
      </w:rPr>
      <w:t>สำหรับ</w:t>
    </w:r>
    <w:r w:rsidRPr="0080023B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0023B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0B05060" w14:textId="77777777" w:rsidR="002D5BF7" w:rsidRPr="00B02C5C" w:rsidRDefault="002D5BF7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F26E6" w14:textId="77777777" w:rsidR="00B65D0D" w:rsidRDefault="00B65D0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D0BCA" w14:textId="77777777" w:rsidR="002D5BF7" w:rsidRPr="00406575" w:rsidRDefault="002D5BF7" w:rsidP="00D51962">
    <w:pPr>
      <w:tabs>
        <w:tab w:val="clear" w:pos="227"/>
        <w:tab w:val="clear" w:pos="454"/>
        <w:tab w:val="clear" w:pos="680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82A1395" w14:textId="77777777" w:rsidR="002D5BF7" w:rsidRPr="00FA1E93" w:rsidRDefault="002D5BF7" w:rsidP="00D51962">
    <w:pPr>
      <w:tabs>
        <w:tab w:val="clear" w:pos="454"/>
        <w:tab w:val="clear" w:pos="680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3E14BF" w14:textId="77777777" w:rsidR="002D5BF7" w:rsidRDefault="002D5BF7" w:rsidP="00D51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5AEA028" w14:textId="77777777" w:rsidR="002D5BF7" w:rsidRPr="00695955" w:rsidRDefault="002D5BF7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47CF4" w14:textId="77777777" w:rsidR="002D5BF7" w:rsidRPr="00406575" w:rsidRDefault="002D5BF7" w:rsidP="008A56ED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01354A51" w:rsidR="002D5BF7" w:rsidRPr="00FA1E93" w:rsidRDefault="002D5BF7" w:rsidP="008A56ED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EEB6F" w14:textId="079841F7" w:rsidR="002D5BF7" w:rsidRDefault="002D5BF7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727594C" w14:textId="77777777" w:rsidR="002D5BF7" w:rsidRPr="008331F0" w:rsidRDefault="002D5BF7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600B1" w14:textId="77777777" w:rsidR="002D5BF7" w:rsidRPr="00406575" w:rsidRDefault="002D5BF7" w:rsidP="00890E41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62456F6C" w14:textId="77777777" w:rsidR="002D5BF7" w:rsidRPr="00FA1E93" w:rsidRDefault="002D5BF7" w:rsidP="00890E41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D07C72" w14:textId="49D03F61" w:rsidR="002D5BF7" w:rsidRDefault="002D5BF7" w:rsidP="00890E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542DEB6" w14:textId="77777777" w:rsidR="002D5BF7" w:rsidRPr="00695955" w:rsidRDefault="002D5BF7" w:rsidP="00695955">
    <w:pPr>
      <w:spacing w:line="240" w:lineRule="auto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1721E" w14:textId="77777777" w:rsidR="002D5BF7" w:rsidRPr="00406575" w:rsidRDefault="002D5BF7" w:rsidP="008A56ED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0763F551" w14:textId="77777777" w:rsidR="002D5BF7" w:rsidRPr="00FA1E93" w:rsidRDefault="002D5BF7" w:rsidP="008A56ED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C6E730" w14:textId="38D31DC6" w:rsidR="002D5BF7" w:rsidRDefault="002D5BF7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99FF036" w14:textId="77777777" w:rsidR="002D5BF7" w:rsidRPr="00B02C5C" w:rsidRDefault="002D5BF7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EC694" w14:textId="77777777" w:rsidR="002D5BF7" w:rsidRPr="00406575" w:rsidRDefault="002D5BF7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665D03" w14:textId="271EAB1A" w:rsidR="002D5BF7" w:rsidRPr="003B3B49" w:rsidRDefault="002D5BF7" w:rsidP="003B3B49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3B3B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95A020" w14:textId="706F2D5A" w:rsidR="002D5BF7" w:rsidRDefault="002D5BF7" w:rsidP="003B3B49">
    <w:pPr>
      <w:tabs>
        <w:tab w:val="clear" w:pos="907"/>
        <w:tab w:val="left" w:pos="1170"/>
      </w:tabs>
      <w:spacing w:line="240" w:lineRule="auto"/>
      <w:ind w:left="810"/>
    </w:pPr>
    <w:r w:rsidRPr="003B3B4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3B3B49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92C9AC0" w14:textId="77777777" w:rsidR="002D5BF7" w:rsidRPr="003B3B49" w:rsidRDefault="002D5BF7" w:rsidP="00695955">
    <w:pPr>
      <w:spacing w:line="240" w:lineRule="auto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59462" w14:textId="77777777" w:rsidR="002D5BF7" w:rsidRPr="00406575" w:rsidRDefault="002D5BF7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551080D1" w:rsidR="002D5BF7" w:rsidRPr="00FA1E93" w:rsidRDefault="002D5BF7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EF34E7" w14:textId="4F1E9CB8" w:rsidR="002D5BF7" w:rsidRDefault="002D5BF7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2CD2AAD" w14:textId="77777777" w:rsidR="002D5BF7" w:rsidRPr="0073374C" w:rsidRDefault="002D5BF7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146537"/>
    <w:multiLevelType w:val="multilevel"/>
    <w:tmpl w:val="D6063A5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9AD7D08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19"/>
  </w:num>
  <w:num w:numId="13">
    <w:abstractNumId w:val="41"/>
  </w:num>
  <w:num w:numId="14">
    <w:abstractNumId w:val="26"/>
  </w:num>
  <w:num w:numId="15">
    <w:abstractNumId w:val="31"/>
  </w:num>
  <w:num w:numId="16">
    <w:abstractNumId w:val="44"/>
  </w:num>
  <w:num w:numId="17">
    <w:abstractNumId w:val="45"/>
  </w:num>
  <w:num w:numId="18">
    <w:abstractNumId w:val="16"/>
  </w:num>
  <w:num w:numId="19">
    <w:abstractNumId w:val="12"/>
  </w:num>
  <w:num w:numId="20">
    <w:abstractNumId w:val="23"/>
  </w:num>
  <w:num w:numId="21">
    <w:abstractNumId w:val="40"/>
  </w:num>
  <w:num w:numId="22">
    <w:abstractNumId w:val="35"/>
  </w:num>
  <w:num w:numId="23">
    <w:abstractNumId w:val="47"/>
  </w:num>
  <w:num w:numId="24">
    <w:abstractNumId w:val="32"/>
  </w:num>
  <w:num w:numId="25">
    <w:abstractNumId w:val="13"/>
  </w:num>
  <w:num w:numId="26">
    <w:abstractNumId w:val="38"/>
  </w:num>
  <w:num w:numId="27">
    <w:abstractNumId w:val="15"/>
  </w:num>
  <w:num w:numId="28">
    <w:abstractNumId w:val="17"/>
  </w:num>
  <w:num w:numId="29">
    <w:abstractNumId w:val="33"/>
  </w:num>
  <w:num w:numId="30">
    <w:abstractNumId w:val="14"/>
  </w:num>
  <w:num w:numId="31">
    <w:abstractNumId w:val="43"/>
  </w:num>
  <w:num w:numId="32">
    <w:abstractNumId w:val="20"/>
  </w:num>
  <w:num w:numId="33">
    <w:abstractNumId w:val="28"/>
  </w:num>
  <w:num w:numId="34">
    <w:abstractNumId w:val="48"/>
  </w:num>
  <w:num w:numId="35">
    <w:abstractNumId w:val="36"/>
  </w:num>
  <w:num w:numId="36">
    <w:abstractNumId w:val="39"/>
  </w:num>
  <w:num w:numId="37">
    <w:abstractNumId w:val="25"/>
  </w:num>
  <w:num w:numId="38">
    <w:abstractNumId w:val="34"/>
  </w:num>
  <w:num w:numId="39">
    <w:abstractNumId w:val="46"/>
  </w:num>
  <w:num w:numId="40">
    <w:abstractNumId w:val="21"/>
  </w:num>
  <w:num w:numId="41">
    <w:abstractNumId w:val="30"/>
  </w:num>
  <w:num w:numId="42">
    <w:abstractNumId w:val="42"/>
  </w:num>
  <w:num w:numId="43">
    <w:abstractNumId w:val="11"/>
  </w:num>
  <w:num w:numId="44">
    <w:abstractNumId w:val="10"/>
  </w:num>
  <w:num w:numId="45">
    <w:abstractNumId w:val="24"/>
  </w:num>
  <w:num w:numId="46">
    <w:abstractNumId w:val="6"/>
  </w:num>
  <w:num w:numId="47">
    <w:abstractNumId w:val="27"/>
  </w:num>
  <w:num w:numId="48">
    <w:abstractNumId w:val="22"/>
  </w:num>
  <w:num w:numId="49">
    <w:abstractNumId w:val="18"/>
  </w:num>
  <w:num w:numId="5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492"/>
    <w:rsid w:val="0000290A"/>
    <w:rsid w:val="00002D9B"/>
    <w:rsid w:val="00002ED5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E7D"/>
    <w:rsid w:val="00004F42"/>
    <w:rsid w:val="00005218"/>
    <w:rsid w:val="0000525E"/>
    <w:rsid w:val="0000541D"/>
    <w:rsid w:val="000056CB"/>
    <w:rsid w:val="00005C69"/>
    <w:rsid w:val="00005C96"/>
    <w:rsid w:val="0000605F"/>
    <w:rsid w:val="00006347"/>
    <w:rsid w:val="00006520"/>
    <w:rsid w:val="00006531"/>
    <w:rsid w:val="00006571"/>
    <w:rsid w:val="000068DA"/>
    <w:rsid w:val="00006BAD"/>
    <w:rsid w:val="0000720D"/>
    <w:rsid w:val="000072EF"/>
    <w:rsid w:val="0000743A"/>
    <w:rsid w:val="00007CEB"/>
    <w:rsid w:val="0001028D"/>
    <w:rsid w:val="0001054B"/>
    <w:rsid w:val="00010892"/>
    <w:rsid w:val="00010C4C"/>
    <w:rsid w:val="0001156F"/>
    <w:rsid w:val="00011992"/>
    <w:rsid w:val="00012526"/>
    <w:rsid w:val="0001354F"/>
    <w:rsid w:val="00013673"/>
    <w:rsid w:val="00013DC9"/>
    <w:rsid w:val="00013E15"/>
    <w:rsid w:val="00013F04"/>
    <w:rsid w:val="0001459C"/>
    <w:rsid w:val="00014BF9"/>
    <w:rsid w:val="00014BFA"/>
    <w:rsid w:val="00014D0F"/>
    <w:rsid w:val="0001512B"/>
    <w:rsid w:val="000154F7"/>
    <w:rsid w:val="00015525"/>
    <w:rsid w:val="00015846"/>
    <w:rsid w:val="00015B11"/>
    <w:rsid w:val="000164B9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A1B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348"/>
    <w:rsid w:val="0002675E"/>
    <w:rsid w:val="0002688C"/>
    <w:rsid w:val="00026CE0"/>
    <w:rsid w:val="00026F42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E4F"/>
    <w:rsid w:val="00031A2A"/>
    <w:rsid w:val="00031CC0"/>
    <w:rsid w:val="00031EBA"/>
    <w:rsid w:val="000324E8"/>
    <w:rsid w:val="0003286A"/>
    <w:rsid w:val="00032CBE"/>
    <w:rsid w:val="00032F89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83B"/>
    <w:rsid w:val="00036A62"/>
    <w:rsid w:val="00036AB3"/>
    <w:rsid w:val="00036F26"/>
    <w:rsid w:val="00036F9C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FC"/>
    <w:rsid w:val="000412FD"/>
    <w:rsid w:val="00041457"/>
    <w:rsid w:val="00041A2B"/>
    <w:rsid w:val="00041B09"/>
    <w:rsid w:val="00042012"/>
    <w:rsid w:val="00042379"/>
    <w:rsid w:val="000424F0"/>
    <w:rsid w:val="00042FE1"/>
    <w:rsid w:val="000433CB"/>
    <w:rsid w:val="00043722"/>
    <w:rsid w:val="00043956"/>
    <w:rsid w:val="00043AB4"/>
    <w:rsid w:val="00043CDD"/>
    <w:rsid w:val="000441FB"/>
    <w:rsid w:val="000442DF"/>
    <w:rsid w:val="0004447D"/>
    <w:rsid w:val="00044A13"/>
    <w:rsid w:val="00044A95"/>
    <w:rsid w:val="00044C18"/>
    <w:rsid w:val="0004558F"/>
    <w:rsid w:val="0004562B"/>
    <w:rsid w:val="000458D2"/>
    <w:rsid w:val="00045B6B"/>
    <w:rsid w:val="00045EC1"/>
    <w:rsid w:val="00046344"/>
    <w:rsid w:val="00046C81"/>
    <w:rsid w:val="0004734A"/>
    <w:rsid w:val="0004736A"/>
    <w:rsid w:val="00047691"/>
    <w:rsid w:val="00047D99"/>
    <w:rsid w:val="00047F49"/>
    <w:rsid w:val="00050C9F"/>
    <w:rsid w:val="00050E23"/>
    <w:rsid w:val="00050FE0"/>
    <w:rsid w:val="0005107F"/>
    <w:rsid w:val="0005108A"/>
    <w:rsid w:val="0005138F"/>
    <w:rsid w:val="000518E7"/>
    <w:rsid w:val="00051955"/>
    <w:rsid w:val="0005220B"/>
    <w:rsid w:val="00052AD8"/>
    <w:rsid w:val="00052BDC"/>
    <w:rsid w:val="000530C6"/>
    <w:rsid w:val="00053159"/>
    <w:rsid w:val="00053247"/>
    <w:rsid w:val="000532F4"/>
    <w:rsid w:val="00053624"/>
    <w:rsid w:val="000541C9"/>
    <w:rsid w:val="000543C5"/>
    <w:rsid w:val="000549DF"/>
    <w:rsid w:val="00054DA4"/>
    <w:rsid w:val="00054DEC"/>
    <w:rsid w:val="000550F6"/>
    <w:rsid w:val="0005555F"/>
    <w:rsid w:val="00055674"/>
    <w:rsid w:val="00055B5E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1C21"/>
    <w:rsid w:val="00062F98"/>
    <w:rsid w:val="00063256"/>
    <w:rsid w:val="00063A8F"/>
    <w:rsid w:val="00064280"/>
    <w:rsid w:val="00064514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5AA"/>
    <w:rsid w:val="000667DC"/>
    <w:rsid w:val="000669B6"/>
    <w:rsid w:val="00066A49"/>
    <w:rsid w:val="00066DFB"/>
    <w:rsid w:val="00067534"/>
    <w:rsid w:val="000675E2"/>
    <w:rsid w:val="000702D5"/>
    <w:rsid w:val="00070B95"/>
    <w:rsid w:val="00071457"/>
    <w:rsid w:val="00071937"/>
    <w:rsid w:val="000719F0"/>
    <w:rsid w:val="00071B82"/>
    <w:rsid w:val="00071CC1"/>
    <w:rsid w:val="000720AD"/>
    <w:rsid w:val="0007243C"/>
    <w:rsid w:val="000724DD"/>
    <w:rsid w:val="0007281F"/>
    <w:rsid w:val="00072C19"/>
    <w:rsid w:val="0007303C"/>
    <w:rsid w:val="0007315B"/>
    <w:rsid w:val="0007333A"/>
    <w:rsid w:val="00073379"/>
    <w:rsid w:val="000735E5"/>
    <w:rsid w:val="00074041"/>
    <w:rsid w:val="0007409F"/>
    <w:rsid w:val="00074285"/>
    <w:rsid w:val="000742E4"/>
    <w:rsid w:val="0007457F"/>
    <w:rsid w:val="0007469B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80D"/>
    <w:rsid w:val="00077C3C"/>
    <w:rsid w:val="00077D38"/>
    <w:rsid w:val="00080164"/>
    <w:rsid w:val="00080301"/>
    <w:rsid w:val="00080304"/>
    <w:rsid w:val="00080550"/>
    <w:rsid w:val="00080709"/>
    <w:rsid w:val="000807AC"/>
    <w:rsid w:val="00080D76"/>
    <w:rsid w:val="00080EA7"/>
    <w:rsid w:val="00080F95"/>
    <w:rsid w:val="000812DC"/>
    <w:rsid w:val="000815E1"/>
    <w:rsid w:val="000815FE"/>
    <w:rsid w:val="000817C0"/>
    <w:rsid w:val="00081876"/>
    <w:rsid w:val="00081978"/>
    <w:rsid w:val="00081A59"/>
    <w:rsid w:val="0008205A"/>
    <w:rsid w:val="00082195"/>
    <w:rsid w:val="000827EB"/>
    <w:rsid w:val="00082ABC"/>
    <w:rsid w:val="00082F96"/>
    <w:rsid w:val="00083276"/>
    <w:rsid w:val="00083A6D"/>
    <w:rsid w:val="00084404"/>
    <w:rsid w:val="00084BCE"/>
    <w:rsid w:val="00084C20"/>
    <w:rsid w:val="00084F47"/>
    <w:rsid w:val="000851A5"/>
    <w:rsid w:val="00085A47"/>
    <w:rsid w:val="00086268"/>
    <w:rsid w:val="0008634C"/>
    <w:rsid w:val="000869C9"/>
    <w:rsid w:val="00086B4C"/>
    <w:rsid w:val="00086E02"/>
    <w:rsid w:val="00086F40"/>
    <w:rsid w:val="000870AC"/>
    <w:rsid w:val="0008740C"/>
    <w:rsid w:val="0008752A"/>
    <w:rsid w:val="0008782A"/>
    <w:rsid w:val="00087B59"/>
    <w:rsid w:val="00087C0D"/>
    <w:rsid w:val="00087D7E"/>
    <w:rsid w:val="00090162"/>
    <w:rsid w:val="00090A66"/>
    <w:rsid w:val="00090E2F"/>
    <w:rsid w:val="000912BA"/>
    <w:rsid w:val="00091711"/>
    <w:rsid w:val="0009192B"/>
    <w:rsid w:val="00092746"/>
    <w:rsid w:val="00092E69"/>
    <w:rsid w:val="00093439"/>
    <w:rsid w:val="000934C6"/>
    <w:rsid w:val="000935EA"/>
    <w:rsid w:val="000936CF"/>
    <w:rsid w:val="0009375E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652D"/>
    <w:rsid w:val="000965DD"/>
    <w:rsid w:val="00096E31"/>
    <w:rsid w:val="00096F03"/>
    <w:rsid w:val="0009759D"/>
    <w:rsid w:val="00097D74"/>
    <w:rsid w:val="00097F85"/>
    <w:rsid w:val="000A00DF"/>
    <w:rsid w:val="000A0481"/>
    <w:rsid w:val="000A0501"/>
    <w:rsid w:val="000A0847"/>
    <w:rsid w:val="000A0F2C"/>
    <w:rsid w:val="000A0F9C"/>
    <w:rsid w:val="000A128B"/>
    <w:rsid w:val="000A14D2"/>
    <w:rsid w:val="000A1F4B"/>
    <w:rsid w:val="000A21EF"/>
    <w:rsid w:val="000A248B"/>
    <w:rsid w:val="000A275F"/>
    <w:rsid w:val="000A2C98"/>
    <w:rsid w:val="000A2E0E"/>
    <w:rsid w:val="000A2F8F"/>
    <w:rsid w:val="000A2FBB"/>
    <w:rsid w:val="000A2FED"/>
    <w:rsid w:val="000A39A0"/>
    <w:rsid w:val="000A3A7D"/>
    <w:rsid w:val="000A3C98"/>
    <w:rsid w:val="000A44D1"/>
    <w:rsid w:val="000A4546"/>
    <w:rsid w:val="000A460C"/>
    <w:rsid w:val="000A4840"/>
    <w:rsid w:val="000A4922"/>
    <w:rsid w:val="000A50A6"/>
    <w:rsid w:val="000A5204"/>
    <w:rsid w:val="000A55C9"/>
    <w:rsid w:val="000A585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5AF"/>
    <w:rsid w:val="000A7D6E"/>
    <w:rsid w:val="000B02C7"/>
    <w:rsid w:val="000B034E"/>
    <w:rsid w:val="000B04CD"/>
    <w:rsid w:val="000B0852"/>
    <w:rsid w:val="000B0890"/>
    <w:rsid w:val="000B268D"/>
    <w:rsid w:val="000B298C"/>
    <w:rsid w:val="000B2B58"/>
    <w:rsid w:val="000B2C33"/>
    <w:rsid w:val="000B2E96"/>
    <w:rsid w:val="000B2F7C"/>
    <w:rsid w:val="000B2F95"/>
    <w:rsid w:val="000B395E"/>
    <w:rsid w:val="000B3BD9"/>
    <w:rsid w:val="000B3C2B"/>
    <w:rsid w:val="000B41B4"/>
    <w:rsid w:val="000B460D"/>
    <w:rsid w:val="000B477D"/>
    <w:rsid w:val="000B4990"/>
    <w:rsid w:val="000B4F05"/>
    <w:rsid w:val="000B545B"/>
    <w:rsid w:val="000B548D"/>
    <w:rsid w:val="000B54FA"/>
    <w:rsid w:val="000B5510"/>
    <w:rsid w:val="000B5591"/>
    <w:rsid w:val="000B5870"/>
    <w:rsid w:val="000B58CC"/>
    <w:rsid w:val="000B5E55"/>
    <w:rsid w:val="000B6151"/>
    <w:rsid w:val="000B638E"/>
    <w:rsid w:val="000B67ED"/>
    <w:rsid w:val="000B6803"/>
    <w:rsid w:val="000B695F"/>
    <w:rsid w:val="000B6BA1"/>
    <w:rsid w:val="000B720E"/>
    <w:rsid w:val="000B7365"/>
    <w:rsid w:val="000B7699"/>
    <w:rsid w:val="000B7AE5"/>
    <w:rsid w:val="000B7D02"/>
    <w:rsid w:val="000C0004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C5"/>
    <w:rsid w:val="000C19D8"/>
    <w:rsid w:val="000C1AFD"/>
    <w:rsid w:val="000C1B88"/>
    <w:rsid w:val="000C1C2B"/>
    <w:rsid w:val="000C1D59"/>
    <w:rsid w:val="000C1FE9"/>
    <w:rsid w:val="000C265E"/>
    <w:rsid w:val="000C2AA3"/>
    <w:rsid w:val="000C2D16"/>
    <w:rsid w:val="000C2EF0"/>
    <w:rsid w:val="000C33F6"/>
    <w:rsid w:val="000C3768"/>
    <w:rsid w:val="000C3AA9"/>
    <w:rsid w:val="000C3BE3"/>
    <w:rsid w:val="000C41C8"/>
    <w:rsid w:val="000C422B"/>
    <w:rsid w:val="000C44C8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509"/>
    <w:rsid w:val="000D0864"/>
    <w:rsid w:val="000D0920"/>
    <w:rsid w:val="000D09EB"/>
    <w:rsid w:val="000D0BE4"/>
    <w:rsid w:val="000D17AF"/>
    <w:rsid w:val="000D19BC"/>
    <w:rsid w:val="000D228A"/>
    <w:rsid w:val="000D22E1"/>
    <w:rsid w:val="000D2755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4EFE"/>
    <w:rsid w:val="000D524B"/>
    <w:rsid w:val="000D5807"/>
    <w:rsid w:val="000D59D4"/>
    <w:rsid w:val="000D5C78"/>
    <w:rsid w:val="000D5C8D"/>
    <w:rsid w:val="000D5D07"/>
    <w:rsid w:val="000D64FD"/>
    <w:rsid w:val="000D66A6"/>
    <w:rsid w:val="000D677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0CA"/>
    <w:rsid w:val="000E32B0"/>
    <w:rsid w:val="000E3D5A"/>
    <w:rsid w:val="000E3ECF"/>
    <w:rsid w:val="000E453D"/>
    <w:rsid w:val="000E5056"/>
    <w:rsid w:val="000E56E0"/>
    <w:rsid w:val="000E571C"/>
    <w:rsid w:val="000E57F1"/>
    <w:rsid w:val="000E5A8D"/>
    <w:rsid w:val="000E5D73"/>
    <w:rsid w:val="000E6423"/>
    <w:rsid w:val="000E7558"/>
    <w:rsid w:val="000E77CE"/>
    <w:rsid w:val="000E7B16"/>
    <w:rsid w:val="000E7B5E"/>
    <w:rsid w:val="000E7D6C"/>
    <w:rsid w:val="000E7D80"/>
    <w:rsid w:val="000E7E80"/>
    <w:rsid w:val="000E7EA7"/>
    <w:rsid w:val="000F09D9"/>
    <w:rsid w:val="000F1359"/>
    <w:rsid w:val="000F1BEC"/>
    <w:rsid w:val="000F1F5D"/>
    <w:rsid w:val="000F28CD"/>
    <w:rsid w:val="000F29EF"/>
    <w:rsid w:val="000F327C"/>
    <w:rsid w:val="000F39AB"/>
    <w:rsid w:val="000F3DCF"/>
    <w:rsid w:val="000F42A3"/>
    <w:rsid w:val="000F460C"/>
    <w:rsid w:val="000F46D1"/>
    <w:rsid w:val="000F499C"/>
    <w:rsid w:val="000F4F27"/>
    <w:rsid w:val="000F5784"/>
    <w:rsid w:val="000F5A07"/>
    <w:rsid w:val="000F5D11"/>
    <w:rsid w:val="000F60B5"/>
    <w:rsid w:val="000F6C22"/>
    <w:rsid w:val="000F6C2A"/>
    <w:rsid w:val="000F714A"/>
    <w:rsid w:val="000F71D3"/>
    <w:rsid w:val="000F7489"/>
    <w:rsid w:val="000F7504"/>
    <w:rsid w:val="000F75E3"/>
    <w:rsid w:val="000F7604"/>
    <w:rsid w:val="000F77E8"/>
    <w:rsid w:val="000F7D05"/>
    <w:rsid w:val="001003A3"/>
    <w:rsid w:val="001006DA"/>
    <w:rsid w:val="00100724"/>
    <w:rsid w:val="001007EA"/>
    <w:rsid w:val="001008A1"/>
    <w:rsid w:val="001008C2"/>
    <w:rsid w:val="0010090A"/>
    <w:rsid w:val="00100A0F"/>
    <w:rsid w:val="00100B91"/>
    <w:rsid w:val="00100BDB"/>
    <w:rsid w:val="00100E1F"/>
    <w:rsid w:val="00100FE1"/>
    <w:rsid w:val="00101169"/>
    <w:rsid w:val="001013DA"/>
    <w:rsid w:val="00101478"/>
    <w:rsid w:val="00101592"/>
    <w:rsid w:val="00101E0A"/>
    <w:rsid w:val="001029BD"/>
    <w:rsid w:val="00102A14"/>
    <w:rsid w:val="00102B35"/>
    <w:rsid w:val="0010353F"/>
    <w:rsid w:val="00103E8C"/>
    <w:rsid w:val="00104EAD"/>
    <w:rsid w:val="00104FBD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173A"/>
    <w:rsid w:val="00111F9F"/>
    <w:rsid w:val="0011209C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6F4"/>
    <w:rsid w:val="00115B5A"/>
    <w:rsid w:val="00115BF5"/>
    <w:rsid w:val="0011642D"/>
    <w:rsid w:val="00116580"/>
    <w:rsid w:val="001168DD"/>
    <w:rsid w:val="00116D94"/>
    <w:rsid w:val="00116DDB"/>
    <w:rsid w:val="00116EF0"/>
    <w:rsid w:val="00117294"/>
    <w:rsid w:val="00117800"/>
    <w:rsid w:val="00117A48"/>
    <w:rsid w:val="00117E05"/>
    <w:rsid w:val="00120064"/>
    <w:rsid w:val="0012096A"/>
    <w:rsid w:val="00120E05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313E"/>
    <w:rsid w:val="0012366D"/>
    <w:rsid w:val="00123681"/>
    <w:rsid w:val="001237B8"/>
    <w:rsid w:val="00123B42"/>
    <w:rsid w:val="00124538"/>
    <w:rsid w:val="00124556"/>
    <w:rsid w:val="00124963"/>
    <w:rsid w:val="001249F7"/>
    <w:rsid w:val="00125792"/>
    <w:rsid w:val="00125845"/>
    <w:rsid w:val="00125BF9"/>
    <w:rsid w:val="00126188"/>
    <w:rsid w:val="001261FE"/>
    <w:rsid w:val="001266FA"/>
    <w:rsid w:val="00126A42"/>
    <w:rsid w:val="00126C69"/>
    <w:rsid w:val="00126E40"/>
    <w:rsid w:val="00126FCF"/>
    <w:rsid w:val="001271C0"/>
    <w:rsid w:val="00127EB5"/>
    <w:rsid w:val="0013093F"/>
    <w:rsid w:val="00130A82"/>
    <w:rsid w:val="00131634"/>
    <w:rsid w:val="001316CF"/>
    <w:rsid w:val="001318B5"/>
    <w:rsid w:val="00131AF3"/>
    <w:rsid w:val="00131E59"/>
    <w:rsid w:val="00132318"/>
    <w:rsid w:val="001323A6"/>
    <w:rsid w:val="001323AE"/>
    <w:rsid w:val="001323F8"/>
    <w:rsid w:val="00132D0D"/>
    <w:rsid w:val="00132D86"/>
    <w:rsid w:val="00132FEC"/>
    <w:rsid w:val="00133179"/>
    <w:rsid w:val="0013349B"/>
    <w:rsid w:val="00133837"/>
    <w:rsid w:val="001338E3"/>
    <w:rsid w:val="0013415D"/>
    <w:rsid w:val="001343F6"/>
    <w:rsid w:val="001344A0"/>
    <w:rsid w:val="00134AF8"/>
    <w:rsid w:val="00135419"/>
    <w:rsid w:val="001354A3"/>
    <w:rsid w:val="00135A10"/>
    <w:rsid w:val="00135B65"/>
    <w:rsid w:val="00135D8E"/>
    <w:rsid w:val="00135DE2"/>
    <w:rsid w:val="00136AAF"/>
    <w:rsid w:val="00136ACF"/>
    <w:rsid w:val="00136E51"/>
    <w:rsid w:val="00136EC2"/>
    <w:rsid w:val="001374DB"/>
    <w:rsid w:val="00137A6C"/>
    <w:rsid w:val="00137C16"/>
    <w:rsid w:val="00137EA8"/>
    <w:rsid w:val="00137F02"/>
    <w:rsid w:val="0014099B"/>
    <w:rsid w:val="00140C7C"/>
    <w:rsid w:val="0014135E"/>
    <w:rsid w:val="00141781"/>
    <w:rsid w:val="00141E68"/>
    <w:rsid w:val="00142817"/>
    <w:rsid w:val="00142A89"/>
    <w:rsid w:val="00142AF2"/>
    <w:rsid w:val="00142B89"/>
    <w:rsid w:val="00142C73"/>
    <w:rsid w:val="00143166"/>
    <w:rsid w:val="00143336"/>
    <w:rsid w:val="00143531"/>
    <w:rsid w:val="00143542"/>
    <w:rsid w:val="0014381C"/>
    <w:rsid w:val="0014402E"/>
    <w:rsid w:val="0014410D"/>
    <w:rsid w:val="0014463B"/>
    <w:rsid w:val="0014488B"/>
    <w:rsid w:val="00144E52"/>
    <w:rsid w:val="001450F1"/>
    <w:rsid w:val="001453F4"/>
    <w:rsid w:val="0014645C"/>
    <w:rsid w:val="001464FD"/>
    <w:rsid w:val="00146723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6B2"/>
    <w:rsid w:val="001534CE"/>
    <w:rsid w:val="001537D5"/>
    <w:rsid w:val="00153A5C"/>
    <w:rsid w:val="001543A0"/>
    <w:rsid w:val="001544AE"/>
    <w:rsid w:val="001547FA"/>
    <w:rsid w:val="00154955"/>
    <w:rsid w:val="00155622"/>
    <w:rsid w:val="001558D3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F9"/>
    <w:rsid w:val="00161347"/>
    <w:rsid w:val="001614D2"/>
    <w:rsid w:val="001617A7"/>
    <w:rsid w:val="00161819"/>
    <w:rsid w:val="0016185A"/>
    <w:rsid w:val="00161BD5"/>
    <w:rsid w:val="00161E82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87F"/>
    <w:rsid w:val="00164A44"/>
    <w:rsid w:val="00164AF8"/>
    <w:rsid w:val="001654B3"/>
    <w:rsid w:val="001655DE"/>
    <w:rsid w:val="001656F8"/>
    <w:rsid w:val="001657EE"/>
    <w:rsid w:val="00165BB6"/>
    <w:rsid w:val="00165C3F"/>
    <w:rsid w:val="00165E00"/>
    <w:rsid w:val="00165E4B"/>
    <w:rsid w:val="0016609D"/>
    <w:rsid w:val="00166218"/>
    <w:rsid w:val="00166338"/>
    <w:rsid w:val="00166426"/>
    <w:rsid w:val="0016649C"/>
    <w:rsid w:val="00166548"/>
    <w:rsid w:val="00166953"/>
    <w:rsid w:val="00166BEC"/>
    <w:rsid w:val="00166CB4"/>
    <w:rsid w:val="00167704"/>
    <w:rsid w:val="00167CE8"/>
    <w:rsid w:val="00167FB3"/>
    <w:rsid w:val="00170021"/>
    <w:rsid w:val="00170046"/>
    <w:rsid w:val="00170149"/>
    <w:rsid w:val="00170430"/>
    <w:rsid w:val="0017044C"/>
    <w:rsid w:val="0017048B"/>
    <w:rsid w:val="001704D4"/>
    <w:rsid w:val="00170B66"/>
    <w:rsid w:val="00170BBA"/>
    <w:rsid w:val="001713E6"/>
    <w:rsid w:val="00171FD6"/>
    <w:rsid w:val="001720B5"/>
    <w:rsid w:val="0017217F"/>
    <w:rsid w:val="001721A8"/>
    <w:rsid w:val="001721D4"/>
    <w:rsid w:val="0017275A"/>
    <w:rsid w:val="00172817"/>
    <w:rsid w:val="001728C6"/>
    <w:rsid w:val="00172ADD"/>
    <w:rsid w:val="00172C2D"/>
    <w:rsid w:val="00172CCB"/>
    <w:rsid w:val="00172D13"/>
    <w:rsid w:val="001730F9"/>
    <w:rsid w:val="00173829"/>
    <w:rsid w:val="00173A6C"/>
    <w:rsid w:val="00173D21"/>
    <w:rsid w:val="00173EE2"/>
    <w:rsid w:val="001742CD"/>
    <w:rsid w:val="001745D9"/>
    <w:rsid w:val="001745E9"/>
    <w:rsid w:val="001747E8"/>
    <w:rsid w:val="00174B4C"/>
    <w:rsid w:val="00174B6D"/>
    <w:rsid w:val="001753D7"/>
    <w:rsid w:val="0017550F"/>
    <w:rsid w:val="001755BC"/>
    <w:rsid w:val="001757A5"/>
    <w:rsid w:val="00175E78"/>
    <w:rsid w:val="001760D9"/>
    <w:rsid w:val="001762B8"/>
    <w:rsid w:val="00176352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01B"/>
    <w:rsid w:val="0018015A"/>
    <w:rsid w:val="00180730"/>
    <w:rsid w:val="001807C9"/>
    <w:rsid w:val="00180A0D"/>
    <w:rsid w:val="00180B3C"/>
    <w:rsid w:val="00180CC6"/>
    <w:rsid w:val="00180E7E"/>
    <w:rsid w:val="00182A29"/>
    <w:rsid w:val="00182D60"/>
    <w:rsid w:val="00182FF5"/>
    <w:rsid w:val="00183126"/>
    <w:rsid w:val="0018335A"/>
    <w:rsid w:val="001833FD"/>
    <w:rsid w:val="00183409"/>
    <w:rsid w:val="0018368A"/>
    <w:rsid w:val="00183695"/>
    <w:rsid w:val="00183C36"/>
    <w:rsid w:val="00183EF8"/>
    <w:rsid w:val="0018404A"/>
    <w:rsid w:val="00184287"/>
    <w:rsid w:val="001842A7"/>
    <w:rsid w:val="00184964"/>
    <w:rsid w:val="0018498D"/>
    <w:rsid w:val="00184B70"/>
    <w:rsid w:val="00184D3B"/>
    <w:rsid w:val="0018570F"/>
    <w:rsid w:val="00185CE0"/>
    <w:rsid w:val="0018613F"/>
    <w:rsid w:val="001870E2"/>
    <w:rsid w:val="00187EDB"/>
    <w:rsid w:val="0019016C"/>
    <w:rsid w:val="001909B6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7B"/>
    <w:rsid w:val="001924B2"/>
    <w:rsid w:val="001926EC"/>
    <w:rsid w:val="00192FC8"/>
    <w:rsid w:val="00193423"/>
    <w:rsid w:val="00193628"/>
    <w:rsid w:val="00193A8A"/>
    <w:rsid w:val="0019462F"/>
    <w:rsid w:val="00194765"/>
    <w:rsid w:val="0019494C"/>
    <w:rsid w:val="001949CA"/>
    <w:rsid w:val="001949E5"/>
    <w:rsid w:val="00194BDC"/>
    <w:rsid w:val="00195031"/>
    <w:rsid w:val="0019622E"/>
    <w:rsid w:val="00196AA6"/>
    <w:rsid w:val="00196C80"/>
    <w:rsid w:val="00196DDD"/>
    <w:rsid w:val="00197385"/>
    <w:rsid w:val="001974FC"/>
    <w:rsid w:val="00197CF0"/>
    <w:rsid w:val="00197F09"/>
    <w:rsid w:val="001A062D"/>
    <w:rsid w:val="001A0C2B"/>
    <w:rsid w:val="001A0E5F"/>
    <w:rsid w:val="001A1849"/>
    <w:rsid w:val="001A1AA7"/>
    <w:rsid w:val="001A1AAB"/>
    <w:rsid w:val="001A1D26"/>
    <w:rsid w:val="001A1EC6"/>
    <w:rsid w:val="001A2356"/>
    <w:rsid w:val="001A25CE"/>
    <w:rsid w:val="001A296A"/>
    <w:rsid w:val="001A3A4C"/>
    <w:rsid w:val="001A4011"/>
    <w:rsid w:val="001A4473"/>
    <w:rsid w:val="001A464F"/>
    <w:rsid w:val="001A4865"/>
    <w:rsid w:val="001A487F"/>
    <w:rsid w:val="001A48CB"/>
    <w:rsid w:val="001A4953"/>
    <w:rsid w:val="001A4AC6"/>
    <w:rsid w:val="001A4C88"/>
    <w:rsid w:val="001A535F"/>
    <w:rsid w:val="001A539F"/>
    <w:rsid w:val="001A6325"/>
    <w:rsid w:val="001A6B1D"/>
    <w:rsid w:val="001A734B"/>
    <w:rsid w:val="001A7580"/>
    <w:rsid w:val="001A79B0"/>
    <w:rsid w:val="001B02A8"/>
    <w:rsid w:val="001B02F8"/>
    <w:rsid w:val="001B0309"/>
    <w:rsid w:val="001B096D"/>
    <w:rsid w:val="001B0F80"/>
    <w:rsid w:val="001B0FB4"/>
    <w:rsid w:val="001B13F8"/>
    <w:rsid w:val="001B1C3F"/>
    <w:rsid w:val="001B2385"/>
    <w:rsid w:val="001B254A"/>
    <w:rsid w:val="001B2558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A53"/>
    <w:rsid w:val="001B5B80"/>
    <w:rsid w:val="001B5CB7"/>
    <w:rsid w:val="001B5E27"/>
    <w:rsid w:val="001B5F72"/>
    <w:rsid w:val="001B5FEE"/>
    <w:rsid w:val="001B6102"/>
    <w:rsid w:val="001B64E2"/>
    <w:rsid w:val="001B64FC"/>
    <w:rsid w:val="001B6E4E"/>
    <w:rsid w:val="001B7121"/>
    <w:rsid w:val="001B725A"/>
    <w:rsid w:val="001B7CBE"/>
    <w:rsid w:val="001C17CF"/>
    <w:rsid w:val="001C1981"/>
    <w:rsid w:val="001C1B0D"/>
    <w:rsid w:val="001C2656"/>
    <w:rsid w:val="001C2D46"/>
    <w:rsid w:val="001C370E"/>
    <w:rsid w:val="001C3821"/>
    <w:rsid w:val="001C3EAB"/>
    <w:rsid w:val="001C41DD"/>
    <w:rsid w:val="001C4702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2D"/>
    <w:rsid w:val="001C75E4"/>
    <w:rsid w:val="001C7658"/>
    <w:rsid w:val="001C7D2B"/>
    <w:rsid w:val="001C7DCD"/>
    <w:rsid w:val="001D021C"/>
    <w:rsid w:val="001D0C60"/>
    <w:rsid w:val="001D0DBA"/>
    <w:rsid w:val="001D1006"/>
    <w:rsid w:val="001D1588"/>
    <w:rsid w:val="001D1CB9"/>
    <w:rsid w:val="001D1F9C"/>
    <w:rsid w:val="001D2694"/>
    <w:rsid w:val="001D2A36"/>
    <w:rsid w:val="001D2DC2"/>
    <w:rsid w:val="001D35D5"/>
    <w:rsid w:val="001D3A75"/>
    <w:rsid w:val="001D443F"/>
    <w:rsid w:val="001D4604"/>
    <w:rsid w:val="001D463C"/>
    <w:rsid w:val="001D4790"/>
    <w:rsid w:val="001D545F"/>
    <w:rsid w:val="001D5736"/>
    <w:rsid w:val="001D5866"/>
    <w:rsid w:val="001D5C08"/>
    <w:rsid w:val="001D61BB"/>
    <w:rsid w:val="001D6B71"/>
    <w:rsid w:val="001D6CAB"/>
    <w:rsid w:val="001D7319"/>
    <w:rsid w:val="001D7D51"/>
    <w:rsid w:val="001E045E"/>
    <w:rsid w:val="001E0B5E"/>
    <w:rsid w:val="001E1095"/>
    <w:rsid w:val="001E111F"/>
    <w:rsid w:val="001E1231"/>
    <w:rsid w:val="001E1586"/>
    <w:rsid w:val="001E20BC"/>
    <w:rsid w:val="001E2117"/>
    <w:rsid w:val="001E2842"/>
    <w:rsid w:val="001E32F5"/>
    <w:rsid w:val="001E36B1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377"/>
    <w:rsid w:val="001E5960"/>
    <w:rsid w:val="001E5CA2"/>
    <w:rsid w:val="001E61DB"/>
    <w:rsid w:val="001E6549"/>
    <w:rsid w:val="001E656C"/>
    <w:rsid w:val="001E66C2"/>
    <w:rsid w:val="001E6948"/>
    <w:rsid w:val="001E6A4C"/>
    <w:rsid w:val="001E7139"/>
    <w:rsid w:val="001E76ED"/>
    <w:rsid w:val="001E78E5"/>
    <w:rsid w:val="001E7B89"/>
    <w:rsid w:val="001E7EC5"/>
    <w:rsid w:val="001F0000"/>
    <w:rsid w:val="001F0220"/>
    <w:rsid w:val="001F03CB"/>
    <w:rsid w:val="001F165D"/>
    <w:rsid w:val="001F16E3"/>
    <w:rsid w:val="001F1726"/>
    <w:rsid w:val="001F1784"/>
    <w:rsid w:val="001F1988"/>
    <w:rsid w:val="001F1E8E"/>
    <w:rsid w:val="001F2275"/>
    <w:rsid w:val="001F23A7"/>
    <w:rsid w:val="001F23CF"/>
    <w:rsid w:val="001F2666"/>
    <w:rsid w:val="001F30D9"/>
    <w:rsid w:val="001F3473"/>
    <w:rsid w:val="001F3CAB"/>
    <w:rsid w:val="001F3CD2"/>
    <w:rsid w:val="001F3D33"/>
    <w:rsid w:val="001F4001"/>
    <w:rsid w:val="001F4539"/>
    <w:rsid w:val="001F45C9"/>
    <w:rsid w:val="001F4773"/>
    <w:rsid w:val="001F484C"/>
    <w:rsid w:val="001F4BBE"/>
    <w:rsid w:val="001F4CBB"/>
    <w:rsid w:val="001F5480"/>
    <w:rsid w:val="001F5597"/>
    <w:rsid w:val="001F579C"/>
    <w:rsid w:val="001F57A5"/>
    <w:rsid w:val="001F5A72"/>
    <w:rsid w:val="001F5C2D"/>
    <w:rsid w:val="001F5FC4"/>
    <w:rsid w:val="001F6581"/>
    <w:rsid w:val="001F6631"/>
    <w:rsid w:val="001F68A6"/>
    <w:rsid w:val="001F6B15"/>
    <w:rsid w:val="001F6D62"/>
    <w:rsid w:val="001F7784"/>
    <w:rsid w:val="001F7C3F"/>
    <w:rsid w:val="0020035D"/>
    <w:rsid w:val="00200666"/>
    <w:rsid w:val="002015B9"/>
    <w:rsid w:val="002027BD"/>
    <w:rsid w:val="0020319A"/>
    <w:rsid w:val="00203BD5"/>
    <w:rsid w:val="00203EBB"/>
    <w:rsid w:val="002049F8"/>
    <w:rsid w:val="00204A66"/>
    <w:rsid w:val="00204DD4"/>
    <w:rsid w:val="0020514B"/>
    <w:rsid w:val="00205425"/>
    <w:rsid w:val="002055BF"/>
    <w:rsid w:val="0020568E"/>
    <w:rsid w:val="002056EE"/>
    <w:rsid w:val="00205983"/>
    <w:rsid w:val="0020601B"/>
    <w:rsid w:val="00206191"/>
    <w:rsid w:val="0020630C"/>
    <w:rsid w:val="0020636C"/>
    <w:rsid w:val="00206390"/>
    <w:rsid w:val="0020686F"/>
    <w:rsid w:val="002068DE"/>
    <w:rsid w:val="00206953"/>
    <w:rsid w:val="002069EA"/>
    <w:rsid w:val="00206CA3"/>
    <w:rsid w:val="00206E70"/>
    <w:rsid w:val="00207119"/>
    <w:rsid w:val="0020748D"/>
    <w:rsid w:val="002074A0"/>
    <w:rsid w:val="00207600"/>
    <w:rsid w:val="00207626"/>
    <w:rsid w:val="00207B0A"/>
    <w:rsid w:val="00207D8B"/>
    <w:rsid w:val="002102A6"/>
    <w:rsid w:val="0021088F"/>
    <w:rsid w:val="0021090B"/>
    <w:rsid w:val="00210DBF"/>
    <w:rsid w:val="00211063"/>
    <w:rsid w:val="0021150C"/>
    <w:rsid w:val="002116C5"/>
    <w:rsid w:val="0021194C"/>
    <w:rsid w:val="00211C91"/>
    <w:rsid w:val="00211D27"/>
    <w:rsid w:val="002122C8"/>
    <w:rsid w:val="00212537"/>
    <w:rsid w:val="00212572"/>
    <w:rsid w:val="00212901"/>
    <w:rsid w:val="002132C5"/>
    <w:rsid w:val="00213325"/>
    <w:rsid w:val="002139FE"/>
    <w:rsid w:val="00213C52"/>
    <w:rsid w:val="00214468"/>
    <w:rsid w:val="002149D1"/>
    <w:rsid w:val="00214A42"/>
    <w:rsid w:val="00214DD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D7E"/>
    <w:rsid w:val="00216FBA"/>
    <w:rsid w:val="00217298"/>
    <w:rsid w:val="0022067A"/>
    <w:rsid w:val="002212C0"/>
    <w:rsid w:val="0022198A"/>
    <w:rsid w:val="00221D4C"/>
    <w:rsid w:val="00221E38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71B"/>
    <w:rsid w:val="00223783"/>
    <w:rsid w:val="00223E5C"/>
    <w:rsid w:val="00224384"/>
    <w:rsid w:val="002245CD"/>
    <w:rsid w:val="002248ED"/>
    <w:rsid w:val="00224B97"/>
    <w:rsid w:val="00225286"/>
    <w:rsid w:val="002259E0"/>
    <w:rsid w:val="00225C4A"/>
    <w:rsid w:val="00226D2B"/>
    <w:rsid w:val="002279F6"/>
    <w:rsid w:val="00227C65"/>
    <w:rsid w:val="00227E1D"/>
    <w:rsid w:val="00230CCC"/>
    <w:rsid w:val="00231365"/>
    <w:rsid w:val="002313CE"/>
    <w:rsid w:val="00231D0D"/>
    <w:rsid w:val="002326E6"/>
    <w:rsid w:val="00232969"/>
    <w:rsid w:val="00232E05"/>
    <w:rsid w:val="00233050"/>
    <w:rsid w:val="0023336F"/>
    <w:rsid w:val="002336D0"/>
    <w:rsid w:val="0023426A"/>
    <w:rsid w:val="00234672"/>
    <w:rsid w:val="00234F1B"/>
    <w:rsid w:val="00235315"/>
    <w:rsid w:val="00235454"/>
    <w:rsid w:val="002357BF"/>
    <w:rsid w:val="00235F64"/>
    <w:rsid w:val="00236295"/>
    <w:rsid w:val="00236866"/>
    <w:rsid w:val="002368A5"/>
    <w:rsid w:val="00236BD2"/>
    <w:rsid w:val="00236D16"/>
    <w:rsid w:val="00236E83"/>
    <w:rsid w:val="00237145"/>
    <w:rsid w:val="00237875"/>
    <w:rsid w:val="00237C4F"/>
    <w:rsid w:val="00237EB3"/>
    <w:rsid w:val="00240461"/>
    <w:rsid w:val="00240FAC"/>
    <w:rsid w:val="00241284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3FFF"/>
    <w:rsid w:val="0024441D"/>
    <w:rsid w:val="00245114"/>
    <w:rsid w:val="002451A5"/>
    <w:rsid w:val="00245237"/>
    <w:rsid w:val="00245497"/>
    <w:rsid w:val="002456BA"/>
    <w:rsid w:val="00246640"/>
    <w:rsid w:val="00246ADD"/>
    <w:rsid w:val="0024724E"/>
    <w:rsid w:val="0024732C"/>
    <w:rsid w:val="0024767A"/>
    <w:rsid w:val="002476D9"/>
    <w:rsid w:val="00247761"/>
    <w:rsid w:val="00250573"/>
    <w:rsid w:val="002511DF"/>
    <w:rsid w:val="00251E47"/>
    <w:rsid w:val="00251E7E"/>
    <w:rsid w:val="0025259C"/>
    <w:rsid w:val="0025268A"/>
    <w:rsid w:val="00252AFF"/>
    <w:rsid w:val="00253083"/>
    <w:rsid w:val="00253BB4"/>
    <w:rsid w:val="00253BD2"/>
    <w:rsid w:val="00253C11"/>
    <w:rsid w:val="00253C5A"/>
    <w:rsid w:val="0025404F"/>
    <w:rsid w:val="002541C2"/>
    <w:rsid w:val="0025423C"/>
    <w:rsid w:val="00254250"/>
    <w:rsid w:val="002549D0"/>
    <w:rsid w:val="00254C55"/>
    <w:rsid w:val="00254C95"/>
    <w:rsid w:val="00254D38"/>
    <w:rsid w:val="0025565B"/>
    <w:rsid w:val="00255CD3"/>
    <w:rsid w:val="002560F8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6016E"/>
    <w:rsid w:val="002604AD"/>
    <w:rsid w:val="0026058C"/>
    <w:rsid w:val="002605A9"/>
    <w:rsid w:val="00260BF0"/>
    <w:rsid w:val="00261809"/>
    <w:rsid w:val="002618AA"/>
    <w:rsid w:val="0026191A"/>
    <w:rsid w:val="00261F66"/>
    <w:rsid w:val="002621FC"/>
    <w:rsid w:val="00262383"/>
    <w:rsid w:val="00262488"/>
    <w:rsid w:val="00262DD7"/>
    <w:rsid w:val="002631D8"/>
    <w:rsid w:val="00263283"/>
    <w:rsid w:val="00263E59"/>
    <w:rsid w:val="00263F46"/>
    <w:rsid w:val="00264549"/>
    <w:rsid w:val="0026464E"/>
    <w:rsid w:val="00264DCF"/>
    <w:rsid w:val="002650E6"/>
    <w:rsid w:val="00265301"/>
    <w:rsid w:val="00265422"/>
    <w:rsid w:val="002660DD"/>
    <w:rsid w:val="0026637E"/>
    <w:rsid w:val="002667F5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8E"/>
    <w:rsid w:val="00270FC5"/>
    <w:rsid w:val="002710BE"/>
    <w:rsid w:val="002713B1"/>
    <w:rsid w:val="0027148A"/>
    <w:rsid w:val="00271CFE"/>
    <w:rsid w:val="00271E5A"/>
    <w:rsid w:val="00271FCB"/>
    <w:rsid w:val="00272D9A"/>
    <w:rsid w:val="00272FEF"/>
    <w:rsid w:val="0027389F"/>
    <w:rsid w:val="002738FC"/>
    <w:rsid w:val="00273BED"/>
    <w:rsid w:val="00273C1E"/>
    <w:rsid w:val="00273CE8"/>
    <w:rsid w:val="00274128"/>
    <w:rsid w:val="00274213"/>
    <w:rsid w:val="0027422B"/>
    <w:rsid w:val="00274238"/>
    <w:rsid w:val="002753C3"/>
    <w:rsid w:val="002757EE"/>
    <w:rsid w:val="002759DC"/>
    <w:rsid w:val="00275CA8"/>
    <w:rsid w:val="00275CEB"/>
    <w:rsid w:val="00276BE4"/>
    <w:rsid w:val="0027722A"/>
    <w:rsid w:val="0027741D"/>
    <w:rsid w:val="00277D84"/>
    <w:rsid w:val="00277EA0"/>
    <w:rsid w:val="00277EB8"/>
    <w:rsid w:val="002805E6"/>
    <w:rsid w:val="00280606"/>
    <w:rsid w:val="002809CD"/>
    <w:rsid w:val="00280DC4"/>
    <w:rsid w:val="00281B2D"/>
    <w:rsid w:val="0028248B"/>
    <w:rsid w:val="0028255A"/>
    <w:rsid w:val="0028299B"/>
    <w:rsid w:val="00282F4E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4E6E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0EF"/>
    <w:rsid w:val="00290113"/>
    <w:rsid w:val="002901E5"/>
    <w:rsid w:val="00290340"/>
    <w:rsid w:val="002903A5"/>
    <w:rsid w:val="00290564"/>
    <w:rsid w:val="00290B53"/>
    <w:rsid w:val="00290FE2"/>
    <w:rsid w:val="00291325"/>
    <w:rsid w:val="0029150F"/>
    <w:rsid w:val="0029164C"/>
    <w:rsid w:val="00291A03"/>
    <w:rsid w:val="00291AC4"/>
    <w:rsid w:val="00291E60"/>
    <w:rsid w:val="0029202D"/>
    <w:rsid w:val="002922E6"/>
    <w:rsid w:val="00292824"/>
    <w:rsid w:val="00292B5A"/>
    <w:rsid w:val="00292DB0"/>
    <w:rsid w:val="00293214"/>
    <w:rsid w:val="002936ED"/>
    <w:rsid w:val="002938FF"/>
    <w:rsid w:val="00293B08"/>
    <w:rsid w:val="00293DA2"/>
    <w:rsid w:val="00293F81"/>
    <w:rsid w:val="002941BD"/>
    <w:rsid w:val="0029454B"/>
    <w:rsid w:val="002945E1"/>
    <w:rsid w:val="0029465E"/>
    <w:rsid w:val="00294B4C"/>
    <w:rsid w:val="00294BA4"/>
    <w:rsid w:val="00294E38"/>
    <w:rsid w:val="00294F34"/>
    <w:rsid w:val="00294FF1"/>
    <w:rsid w:val="0029515C"/>
    <w:rsid w:val="00295212"/>
    <w:rsid w:val="002952F9"/>
    <w:rsid w:val="0029545E"/>
    <w:rsid w:val="0029555C"/>
    <w:rsid w:val="00295662"/>
    <w:rsid w:val="0029582F"/>
    <w:rsid w:val="00295B31"/>
    <w:rsid w:val="00295FFD"/>
    <w:rsid w:val="0029615A"/>
    <w:rsid w:val="0029636D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C5"/>
    <w:rsid w:val="002A216E"/>
    <w:rsid w:val="002A220C"/>
    <w:rsid w:val="002A24C1"/>
    <w:rsid w:val="002A2615"/>
    <w:rsid w:val="002A2AE0"/>
    <w:rsid w:val="002A2C90"/>
    <w:rsid w:val="002A2FA1"/>
    <w:rsid w:val="002A4201"/>
    <w:rsid w:val="002A4694"/>
    <w:rsid w:val="002A46B2"/>
    <w:rsid w:val="002A485D"/>
    <w:rsid w:val="002A4C2D"/>
    <w:rsid w:val="002A5564"/>
    <w:rsid w:val="002A573F"/>
    <w:rsid w:val="002A5930"/>
    <w:rsid w:val="002A5BF8"/>
    <w:rsid w:val="002A658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380"/>
    <w:rsid w:val="002B141C"/>
    <w:rsid w:val="002B1482"/>
    <w:rsid w:val="002B15A5"/>
    <w:rsid w:val="002B185E"/>
    <w:rsid w:val="002B1D5E"/>
    <w:rsid w:val="002B1DB1"/>
    <w:rsid w:val="002B1EB2"/>
    <w:rsid w:val="002B1EB5"/>
    <w:rsid w:val="002B26DF"/>
    <w:rsid w:val="002B2A5D"/>
    <w:rsid w:val="002B2B63"/>
    <w:rsid w:val="002B3020"/>
    <w:rsid w:val="002B3022"/>
    <w:rsid w:val="002B30B6"/>
    <w:rsid w:val="002B332C"/>
    <w:rsid w:val="002B36F5"/>
    <w:rsid w:val="002B3777"/>
    <w:rsid w:val="002B4006"/>
    <w:rsid w:val="002B4130"/>
    <w:rsid w:val="002B4570"/>
    <w:rsid w:val="002B4B9F"/>
    <w:rsid w:val="002B517F"/>
    <w:rsid w:val="002B52EF"/>
    <w:rsid w:val="002B53CD"/>
    <w:rsid w:val="002B5767"/>
    <w:rsid w:val="002B577E"/>
    <w:rsid w:val="002B5867"/>
    <w:rsid w:val="002B5C51"/>
    <w:rsid w:val="002B6407"/>
    <w:rsid w:val="002B64F2"/>
    <w:rsid w:val="002B72A0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0BD5"/>
    <w:rsid w:val="002C107B"/>
    <w:rsid w:val="002C10EF"/>
    <w:rsid w:val="002C123B"/>
    <w:rsid w:val="002C16C3"/>
    <w:rsid w:val="002C1CB1"/>
    <w:rsid w:val="002C20A4"/>
    <w:rsid w:val="002C2136"/>
    <w:rsid w:val="002C243B"/>
    <w:rsid w:val="002C368D"/>
    <w:rsid w:val="002C38B1"/>
    <w:rsid w:val="002C412E"/>
    <w:rsid w:val="002C43A9"/>
    <w:rsid w:val="002C49CF"/>
    <w:rsid w:val="002C553B"/>
    <w:rsid w:val="002C5880"/>
    <w:rsid w:val="002C692E"/>
    <w:rsid w:val="002C69C2"/>
    <w:rsid w:val="002C69DC"/>
    <w:rsid w:val="002C6B0A"/>
    <w:rsid w:val="002C700D"/>
    <w:rsid w:val="002C71E7"/>
    <w:rsid w:val="002C7354"/>
    <w:rsid w:val="002C7355"/>
    <w:rsid w:val="002C767F"/>
    <w:rsid w:val="002C7D01"/>
    <w:rsid w:val="002C7F22"/>
    <w:rsid w:val="002C7F9B"/>
    <w:rsid w:val="002D042F"/>
    <w:rsid w:val="002D05BF"/>
    <w:rsid w:val="002D0D69"/>
    <w:rsid w:val="002D10A3"/>
    <w:rsid w:val="002D162A"/>
    <w:rsid w:val="002D1927"/>
    <w:rsid w:val="002D221F"/>
    <w:rsid w:val="002D299A"/>
    <w:rsid w:val="002D2B13"/>
    <w:rsid w:val="002D2D89"/>
    <w:rsid w:val="002D2F68"/>
    <w:rsid w:val="002D36F0"/>
    <w:rsid w:val="002D3C58"/>
    <w:rsid w:val="002D3F82"/>
    <w:rsid w:val="002D41AC"/>
    <w:rsid w:val="002D51BC"/>
    <w:rsid w:val="002D545A"/>
    <w:rsid w:val="002D58C0"/>
    <w:rsid w:val="002D5BF7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19FB"/>
    <w:rsid w:val="002E1D5B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66D"/>
    <w:rsid w:val="002E7978"/>
    <w:rsid w:val="002F0250"/>
    <w:rsid w:val="002F0613"/>
    <w:rsid w:val="002F12B5"/>
    <w:rsid w:val="002F15B2"/>
    <w:rsid w:val="002F184E"/>
    <w:rsid w:val="002F1922"/>
    <w:rsid w:val="002F1B2C"/>
    <w:rsid w:val="002F2292"/>
    <w:rsid w:val="002F238C"/>
    <w:rsid w:val="002F2718"/>
    <w:rsid w:val="002F2C89"/>
    <w:rsid w:val="002F35A8"/>
    <w:rsid w:val="002F3B6D"/>
    <w:rsid w:val="002F4BB7"/>
    <w:rsid w:val="002F4CC7"/>
    <w:rsid w:val="002F4ECF"/>
    <w:rsid w:val="002F5301"/>
    <w:rsid w:val="002F5613"/>
    <w:rsid w:val="002F5E82"/>
    <w:rsid w:val="002F6102"/>
    <w:rsid w:val="002F616F"/>
    <w:rsid w:val="002F622B"/>
    <w:rsid w:val="002F6D8F"/>
    <w:rsid w:val="002F704C"/>
    <w:rsid w:val="002F7392"/>
    <w:rsid w:val="002F73FC"/>
    <w:rsid w:val="002F746B"/>
    <w:rsid w:val="002F7BEA"/>
    <w:rsid w:val="0030000B"/>
    <w:rsid w:val="003002B8"/>
    <w:rsid w:val="003005EE"/>
    <w:rsid w:val="00300698"/>
    <w:rsid w:val="00300A18"/>
    <w:rsid w:val="00300A6A"/>
    <w:rsid w:val="00300F41"/>
    <w:rsid w:val="003012C1"/>
    <w:rsid w:val="00301781"/>
    <w:rsid w:val="00301979"/>
    <w:rsid w:val="00301D0A"/>
    <w:rsid w:val="003025B4"/>
    <w:rsid w:val="00302D90"/>
    <w:rsid w:val="00303161"/>
    <w:rsid w:val="003032CB"/>
    <w:rsid w:val="003037A7"/>
    <w:rsid w:val="00303E99"/>
    <w:rsid w:val="00303F96"/>
    <w:rsid w:val="0030417A"/>
    <w:rsid w:val="00304290"/>
    <w:rsid w:val="00304A8E"/>
    <w:rsid w:val="00304CF0"/>
    <w:rsid w:val="00305369"/>
    <w:rsid w:val="003053E3"/>
    <w:rsid w:val="00305635"/>
    <w:rsid w:val="00305BF9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955"/>
    <w:rsid w:val="00313AB3"/>
    <w:rsid w:val="00313DEB"/>
    <w:rsid w:val="00313EA7"/>
    <w:rsid w:val="00313FE7"/>
    <w:rsid w:val="003146E1"/>
    <w:rsid w:val="003146E4"/>
    <w:rsid w:val="003146F9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28"/>
    <w:rsid w:val="00317B67"/>
    <w:rsid w:val="00320211"/>
    <w:rsid w:val="0032065B"/>
    <w:rsid w:val="00320B71"/>
    <w:rsid w:val="00320B8B"/>
    <w:rsid w:val="00320F68"/>
    <w:rsid w:val="00321858"/>
    <w:rsid w:val="00321FE0"/>
    <w:rsid w:val="00322069"/>
    <w:rsid w:val="003223F2"/>
    <w:rsid w:val="0032257B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0D0D"/>
    <w:rsid w:val="0033159E"/>
    <w:rsid w:val="00331960"/>
    <w:rsid w:val="00331993"/>
    <w:rsid w:val="00331B28"/>
    <w:rsid w:val="00331DAA"/>
    <w:rsid w:val="00331FFA"/>
    <w:rsid w:val="0033208D"/>
    <w:rsid w:val="003321D1"/>
    <w:rsid w:val="0033242F"/>
    <w:rsid w:val="00332475"/>
    <w:rsid w:val="0033277F"/>
    <w:rsid w:val="003329A8"/>
    <w:rsid w:val="00332A10"/>
    <w:rsid w:val="00332DC0"/>
    <w:rsid w:val="00332E98"/>
    <w:rsid w:val="003335D5"/>
    <w:rsid w:val="003339FB"/>
    <w:rsid w:val="003343E1"/>
    <w:rsid w:val="00334531"/>
    <w:rsid w:val="00334902"/>
    <w:rsid w:val="00334987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8C5"/>
    <w:rsid w:val="00340F95"/>
    <w:rsid w:val="0034120F"/>
    <w:rsid w:val="003415F5"/>
    <w:rsid w:val="00341CF2"/>
    <w:rsid w:val="00341D08"/>
    <w:rsid w:val="00341F4F"/>
    <w:rsid w:val="00341F6E"/>
    <w:rsid w:val="0034242B"/>
    <w:rsid w:val="003427F0"/>
    <w:rsid w:val="003429E8"/>
    <w:rsid w:val="00342F74"/>
    <w:rsid w:val="003436D9"/>
    <w:rsid w:val="0034395D"/>
    <w:rsid w:val="00343F43"/>
    <w:rsid w:val="00344268"/>
    <w:rsid w:val="003443F8"/>
    <w:rsid w:val="003445FD"/>
    <w:rsid w:val="00344DFD"/>
    <w:rsid w:val="0034502B"/>
    <w:rsid w:val="00345245"/>
    <w:rsid w:val="00345277"/>
    <w:rsid w:val="003455B6"/>
    <w:rsid w:val="0034567D"/>
    <w:rsid w:val="00345931"/>
    <w:rsid w:val="0034599F"/>
    <w:rsid w:val="0034611A"/>
    <w:rsid w:val="00346A6B"/>
    <w:rsid w:val="003473AF"/>
    <w:rsid w:val="00347534"/>
    <w:rsid w:val="003478D7"/>
    <w:rsid w:val="003501AA"/>
    <w:rsid w:val="003509B3"/>
    <w:rsid w:val="00350A08"/>
    <w:rsid w:val="00350F3C"/>
    <w:rsid w:val="00351803"/>
    <w:rsid w:val="00351B3A"/>
    <w:rsid w:val="00351CF7"/>
    <w:rsid w:val="00352785"/>
    <w:rsid w:val="00353126"/>
    <w:rsid w:val="00353421"/>
    <w:rsid w:val="00353452"/>
    <w:rsid w:val="003534A8"/>
    <w:rsid w:val="00353C50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075"/>
    <w:rsid w:val="003562AE"/>
    <w:rsid w:val="003565DE"/>
    <w:rsid w:val="00356609"/>
    <w:rsid w:val="003568A5"/>
    <w:rsid w:val="00356BCC"/>
    <w:rsid w:val="00356D2E"/>
    <w:rsid w:val="00356DED"/>
    <w:rsid w:val="003572DC"/>
    <w:rsid w:val="003575B3"/>
    <w:rsid w:val="00357644"/>
    <w:rsid w:val="0036020A"/>
    <w:rsid w:val="00360222"/>
    <w:rsid w:val="003608E2"/>
    <w:rsid w:val="00360AF7"/>
    <w:rsid w:val="00360ED6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23"/>
    <w:rsid w:val="003627D4"/>
    <w:rsid w:val="0036280D"/>
    <w:rsid w:val="00362E38"/>
    <w:rsid w:val="00362EBF"/>
    <w:rsid w:val="00362F98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64"/>
    <w:rsid w:val="00364FAE"/>
    <w:rsid w:val="003655E4"/>
    <w:rsid w:val="003656A5"/>
    <w:rsid w:val="0036577E"/>
    <w:rsid w:val="00365B69"/>
    <w:rsid w:val="00365D14"/>
    <w:rsid w:val="00365EE1"/>
    <w:rsid w:val="00365EFB"/>
    <w:rsid w:val="00365FB9"/>
    <w:rsid w:val="00366344"/>
    <w:rsid w:val="00366EAC"/>
    <w:rsid w:val="00367048"/>
    <w:rsid w:val="003671AE"/>
    <w:rsid w:val="00367666"/>
    <w:rsid w:val="003700BB"/>
    <w:rsid w:val="00370EBD"/>
    <w:rsid w:val="0037135B"/>
    <w:rsid w:val="003714CD"/>
    <w:rsid w:val="003716AE"/>
    <w:rsid w:val="00371957"/>
    <w:rsid w:val="003719AA"/>
    <w:rsid w:val="00371F58"/>
    <w:rsid w:val="00371FA2"/>
    <w:rsid w:val="00372A15"/>
    <w:rsid w:val="00372A48"/>
    <w:rsid w:val="00372AFA"/>
    <w:rsid w:val="00373217"/>
    <w:rsid w:val="00373450"/>
    <w:rsid w:val="0037373F"/>
    <w:rsid w:val="00373E45"/>
    <w:rsid w:val="00373EB3"/>
    <w:rsid w:val="00373F81"/>
    <w:rsid w:val="003742BC"/>
    <w:rsid w:val="00374579"/>
    <w:rsid w:val="003747DF"/>
    <w:rsid w:val="003747F0"/>
    <w:rsid w:val="00374AE8"/>
    <w:rsid w:val="00374C82"/>
    <w:rsid w:val="0037530E"/>
    <w:rsid w:val="00375425"/>
    <w:rsid w:val="0037570A"/>
    <w:rsid w:val="00376224"/>
    <w:rsid w:val="003764DD"/>
    <w:rsid w:val="003765C7"/>
    <w:rsid w:val="00377234"/>
    <w:rsid w:val="00377351"/>
    <w:rsid w:val="003773E5"/>
    <w:rsid w:val="003778DF"/>
    <w:rsid w:val="00377999"/>
    <w:rsid w:val="0038025B"/>
    <w:rsid w:val="00380417"/>
    <w:rsid w:val="003807DF"/>
    <w:rsid w:val="0038091D"/>
    <w:rsid w:val="00380A45"/>
    <w:rsid w:val="00380AF7"/>
    <w:rsid w:val="00380BE4"/>
    <w:rsid w:val="00380D99"/>
    <w:rsid w:val="00380F27"/>
    <w:rsid w:val="0038187C"/>
    <w:rsid w:val="003818E8"/>
    <w:rsid w:val="00382017"/>
    <w:rsid w:val="003821D9"/>
    <w:rsid w:val="00382230"/>
    <w:rsid w:val="003823B6"/>
    <w:rsid w:val="00382EAF"/>
    <w:rsid w:val="00383469"/>
    <w:rsid w:val="0038381F"/>
    <w:rsid w:val="003839DA"/>
    <w:rsid w:val="00383BED"/>
    <w:rsid w:val="003844FC"/>
    <w:rsid w:val="00384533"/>
    <w:rsid w:val="00384ED6"/>
    <w:rsid w:val="003850CC"/>
    <w:rsid w:val="003850DB"/>
    <w:rsid w:val="00385104"/>
    <w:rsid w:val="00385150"/>
    <w:rsid w:val="00385812"/>
    <w:rsid w:val="00385CB4"/>
    <w:rsid w:val="003861C4"/>
    <w:rsid w:val="003861CC"/>
    <w:rsid w:val="00386448"/>
    <w:rsid w:val="00386466"/>
    <w:rsid w:val="003864ED"/>
    <w:rsid w:val="00386F2F"/>
    <w:rsid w:val="003874B7"/>
    <w:rsid w:val="0038756C"/>
    <w:rsid w:val="0038767C"/>
    <w:rsid w:val="00387984"/>
    <w:rsid w:val="00387D94"/>
    <w:rsid w:val="00387F62"/>
    <w:rsid w:val="003901BE"/>
    <w:rsid w:val="003903F4"/>
    <w:rsid w:val="00390427"/>
    <w:rsid w:val="00390C8E"/>
    <w:rsid w:val="003919B5"/>
    <w:rsid w:val="00391A4C"/>
    <w:rsid w:val="00391CF6"/>
    <w:rsid w:val="00391D97"/>
    <w:rsid w:val="0039201A"/>
    <w:rsid w:val="00392437"/>
    <w:rsid w:val="003927D2"/>
    <w:rsid w:val="00392843"/>
    <w:rsid w:val="00392854"/>
    <w:rsid w:val="00392C51"/>
    <w:rsid w:val="00392D22"/>
    <w:rsid w:val="00392D43"/>
    <w:rsid w:val="0039338A"/>
    <w:rsid w:val="00393954"/>
    <w:rsid w:val="00393E62"/>
    <w:rsid w:val="00394187"/>
    <w:rsid w:val="003943AD"/>
    <w:rsid w:val="003947E5"/>
    <w:rsid w:val="00394DCB"/>
    <w:rsid w:val="00394E55"/>
    <w:rsid w:val="00394EEC"/>
    <w:rsid w:val="0039525C"/>
    <w:rsid w:val="003958FF"/>
    <w:rsid w:val="00395C89"/>
    <w:rsid w:val="00395D4B"/>
    <w:rsid w:val="003966A5"/>
    <w:rsid w:val="00396A20"/>
    <w:rsid w:val="00396BE1"/>
    <w:rsid w:val="00396E40"/>
    <w:rsid w:val="00396F86"/>
    <w:rsid w:val="00397077"/>
    <w:rsid w:val="00397233"/>
    <w:rsid w:val="00397238"/>
    <w:rsid w:val="003972AB"/>
    <w:rsid w:val="003A021E"/>
    <w:rsid w:val="003A0384"/>
    <w:rsid w:val="003A103E"/>
    <w:rsid w:val="003A1312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A50"/>
    <w:rsid w:val="003A3A93"/>
    <w:rsid w:val="003A435B"/>
    <w:rsid w:val="003A4620"/>
    <w:rsid w:val="003A49C1"/>
    <w:rsid w:val="003A4AAF"/>
    <w:rsid w:val="003A4B80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A7ECA"/>
    <w:rsid w:val="003B010F"/>
    <w:rsid w:val="003B017C"/>
    <w:rsid w:val="003B0581"/>
    <w:rsid w:val="003B0AB0"/>
    <w:rsid w:val="003B0FD4"/>
    <w:rsid w:val="003B11FB"/>
    <w:rsid w:val="003B176F"/>
    <w:rsid w:val="003B1847"/>
    <w:rsid w:val="003B18B2"/>
    <w:rsid w:val="003B1EDD"/>
    <w:rsid w:val="003B213D"/>
    <w:rsid w:val="003B2727"/>
    <w:rsid w:val="003B284E"/>
    <w:rsid w:val="003B2A0E"/>
    <w:rsid w:val="003B2A3A"/>
    <w:rsid w:val="003B2B83"/>
    <w:rsid w:val="003B2F08"/>
    <w:rsid w:val="003B337F"/>
    <w:rsid w:val="003B3899"/>
    <w:rsid w:val="003B3B49"/>
    <w:rsid w:val="003B4056"/>
    <w:rsid w:val="003B40AF"/>
    <w:rsid w:val="003B4631"/>
    <w:rsid w:val="003B4B1C"/>
    <w:rsid w:val="003B5212"/>
    <w:rsid w:val="003B5681"/>
    <w:rsid w:val="003B59E6"/>
    <w:rsid w:val="003B60D6"/>
    <w:rsid w:val="003B6874"/>
    <w:rsid w:val="003B6924"/>
    <w:rsid w:val="003B6FA2"/>
    <w:rsid w:val="003B7316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79C"/>
    <w:rsid w:val="003C2B6C"/>
    <w:rsid w:val="003C2E23"/>
    <w:rsid w:val="003C3175"/>
    <w:rsid w:val="003C32AC"/>
    <w:rsid w:val="003C3615"/>
    <w:rsid w:val="003C3857"/>
    <w:rsid w:val="003C3B68"/>
    <w:rsid w:val="003C3FA5"/>
    <w:rsid w:val="003C4043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C7A7C"/>
    <w:rsid w:val="003D0417"/>
    <w:rsid w:val="003D0AED"/>
    <w:rsid w:val="003D0BEA"/>
    <w:rsid w:val="003D0CCB"/>
    <w:rsid w:val="003D0F83"/>
    <w:rsid w:val="003D0FB0"/>
    <w:rsid w:val="003D10C2"/>
    <w:rsid w:val="003D11CD"/>
    <w:rsid w:val="003D137F"/>
    <w:rsid w:val="003D15D5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3FCB"/>
    <w:rsid w:val="003D45DF"/>
    <w:rsid w:val="003D49CF"/>
    <w:rsid w:val="003D4E48"/>
    <w:rsid w:val="003D502C"/>
    <w:rsid w:val="003D516A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472"/>
    <w:rsid w:val="003D78A6"/>
    <w:rsid w:val="003D78CC"/>
    <w:rsid w:val="003E0043"/>
    <w:rsid w:val="003E01E3"/>
    <w:rsid w:val="003E02EF"/>
    <w:rsid w:val="003E0374"/>
    <w:rsid w:val="003E052B"/>
    <w:rsid w:val="003E05CE"/>
    <w:rsid w:val="003E0616"/>
    <w:rsid w:val="003E075F"/>
    <w:rsid w:val="003E09D5"/>
    <w:rsid w:val="003E11D8"/>
    <w:rsid w:val="003E1342"/>
    <w:rsid w:val="003E1B92"/>
    <w:rsid w:val="003E2395"/>
    <w:rsid w:val="003E23E3"/>
    <w:rsid w:val="003E25D5"/>
    <w:rsid w:val="003E2EB1"/>
    <w:rsid w:val="003E3690"/>
    <w:rsid w:val="003E3795"/>
    <w:rsid w:val="003E384E"/>
    <w:rsid w:val="003E3AC9"/>
    <w:rsid w:val="003E43AB"/>
    <w:rsid w:val="003E47C4"/>
    <w:rsid w:val="003E4D42"/>
    <w:rsid w:val="003E50D9"/>
    <w:rsid w:val="003E5234"/>
    <w:rsid w:val="003E5277"/>
    <w:rsid w:val="003E53DF"/>
    <w:rsid w:val="003E55FE"/>
    <w:rsid w:val="003E5612"/>
    <w:rsid w:val="003E585D"/>
    <w:rsid w:val="003E5AB9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F34"/>
    <w:rsid w:val="003F0F94"/>
    <w:rsid w:val="003F12E1"/>
    <w:rsid w:val="003F1340"/>
    <w:rsid w:val="003F146A"/>
    <w:rsid w:val="003F1733"/>
    <w:rsid w:val="003F182B"/>
    <w:rsid w:val="003F1CE8"/>
    <w:rsid w:val="003F1E34"/>
    <w:rsid w:val="003F1EE0"/>
    <w:rsid w:val="003F23FE"/>
    <w:rsid w:val="003F244E"/>
    <w:rsid w:val="003F2A10"/>
    <w:rsid w:val="003F2BBA"/>
    <w:rsid w:val="003F2D10"/>
    <w:rsid w:val="003F360D"/>
    <w:rsid w:val="003F3784"/>
    <w:rsid w:val="003F37BE"/>
    <w:rsid w:val="003F3917"/>
    <w:rsid w:val="003F4093"/>
    <w:rsid w:val="003F478F"/>
    <w:rsid w:val="003F5275"/>
    <w:rsid w:val="003F5823"/>
    <w:rsid w:val="003F6017"/>
    <w:rsid w:val="003F60D1"/>
    <w:rsid w:val="003F64B1"/>
    <w:rsid w:val="003F757B"/>
    <w:rsid w:val="003F77F9"/>
    <w:rsid w:val="003F7AF0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2F1B"/>
    <w:rsid w:val="004031C3"/>
    <w:rsid w:val="0040328D"/>
    <w:rsid w:val="00403A39"/>
    <w:rsid w:val="00403A43"/>
    <w:rsid w:val="00403A53"/>
    <w:rsid w:val="00403A93"/>
    <w:rsid w:val="00403E33"/>
    <w:rsid w:val="00403E6E"/>
    <w:rsid w:val="004040FC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003"/>
    <w:rsid w:val="0041008E"/>
    <w:rsid w:val="00410338"/>
    <w:rsid w:val="004107F6"/>
    <w:rsid w:val="00410AEA"/>
    <w:rsid w:val="0041131D"/>
    <w:rsid w:val="00411B7C"/>
    <w:rsid w:val="00411DDD"/>
    <w:rsid w:val="00411FEE"/>
    <w:rsid w:val="00412391"/>
    <w:rsid w:val="004124CB"/>
    <w:rsid w:val="004126AE"/>
    <w:rsid w:val="00412AFE"/>
    <w:rsid w:val="004130CA"/>
    <w:rsid w:val="00413796"/>
    <w:rsid w:val="004142B6"/>
    <w:rsid w:val="00414514"/>
    <w:rsid w:val="00414891"/>
    <w:rsid w:val="00414899"/>
    <w:rsid w:val="00414CFC"/>
    <w:rsid w:val="00414E78"/>
    <w:rsid w:val="00414EB5"/>
    <w:rsid w:val="00415316"/>
    <w:rsid w:val="004158B3"/>
    <w:rsid w:val="004159C8"/>
    <w:rsid w:val="00415B1B"/>
    <w:rsid w:val="00415B89"/>
    <w:rsid w:val="00415FAE"/>
    <w:rsid w:val="0041613A"/>
    <w:rsid w:val="004163F0"/>
    <w:rsid w:val="00416663"/>
    <w:rsid w:val="0041675F"/>
    <w:rsid w:val="00417626"/>
    <w:rsid w:val="00417966"/>
    <w:rsid w:val="00417984"/>
    <w:rsid w:val="00417FE8"/>
    <w:rsid w:val="00420F34"/>
    <w:rsid w:val="00420FFC"/>
    <w:rsid w:val="00421EA5"/>
    <w:rsid w:val="00422DF3"/>
    <w:rsid w:val="00423057"/>
    <w:rsid w:val="00423EDA"/>
    <w:rsid w:val="00423EF5"/>
    <w:rsid w:val="00424023"/>
    <w:rsid w:val="004243BF"/>
    <w:rsid w:val="00425CDD"/>
    <w:rsid w:val="00425E6B"/>
    <w:rsid w:val="00426D11"/>
    <w:rsid w:val="00427511"/>
    <w:rsid w:val="00427651"/>
    <w:rsid w:val="00427A09"/>
    <w:rsid w:val="0043021C"/>
    <w:rsid w:val="00430469"/>
    <w:rsid w:val="00430BF3"/>
    <w:rsid w:val="004315A5"/>
    <w:rsid w:val="00431752"/>
    <w:rsid w:val="00431BE0"/>
    <w:rsid w:val="0043216A"/>
    <w:rsid w:val="00432194"/>
    <w:rsid w:val="0043244A"/>
    <w:rsid w:val="0043367C"/>
    <w:rsid w:val="00433708"/>
    <w:rsid w:val="00433BB9"/>
    <w:rsid w:val="00433C04"/>
    <w:rsid w:val="00434047"/>
    <w:rsid w:val="00434455"/>
    <w:rsid w:val="0043473F"/>
    <w:rsid w:val="0043496A"/>
    <w:rsid w:val="00434990"/>
    <w:rsid w:val="00434D24"/>
    <w:rsid w:val="00435309"/>
    <w:rsid w:val="004353B3"/>
    <w:rsid w:val="00436506"/>
    <w:rsid w:val="00436B1B"/>
    <w:rsid w:val="00436C36"/>
    <w:rsid w:val="00437186"/>
    <w:rsid w:val="00437D43"/>
    <w:rsid w:val="00440405"/>
    <w:rsid w:val="004408CB"/>
    <w:rsid w:val="00440A19"/>
    <w:rsid w:val="00440E46"/>
    <w:rsid w:val="0044114F"/>
    <w:rsid w:val="004415B3"/>
    <w:rsid w:val="0044160C"/>
    <w:rsid w:val="004417C9"/>
    <w:rsid w:val="0044187A"/>
    <w:rsid w:val="0044260D"/>
    <w:rsid w:val="00442C86"/>
    <w:rsid w:val="00442F7A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2C"/>
    <w:rsid w:val="00445DE5"/>
    <w:rsid w:val="00445F1D"/>
    <w:rsid w:val="00445F36"/>
    <w:rsid w:val="00446AA5"/>
    <w:rsid w:val="004471E4"/>
    <w:rsid w:val="00447370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2F5F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5CC7"/>
    <w:rsid w:val="00456A46"/>
    <w:rsid w:val="00456B1A"/>
    <w:rsid w:val="00457085"/>
    <w:rsid w:val="00457555"/>
    <w:rsid w:val="00457CD6"/>
    <w:rsid w:val="004602BF"/>
    <w:rsid w:val="004607E0"/>
    <w:rsid w:val="00461569"/>
    <w:rsid w:val="004615BE"/>
    <w:rsid w:val="004618CF"/>
    <w:rsid w:val="00461DE8"/>
    <w:rsid w:val="00462690"/>
    <w:rsid w:val="00462695"/>
    <w:rsid w:val="00462968"/>
    <w:rsid w:val="00462A69"/>
    <w:rsid w:val="00462B2B"/>
    <w:rsid w:val="0046348A"/>
    <w:rsid w:val="0046390E"/>
    <w:rsid w:val="00463C4B"/>
    <w:rsid w:val="00463E07"/>
    <w:rsid w:val="00464495"/>
    <w:rsid w:val="004647C9"/>
    <w:rsid w:val="00464BBC"/>
    <w:rsid w:val="004657D4"/>
    <w:rsid w:val="00465A16"/>
    <w:rsid w:val="00466472"/>
    <w:rsid w:val="004669DE"/>
    <w:rsid w:val="00466C68"/>
    <w:rsid w:val="0046777B"/>
    <w:rsid w:val="0046786C"/>
    <w:rsid w:val="00467951"/>
    <w:rsid w:val="00467A5C"/>
    <w:rsid w:val="00470121"/>
    <w:rsid w:val="004704B6"/>
    <w:rsid w:val="00470EF1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8D"/>
    <w:rsid w:val="004752BB"/>
    <w:rsid w:val="004754A6"/>
    <w:rsid w:val="00475527"/>
    <w:rsid w:val="0047593D"/>
    <w:rsid w:val="00475A97"/>
    <w:rsid w:val="00476131"/>
    <w:rsid w:val="004761C4"/>
    <w:rsid w:val="00476216"/>
    <w:rsid w:val="00476714"/>
    <w:rsid w:val="00476E7C"/>
    <w:rsid w:val="00476FDA"/>
    <w:rsid w:val="00477645"/>
    <w:rsid w:val="00477671"/>
    <w:rsid w:val="004778EC"/>
    <w:rsid w:val="00477EC9"/>
    <w:rsid w:val="00480523"/>
    <w:rsid w:val="00480EF7"/>
    <w:rsid w:val="004810AA"/>
    <w:rsid w:val="004816B5"/>
    <w:rsid w:val="004816BB"/>
    <w:rsid w:val="00481796"/>
    <w:rsid w:val="00481BA2"/>
    <w:rsid w:val="004824C0"/>
    <w:rsid w:val="00482609"/>
    <w:rsid w:val="00482D6E"/>
    <w:rsid w:val="00482F29"/>
    <w:rsid w:val="004831E9"/>
    <w:rsid w:val="0048329C"/>
    <w:rsid w:val="004833EB"/>
    <w:rsid w:val="00483AFE"/>
    <w:rsid w:val="00483B63"/>
    <w:rsid w:val="00483E5F"/>
    <w:rsid w:val="0048521D"/>
    <w:rsid w:val="0048526C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4D8"/>
    <w:rsid w:val="00487E6C"/>
    <w:rsid w:val="00487EC8"/>
    <w:rsid w:val="00490540"/>
    <w:rsid w:val="00490C0A"/>
    <w:rsid w:val="00490D80"/>
    <w:rsid w:val="00491BC5"/>
    <w:rsid w:val="004925B9"/>
    <w:rsid w:val="00492726"/>
    <w:rsid w:val="004929EB"/>
    <w:rsid w:val="0049313D"/>
    <w:rsid w:val="00493385"/>
    <w:rsid w:val="00493683"/>
    <w:rsid w:val="00493867"/>
    <w:rsid w:val="00493A76"/>
    <w:rsid w:val="00493D46"/>
    <w:rsid w:val="00493E6C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7E0"/>
    <w:rsid w:val="00495AB9"/>
    <w:rsid w:val="00495F75"/>
    <w:rsid w:val="00495F76"/>
    <w:rsid w:val="0049665B"/>
    <w:rsid w:val="00496DDC"/>
    <w:rsid w:val="00496E4D"/>
    <w:rsid w:val="00496F64"/>
    <w:rsid w:val="004974EA"/>
    <w:rsid w:val="00497531"/>
    <w:rsid w:val="00497DD5"/>
    <w:rsid w:val="004A04F7"/>
    <w:rsid w:val="004A0715"/>
    <w:rsid w:val="004A0A48"/>
    <w:rsid w:val="004A0A9B"/>
    <w:rsid w:val="004A0BBA"/>
    <w:rsid w:val="004A19CE"/>
    <w:rsid w:val="004A19F9"/>
    <w:rsid w:val="004A1B39"/>
    <w:rsid w:val="004A1E18"/>
    <w:rsid w:val="004A2635"/>
    <w:rsid w:val="004A2B69"/>
    <w:rsid w:val="004A2BB4"/>
    <w:rsid w:val="004A2CBA"/>
    <w:rsid w:val="004A2D2B"/>
    <w:rsid w:val="004A3147"/>
    <w:rsid w:val="004A38AA"/>
    <w:rsid w:val="004A3F30"/>
    <w:rsid w:val="004A41D5"/>
    <w:rsid w:val="004A4D92"/>
    <w:rsid w:val="004A4F28"/>
    <w:rsid w:val="004A59D3"/>
    <w:rsid w:val="004A6204"/>
    <w:rsid w:val="004A6242"/>
    <w:rsid w:val="004A70BF"/>
    <w:rsid w:val="004A74D4"/>
    <w:rsid w:val="004A7BEF"/>
    <w:rsid w:val="004A7E38"/>
    <w:rsid w:val="004B0158"/>
    <w:rsid w:val="004B020E"/>
    <w:rsid w:val="004B02D0"/>
    <w:rsid w:val="004B0A09"/>
    <w:rsid w:val="004B0BB8"/>
    <w:rsid w:val="004B0D32"/>
    <w:rsid w:val="004B11D7"/>
    <w:rsid w:val="004B19E9"/>
    <w:rsid w:val="004B1AAF"/>
    <w:rsid w:val="004B1CED"/>
    <w:rsid w:val="004B1FAA"/>
    <w:rsid w:val="004B2214"/>
    <w:rsid w:val="004B2BD9"/>
    <w:rsid w:val="004B2C80"/>
    <w:rsid w:val="004B2CA9"/>
    <w:rsid w:val="004B2D28"/>
    <w:rsid w:val="004B2D2B"/>
    <w:rsid w:val="004B30D6"/>
    <w:rsid w:val="004B328A"/>
    <w:rsid w:val="004B3579"/>
    <w:rsid w:val="004B39BC"/>
    <w:rsid w:val="004B3A81"/>
    <w:rsid w:val="004B3B98"/>
    <w:rsid w:val="004B402B"/>
    <w:rsid w:val="004B40EF"/>
    <w:rsid w:val="004B41A4"/>
    <w:rsid w:val="004B47D7"/>
    <w:rsid w:val="004B48AA"/>
    <w:rsid w:val="004B4AA0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3FE1"/>
    <w:rsid w:val="004C4312"/>
    <w:rsid w:val="004C475D"/>
    <w:rsid w:val="004C47D7"/>
    <w:rsid w:val="004C4A3F"/>
    <w:rsid w:val="004C4B0A"/>
    <w:rsid w:val="004C4D31"/>
    <w:rsid w:val="004C4E41"/>
    <w:rsid w:val="004C4F74"/>
    <w:rsid w:val="004C5BD7"/>
    <w:rsid w:val="004C5E81"/>
    <w:rsid w:val="004C610D"/>
    <w:rsid w:val="004C6C55"/>
    <w:rsid w:val="004C6EC5"/>
    <w:rsid w:val="004C757C"/>
    <w:rsid w:val="004C7C39"/>
    <w:rsid w:val="004C7D2A"/>
    <w:rsid w:val="004D0C89"/>
    <w:rsid w:val="004D0D82"/>
    <w:rsid w:val="004D0FB1"/>
    <w:rsid w:val="004D141C"/>
    <w:rsid w:val="004D19A4"/>
    <w:rsid w:val="004D1BD2"/>
    <w:rsid w:val="004D2C4F"/>
    <w:rsid w:val="004D2CC5"/>
    <w:rsid w:val="004D2DBE"/>
    <w:rsid w:val="004D322D"/>
    <w:rsid w:val="004D3AC9"/>
    <w:rsid w:val="004D40C1"/>
    <w:rsid w:val="004D473E"/>
    <w:rsid w:val="004D5657"/>
    <w:rsid w:val="004D5FC5"/>
    <w:rsid w:val="004D5FF3"/>
    <w:rsid w:val="004D60E4"/>
    <w:rsid w:val="004D67B4"/>
    <w:rsid w:val="004D69A5"/>
    <w:rsid w:val="004D6CFA"/>
    <w:rsid w:val="004D75ED"/>
    <w:rsid w:val="004D7AFA"/>
    <w:rsid w:val="004E021B"/>
    <w:rsid w:val="004E026F"/>
    <w:rsid w:val="004E0ACE"/>
    <w:rsid w:val="004E0F67"/>
    <w:rsid w:val="004E16A9"/>
    <w:rsid w:val="004E1A62"/>
    <w:rsid w:val="004E1D74"/>
    <w:rsid w:val="004E2799"/>
    <w:rsid w:val="004E2A8A"/>
    <w:rsid w:val="004E2ACE"/>
    <w:rsid w:val="004E3ADD"/>
    <w:rsid w:val="004E45C8"/>
    <w:rsid w:val="004E51F9"/>
    <w:rsid w:val="004E5BD2"/>
    <w:rsid w:val="004E5D97"/>
    <w:rsid w:val="004E5F94"/>
    <w:rsid w:val="004E62BD"/>
    <w:rsid w:val="004E724E"/>
    <w:rsid w:val="004E74B0"/>
    <w:rsid w:val="004E78D0"/>
    <w:rsid w:val="004E7A2C"/>
    <w:rsid w:val="004E7B35"/>
    <w:rsid w:val="004F009D"/>
    <w:rsid w:val="004F02D3"/>
    <w:rsid w:val="004F03C3"/>
    <w:rsid w:val="004F0457"/>
    <w:rsid w:val="004F0BD1"/>
    <w:rsid w:val="004F0C84"/>
    <w:rsid w:val="004F11E0"/>
    <w:rsid w:val="004F11E3"/>
    <w:rsid w:val="004F154F"/>
    <w:rsid w:val="004F15A3"/>
    <w:rsid w:val="004F16A7"/>
    <w:rsid w:val="004F1864"/>
    <w:rsid w:val="004F1A1B"/>
    <w:rsid w:val="004F1A4C"/>
    <w:rsid w:val="004F1E5A"/>
    <w:rsid w:val="004F214E"/>
    <w:rsid w:val="004F23BD"/>
    <w:rsid w:val="004F2578"/>
    <w:rsid w:val="004F2D1C"/>
    <w:rsid w:val="004F373A"/>
    <w:rsid w:val="004F37D4"/>
    <w:rsid w:val="004F3A53"/>
    <w:rsid w:val="004F3AD0"/>
    <w:rsid w:val="004F3B64"/>
    <w:rsid w:val="004F3C1C"/>
    <w:rsid w:val="004F444E"/>
    <w:rsid w:val="004F47EE"/>
    <w:rsid w:val="004F4C74"/>
    <w:rsid w:val="004F4FA8"/>
    <w:rsid w:val="004F5229"/>
    <w:rsid w:val="004F575A"/>
    <w:rsid w:val="004F57D8"/>
    <w:rsid w:val="004F5920"/>
    <w:rsid w:val="004F5A34"/>
    <w:rsid w:val="004F672F"/>
    <w:rsid w:val="004F67BE"/>
    <w:rsid w:val="004F6C90"/>
    <w:rsid w:val="004F73BC"/>
    <w:rsid w:val="004F7495"/>
    <w:rsid w:val="004F74EE"/>
    <w:rsid w:val="004F78FC"/>
    <w:rsid w:val="004F7986"/>
    <w:rsid w:val="004F7D9E"/>
    <w:rsid w:val="004F7E41"/>
    <w:rsid w:val="005002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28DB"/>
    <w:rsid w:val="00503109"/>
    <w:rsid w:val="00503CDE"/>
    <w:rsid w:val="00503DBE"/>
    <w:rsid w:val="0050427F"/>
    <w:rsid w:val="00504441"/>
    <w:rsid w:val="005046F1"/>
    <w:rsid w:val="00504A6A"/>
    <w:rsid w:val="00505C61"/>
    <w:rsid w:val="00505F6C"/>
    <w:rsid w:val="00506528"/>
    <w:rsid w:val="0050678C"/>
    <w:rsid w:val="005067F6"/>
    <w:rsid w:val="005068DD"/>
    <w:rsid w:val="005070E6"/>
    <w:rsid w:val="0050798F"/>
    <w:rsid w:val="00507E4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B02"/>
    <w:rsid w:val="00512EF7"/>
    <w:rsid w:val="00513495"/>
    <w:rsid w:val="00513609"/>
    <w:rsid w:val="005137E7"/>
    <w:rsid w:val="0051386B"/>
    <w:rsid w:val="00513889"/>
    <w:rsid w:val="00513EB1"/>
    <w:rsid w:val="00514DA4"/>
    <w:rsid w:val="005150D9"/>
    <w:rsid w:val="0051547E"/>
    <w:rsid w:val="005154FD"/>
    <w:rsid w:val="00515671"/>
    <w:rsid w:val="005158B5"/>
    <w:rsid w:val="005168A0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6B3"/>
    <w:rsid w:val="00521DF9"/>
    <w:rsid w:val="005220C5"/>
    <w:rsid w:val="00522100"/>
    <w:rsid w:val="005222BA"/>
    <w:rsid w:val="005224B2"/>
    <w:rsid w:val="005224E0"/>
    <w:rsid w:val="00522697"/>
    <w:rsid w:val="00522FB0"/>
    <w:rsid w:val="00523D2D"/>
    <w:rsid w:val="00523E22"/>
    <w:rsid w:val="00523F00"/>
    <w:rsid w:val="00523F2E"/>
    <w:rsid w:val="00524762"/>
    <w:rsid w:val="005249B1"/>
    <w:rsid w:val="00524A1D"/>
    <w:rsid w:val="00524A49"/>
    <w:rsid w:val="00524D13"/>
    <w:rsid w:val="005250E8"/>
    <w:rsid w:val="00525177"/>
    <w:rsid w:val="0052522D"/>
    <w:rsid w:val="0052535A"/>
    <w:rsid w:val="0052548B"/>
    <w:rsid w:val="00525F89"/>
    <w:rsid w:val="00526167"/>
    <w:rsid w:val="005263B9"/>
    <w:rsid w:val="0052647E"/>
    <w:rsid w:val="00526521"/>
    <w:rsid w:val="005266BA"/>
    <w:rsid w:val="0052670E"/>
    <w:rsid w:val="005268D9"/>
    <w:rsid w:val="00526B3D"/>
    <w:rsid w:val="00526EE7"/>
    <w:rsid w:val="0052734B"/>
    <w:rsid w:val="0052756D"/>
    <w:rsid w:val="005303F1"/>
    <w:rsid w:val="005303FC"/>
    <w:rsid w:val="00530D73"/>
    <w:rsid w:val="00531615"/>
    <w:rsid w:val="005322F7"/>
    <w:rsid w:val="005324CB"/>
    <w:rsid w:val="0053251D"/>
    <w:rsid w:val="0053291E"/>
    <w:rsid w:val="00532BDA"/>
    <w:rsid w:val="00532C07"/>
    <w:rsid w:val="00532EAE"/>
    <w:rsid w:val="00532FB0"/>
    <w:rsid w:val="0053304F"/>
    <w:rsid w:val="00533803"/>
    <w:rsid w:val="00533951"/>
    <w:rsid w:val="00533F3C"/>
    <w:rsid w:val="005345F7"/>
    <w:rsid w:val="00534B34"/>
    <w:rsid w:val="005355BE"/>
    <w:rsid w:val="005356DB"/>
    <w:rsid w:val="00535893"/>
    <w:rsid w:val="00535939"/>
    <w:rsid w:val="00535CA3"/>
    <w:rsid w:val="00535CE6"/>
    <w:rsid w:val="0053607F"/>
    <w:rsid w:val="00536597"/>
    <w:rsid w:val="005378C9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B7B"/>
    <w:rsid w:val="00544D44"/>
    <w:rsid w:val="00544E41"/>
    <w:rsid w:val="00544F29"/>
    <w:rsid w:val="0054505B"/>
    <w:rsid w:val="00545981"/>
    <w:rsid w:val="00545A2D"/>
    <w:rsid w:val="005461CD"/>
    <w:rsid w:val="005469E3"/>
    <w:rsid w:val="00546AA7"/>
    <w:rsid w:val="00546BFE"/>
    <w:rsid w:val="00546DB8"/>
    <w:rsid w:val="00546E7C"/>
    <w:rsid w:val="00546ECA"/>
    <w:rsid w:val="00546F25"/>
    <w:rsid w:val="005473F0"/>
    <w:rsid w:val="00547A4D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524"/>
    <w:rsid w:val="00560B9B"/>
    <w:rsid w:val="00561093"/>
    <w:rsid w:val="0056114A"/>
    <w:rsid w:val="005611DD"/>
    <w:rsid w:val="00561279"/>
    <w:rsid w:val="005619E5"/>
    <w:rsid w:val="00561D3E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3FEE"/>
    <w:rsid w:val="005640AA"/>
    <w:rsid w:val="00564240"/>
    <w:rsid w:val="00564337"/>
    <w:rsid w:val="00564797"/>
    <w:rsid w:val="005650D8"/>
    <w:rsid w:val="005654BA"/>
    <w:rsid w:val="005657C4"/>
    <w:rsid w:val="005662B9"/>
    <w:rsid w:val="00566475"/>
    <w:rsid w:val="005666E1"/>
    <w:rsid w:val="00566D98"/>
    <w:rsid w:val="0056705F"/>
    <w:rsid w:val="0056734D"/>
    <w:rsid w:val="005674DE"/>
    <w:rsid w:val="005678DE"/>
    <w:rsid w:val="00567C38"/>
    <w:rsid w:val="00567CB3"/>
    <w:rsid w:val="00567E61"/>
    <w:rsid w:val="00570438"/>
    <w:rsid w:val="005707EA"/>
    <w:rsid w:val="00570A03"/>
    <w:rsid w:val="00570BCB"/>
    <w:rsid w:val="00570DB6"/>
    <w:rsid w:val="00570E04"/>
    <w:rsid w:val="00570F1A"/>
    <w:rsid w:val="00570F3F"/>
    <w:rsid w:val="00570FFE"/>
    <w:rsid w:val="005711B0"/>
    <w:rsid w:val="00571916"/>
    <w:rsid w:val="0057205D"/>
    <w:rsid w:val="0057226D"/>
    <w:rsid w:val="00572C37"/>
    <w:rsid w:val="00572E71"/>
    <w:rsid w:val="005734C7"/>
    <w:rsid w:val="00574143"/>
    <w:rsid w:val="00574A79"/>
    <w:rsid w:val="00574A9A"/>
    <w:rsid w:val="00574C30"/>
    <w:rsid w:val="00574E59"/>
    <w:rsid w:val="00574EAF"/>
    <w:rsid w:val="00574FC1"/>
    <w:rsid w:val="00575153"/>
    <w:rsid w:val="0057527A"/>
    <w:rsid w:val="00575483"/>
    <w:rsid w:val="00575523"/>
    <w:rsid w:val="005755BF"/>
    <w:rsid w:val="00575DEB"/>
    <w:rsid w:val="0057669F"/>
    <w:rsid w:val="00576877"/>
    <w:rsid w:val="00576F96"/>
    <w:rsid w:val="005773FF"/>
    <w:rsid w:val="00577440"/>
    <w:rsid w:val="0057749C"/>
    <w:rsid w:val="00577556"/>
    <w:rsid w:val="00577563"/>
    <w:rsid w:val="00577744"/>
    <w:rsid w:val="00577A6C"/>
    <w:rsid w:val="00577ACE"/>
    <w:rsid w:val="00577C4A"/>
    <w:rsid w:val="00580D83"/>
    <w:rsid w:val="0058117C"/>
    <w:rsid w:val="0058129D"/>
    <w:rsid w:val="005812E3"/>
    <w:rsid w:val="005816D4"/>
    <w:rsid w:val="00581A4C"/>
    <w:rsid w:val="00581E1A"/>
    <w:rsid w:val="00582C9C"/>
    <w:rsid w:val="00582F20"/>
    <w:rsid w:val="00582FF6"/>
    <w:rsid w:val="005834AF"/>
    <w:rsid w:val="00583869"/>
    <w:rsid w:val="005838E4"/>
    <w:rsid w:val="00583F8F"/>
    <w:rsid w:val="005845B2"/>
    <w:rsid w:val="005848EC"/>
    <w:rsid w:val="00584EBA"/>
    <w:rsid w:val="0058576B"/>
    <w:rsid w:val="00585A74"/>
    <w:rsid w:val="00585DCD"/>
    <w:rsid w:val="00585F88"/>
    <w:rsid w:val="005864D7"/>
    <w:rsid w:val="00586718"/>
    <w:rsid w:val="005868D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34B5"/>
    <w:rsid w:val="00593A3A"/>
    <w:rsid w:val="005940F0"/>
    <w:rsid w:val="005945AC"/>
    <w:rsid w:val="00594651"/>
    <w:rsid w:val="005947E0"/>
    <w:rsid w:val="005950C9"/>
    <w:rsid w:val="0059520C"/>
    <w:rsid w:val="00595261"/>
    <w:rsid w:val="0059575E"/>
    <w:rsid w:val="005958CB"/>
    <w:rsid w:val="00595AB7"/>
    <w:rsid w:val="00595ECC"/>
    <w:rsid w:val="005963CB"/>
    <w:rsid w:val="00596675"/>
    <w:rsid w:val="0059684D"/>
    <w:rsid w:val="00596F6F"/>
    <w:rsid w:val="005973D8"/>
    <w:rsid w:val="0059765A"/>
    <w:rsid w:val="00597A25"/>
    <w:rsid w:val="00597A96"/>
    <w:rsid w:val="00597EAF"/>
    <w:rsid w:val="005A00CC"/>
    <w:rsid w:val="005A0A8E"/>
    <w:rsid w:val="005A0CFB"/>
    <w:rsid w:val="005A0E2F"/>
    <w:rsid w:val="005A0F62"/>
    <w:rsid w:val="005A1331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38A"/>
    <w:rsid w:val="005A3426"/>
    <w:rsid w:val="005A35B3"/>
    <w:rsid w:val="005A398D"/>
    <w:rsid w:val="005A3A1D"/>
    <w:rsid w:val="005A407C"/>
    <w:rsid w:val="005A4A40"/>
    <w:rsid w:val="005A4A56"/>
    <w:rsid w:val="005A4AAD"/>
    <w:rsid w:val="005A5395"/>
    <w:rsid w:val="005A6104"/>
    <w:rsid w:val="005A6294"/>
    <w:rsid w:val="005A682D"/>
    <w:rsid w:val="005A7291"/>
    <w:rsid w:val="005A78DB"/>
    <w:rsid w:val="005B0738"/>
    <w:rsid w:val="005B0E72"/>
    <w:rsid w:val="005B24C8"/>
    <w:rsid w:val="005B2B38"/>
    <w:rsid w:val="005B2B71"/>
    <w:rsid w:val="005B2C1B"/>
    <w:rsid w:val="005B33CF"/>
    <w:rsid w:val="005B3439"/>
    <w:rsid w:val="005B34C3"/>
    <w:rsid w:val="005B3593"/>
    <w:rsid w:val="005B372E"/>
    <w:rsid w:val="005B3FBF"/>
    <w:rsid w:val="005B43DD"/>
    <w:rsid w:val="005B4C19"/>
    <w:rsid w:val="005B4FFC"/>
    <w:rsid w:val="005B58FC"/>
    <w:rsid w:val="005B6388"/>
    <w:rsid w:val="005B671C"/>
    <w:rsid w:val="005B6994"/>
    <w:rsid w:val="005B6A10"/>
    <w:rsid w:val="005B721A"/>
    <w:rsid w:val="005B7451"/>
    <w:rsid w:val="005B7797"/>
    <w:rsid w:val="005B78F1"/>
    <w:rsid w:val="005B7A9F"/>
    <w:rsid w:val="005B7BB2"/>
    <w:rsid w:val="005B7FE6"/>
    <w:rsid w:val="005C031F"/>
    <w:rsid w:val="005C06E4"/>
    <w:rsid w:val="005C121D"/>
    <w:rsid w:val="005C133E"/>
    <w:rsid w:val="005C1528"/>
    <w:rsid w:val="005C17BA"/>
    <w:rsid w:val="005C1943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AA4"/>
    <w:rsid w:val="005C4C57"/>
    <w:rsid w:val="005C4E6A"/>
    <w:rsid w:val="005C5133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0794"/>
    <w:rsid w:val="005D0C56"/>
    <w:rsid w:val="005D10FD"/>
    <w:rsid w:val="005D1239"/>
    <w:rsid w:val="005D12F2"/>
    <w:rsid w:val="005D1572"/>
    <w:rsid w:val="005D16C1"/>
    <w:rsid w:val="005D1C9B"/>
    <w:rsid w:val="005D1EA3"/>
    <w:rsid w:val="005D2138"/>
    <w:rsid w:val="005D2730"/>
    <w:rsid w:val="005D2E58"/>
    <w:rsid w:val="005D343A"/>
    <w:rsid w:val="005D3728"/>
    <w:rsid w:val="005D3F24"/>
    <w:rsid w:val="005D4247"/>
    <w:rsid w:val="005D43FF"/>
    <w:rsid w:val="005D448E"/>
    <w:rsid w:val="005D4944"/>
    <w:rsid w:val="005D5457"/>
    <w:rsid w:val="005D5954"/>
    <w:rsid w:val="005D596D"/>
    <w:rsid w:val="005D5D1B"/>
    <w:rsid w:val="005D604A"/>
    <w:rsid w:val="005D616F"/>
    <w:rsid w:val="005D61E5"/>
    <w:rsid w:val="005D6414"/>
    <w:rsid w:val="005D6545"/>
    <w:rsid w:val="005D7223"/>
    <w:rsid w:val="005D72E7"/>
    <w:rsid w:val="005D7498"/>
    <w:rsid w:val="005D7A35"/>
    <w:rsid w:val="005D7B73"/>
    <w:rsid w:val="005E000B"/>
    <w:rsid w:val="005E074F"/>
    <w:rsid w:val="005E0C1B"/>
    <w:rsid w:val="005E0E28"/>
    <w:rsid w:val="005E157F"/>
    <w:rsid w:val="005E16E7"/>
    <w:rsid w:val="005E17DF"/>
    <w:rsid w:val="005E24F6"/>
    <w:rsid w:val="005E268E"/>
    <w:rsid w:val="005E2BB9"/>
    <w:rsid w:val="005E2BE1"/>
    <w:rsid w:val="005E2EBE"/>
    <w:rsid w:val="005E3845"/>
    <w:rsid w:val="005E3907"/>
    <w:rsid w:val="005E3D87"/>
    <w:rsid w:val="005E4857"/>
    <w:rsid w:val="005E4B99"/>
    <w:rsid w:val="005E4D96"/>
    <w:rsid w:val="005E4F47"/>
    <w:rsid w:val="005E504D"/>
    <w:rsid w:val="005E53EE"/>
    <w:rsid w:val="005E5A5A"/>
    <w:rsid w:val="005E6D2A"/>
    <w:rsid w:val="005E704E"/>
    <w:rsid w:val="005E7749"/>
    <w:rsid w:val="005E7BD1"/>
    <w:rsid w:val="005E7C5F"/>
    <w:rsid w:val="005E7E08"/>
    <w:rsid w:val="005F01E1"/>
    <w:rsid w:val="005F0848"/>
    <w:rsid w:val="005F0970"/>
    <w:rsid w:val="005F0AA7"/>
    <w:rsid w:val="005F0C50"/>
    <w:rsid w:val="005F125B"/>
    <w:rsid w:val="005F13AF"/>
    <w:rsid w:val="005F17C1"/>
    <w:rsid w:val="005F1ADE"/>
    <w:rsid w:val="005F1C5A"/>
    <w:rsid w:val="005F202A"/>
    <w:rsid w:val="005F2308"/>
    <w:rsid w:val="005F2363"/>
    <w:rsid w:val="005F2723"/>
    <w:rsid w:val="005F296D"/>
    <w:rsid w:val="005F36FF"/>
    <w:rsid w:val="005F371A"/>
    <w:rsid w:val="005F37C3"/>
    <w:rsid w:val="005F38C6"/>
    <w:rsid w:val="005F3F20"/>
    <w:rsid w:val="005F3FFA"/>
    <w:rsid w:val="005F4425"/>
    <w:rsid w:val="005F45A0"/>
    <w:rsid w:val="005F45AC"/>
    <w:rsid w:val="005F4725"/>
    <w:rsid w:val="005F4747"/>
    <w:rsid w:val="005F4A91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A1C"/>
    <w:rsid w:val="00600C6C"/>
    <w:rsid w:val="00600EA6"/>
    <w:rsid w:val="0060110B"/>
    <w:rsid w:val="00601255"/>
    <w:rsid w:val="00601287"/>
    <w:rsid w:val="006012E9"/>
    <w:rsid w:val="0060131A"/>
    <w:rsid w:val="006013F2"/>
    <w:rsid w:val="00601470"/>
    <w:rsid w:val="006023DB"/>
    <w:rsid w:val="0060257C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9AE"/>
    <w:rsid w:val="00606B10"/>
    <w:rsid w:val="00606BF9"/>
    <w:rsid w:val="00606E4B"/>
    <w:rsid w:val="00607039"/>
    <w:rsid w:val="0060781C"/>
    <w:rsid w:val="0060791C"/>
    <w:rsid w:val="00607AA4"/>
    <w:rsid w:val="00607ADB"/>
    <w:rsid w:val="00610402"/>
    <w:rsid w:val="0061053E"/>
    <w:rsid w:val="00610555"/>
    <w:rsid w:val="0061056B"/>
    <w:rsid w:val="006108D7"/>
    <w:rsid w:val="00610E05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6C3"/>
    <w:rsid w:val="0061587E"/>
    <w:rsid w:val="00615D74"/>
    <w:rsid w:val="00615D87"/>
    <w:rsid w:val="006166F4"/>
    <w:rsid w:val="00616F31"/>
    <w:rsid w:val="006170C1"/>
    <w:rsid w:val="0061711F"/>
    <w:rsid w:val="00617223"/>
    <w:rsid w:val="00617819"/>
    <w:rsid w:val="00617BB5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D46"/>
    <w:rsid w:val="006224DA"/>
    <w:rsid w:val="0062286B"/>
    <w:rsid w:val="00623046"/>
    <w:rsid w:val="00623062"/>
    <w:rsid w:val="00623115"/>
    <w:rsid w:val="006234FB"/>
    <w:rsid w:val="0062380E"/>
    <w:rsid w:val="00623E73"/>
    <w:rsid w:val="00624648"/>
    <w:rsid w:val="00624965"/>
    <w:rsid w:val="00624C48"/>
    <w:rsid w:val="00624CAE"/>
    <w:rsid w:val="00624E74"/>
    <w:rsid w:val="0062500F"/>
    <w:rsid w:val="0062525D"/>
    <w:rsid w:val="00625376"/>
    <w:rsid w:val="0062566B"/>
    <w:rsid w:val="00625D25"/>
    <w:rsid w:val="00625E5E"/>
    <w:rsid w:val="006260B9"/>
    <w:rsid w:val="00626426"/>
    <w:rsid w:val="006269D3"/>
    <w:rsid w:val="00626AD3"/>
    <w:rsid w:val="00626B6D"/>
    <w:rsid w:val="00626DCB"/>
    <w:rsid w:val="00627FE1"/>
    <w:rsid w:val="00630B68"/>
    <w:rsid w:val="00630BC2"/>
    <w:rsid w:val="00631118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BB2"/>
    <w:rsid w:val="00633C34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37FB6"/>
    <w:rsid w:val="006401D3"/>
    <w:rsid w:val="00640635"/>
    <w:rsid w:val="006407E4"/>
    <w:rsid w:val="006409BD"/>
    <w:rsid w:val="006410B7"/>
    <w:rsid w:val="00641530"/>
    <w:rsid w:val="00641AE2"/>
    <w:rsid w:val="00641E6E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60B"/>
    <w:rsid w:val="00644A3B"/>
    <w:rsid w:val="00644AA1"/>
    <w:rsid w:val="00644B58"/>
    <w:rsid w:val="00644BB1"/>
    <w:rsid w:val="0064537A"/>
    <w:rsid w:val="00645671"/>
    <w:rsid w:val="006462F9"/>
    <w:rsid w:val="006463AE"/>
    <w:rsid w:val="00646C5B"/>
    <w:rsid w:val="00647174"/>
    <w:rsid w:val="006474E7"/>
    <w:rsid w:val="006474FF"/>
    <w:rsid w:val="006477EA"/>
    <w:rsid w:val="00647A2C"/>
    <w:rsid w:val="00647ABA"/>
    <w:rsid w:val="00647B78"/>
    <w:rsid w:val="00647C3E"/>
    <w:rsid w:val="00647D34"/>
    <w:rsid w:val="006501D4"/>
    <w:rsid w:val="00650321"/>
    <w:rsid w:val="006503B1"/>
    <w:rsid w:val="006506AF"/>
    <w:rsid w:val="006507B7"/>
    <w:rsid w:val="00650F41"/>
    <w:rsid w:val="00651294"/>
    <w:rsid w:val="006513BC"/>
    <w:rsid w:val="0065159D"/>
    <w:rsid w:val="0065168F"/>
    <w:rsid w:val="00651774"/>
    <w:rsid w:val="006517F6"/>
    <w:rsid w:val="00651E50"/>
    <w:rsid w:val="00652087"/>
    <w:rsid w:val="006525C9"/>
    <w:rsid w:val="00652ACF"/>
    <w:rsid w:val="00652CBD"/>
    <w:rsid w:val="00652EAA"/>
    <w:rsid w:val="00653B5A"/>
    <w:rsid w:val="00653E17"/>
    <w:rsid w:val="00653F8F"/>
    <w:rsid w:val="006541B7"/>
    <w:rsid w:val="006548D1"/>
    <w:rsid w:val="00654C16"/>
    <w:rsid w:val="00655795"/>
    <w:rsid w:val="00655836"/>
    <w:rsid w:val="00656C68"/>
    <w:rsid w:val="00657BD8"/>
    <w:rsid w:val="00657E79"/>
    <w:rsid w:val="0066028F"/>
    <w:rsid w:val="0066034F"/>
    <w:rsid w:val="006604C0"/>
    <w:rsid w:val="00660596"/>
    <w:rsid w:val="00660751"/>
    <w:rsid w:val="006608DD"/>
    <w:rsid w:val="00660ADB"/>
    <w:rsid w:val="00660C16"/>
    <w:rsid w:val="00660D37"/>
    <w:rsid w:val="00660D85"/>
    <w:rsid w:val="00660E15"/>
    <w:rsid w:val="00661022"/>
    <w:rsid w:val="0066137D"/>
    <w:rsid w:val="006614BD"/>
    <w:rsid w:val="0066192A"/>
    <w:rsid w:val="006619B7"/>
    <w:rsid w:val="00662320"/>
    <w:rsid w:val="00662850"/>
    <w:rsid w:val="00662D6D"/>
    <w:rsid w:val="00662E00"/>
    <w:rsid w:val="00662E8D"/>
    <w:rsid w:val="006637F3"/>
    <w:rsid w:val="00663A00"/>
    <w:rsid w:val="00663ABA"/>
    <w:rsid w:val="00663CC9"/>
    <w:rsid w:val="00663D9E"/>
    <w:rsid w:val="006640A3"/>
    <w:rsid w:val="006642F6"/>
    <w:rsid w:val="0066487B"/>
    <w:rsid w:val="00664CBC"/>
    <w:rsid w:val="00665070"/>
    <w:rsid w:val="00665616"/>
    <w:rsid w:val="00665A99"/>
    <w:rsid w:val="00665C53"/>
    <w:rsid w:val="0066633A"/>
    <w:rsid w:val="0066694A"/>
    <w:rsid w:val="006673F1"/>
    <w:rsid w:val="00667471"/>
    <w:rsid w:val="006676F3"/>
    <w:rsid w:val="00667A1E"/>
    <w:rsid w:val="00670123"/>
    <w:rsid w:val="006701E3"/>
    <w:rsid w:val="00670934"/>
    <w:rsid w:val="00670C8F"/>
    <w:rsid w:val="00670FF3"/>
    <w:rsid w:val="0067120E"/>
    <w:rsid w:val="0067168F"/>
    <w:rsid w:val="006717D8"/>
    <w:rsid w:val="006718A6"/>
    <w:rsid w:val="006718DE"/>
    <w:rsid w:val="00672116"/>
    <w:rsid w:val="00672528"/>
    <w:rsid w:val="00672D0D"/>
    <w:rsid w:val="00672E92"/>
    <w:rsid w:val="006734D6"/>
    <w:rsid w:val="0067371C"/>
    <w:rsid w:val="00673AA7"/>
    <w:rsid w:val="0067435B"/>
    <w:rsid w:val="00674BA8"/>
    <w:rsid w:val="00674BE4"/>
    <w:rsid w:val="00674DFE"/>
    <w:rsid w:val="00675041"/>
    <w:rsid w:val="006750C8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4D2"/>
    <w:rsid w:val="00683D83"/>
    <w:rsid w:val="0068424F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8F1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E74"/>
    <w:rsid w:val="00693F4D"/>
    <w:rsid w:val="006941FF"/>
    <w:rsid w:val="00694BA7"/>
    <w:rsid w:val="0069553A"/>
    <w:rsid w:val="006956DB"/>
    <w:rsid w:val="00695955"/>
    <w:rsid w:val="00695A67"/>
    <w:rsid w:val="00695AD3"/>
    <w:rsid w:val="00695C6C"/>
    <w:rsid w:val="00695EFB"/>
    <w:rsid w:val="006960C5"/>
    <w:rsid w:val="00697363"/>
    <w:rsid w:val="00697624"/>
    <w:rsid w:val="006976D9"/>
    <w:rsid w:val="006A01CF"/>
    <w:rsid w:val="006A052C"/>
    <w:rsid w:val="006A098E"/>
    <w:rsid w:val="006A0CD1"/>
    <w:rsid w:val="006A0F35"/>
    <w:rsid w:val="006A1263"/>
    <w:rsid w:val="006A1497"/>
    <w:rsid w:val="006A14F2"/>
    <w:rsid w:val="006A1CB3"/>
    <w:rsid w:val="006A1F9B"/>
    <w:rsid w:val="006A2E98"/>
    <w:rsid w:val="006A32AD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D1"/>
    <w:rsid w:val="006A5634"/>
    <w:rsid w:val="006A57C4"/>
    <w:rsid w:val="006A58E3"/>
    <w:rsid w:val="006A5A81"/>
    <w:rsid w:val="006A5D19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9AF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DDE"/>
    <w:rsid w:val="006B54B7"/>
    <w:rsid w:val="006B5683"/>
    <w:rsid w:val="006B6815"/>
    <w:rsid w:val="006B6D49"/>
    <w:rsid w:val="006B7C86"/>
    <w:rsid w:val="006B7E39"/>
    <w:rsid w:val="006B7EAC"/>
    <w:rsid w:val="006B7FE7"/>
    <w:rsid w:val="006C01B0"/>
    <w:rsid w:val="006C0708"/>
    <w:rsid w:val="006C0C2F"/>
    <w:rsid w:val="006C0FFB"/>
    <w:rsid w:val="006C135B"/>
    <w:rsid w:val="006C1934"/>
    <w:rsid w:val="006C1CD4"/>
    <w:rsid w:val="006C213B"/>
    <w:rsid w:val="006C2918"/>
    <w:rsid w:val="006C2CED"/>
    <w:rsid w:val="006C30F9"/>
    <w:rsid w:val="006C3250"/>
    <w:rsid w:val="006C3433"/>
    <w:rsid w:val="006C3772"/>
    <w:rsid w:val="006C3E16"/>
    <w:rsid w:val="006C4D09"/>
    <w:rsid w:val="006C4FD7"/>
    <w:rsid w:val="006C50AA"/>
    <w:rsid w:val="006C5273"/>
    <w:rsid w:val="006C5534"/>
    <w:rsid w:val="006C57C2"/>
    <w:rsid w:val="006C57F9"/>
    <w:rsid w:val="006C58AC"/>
    <w:rsid w:val="006C61BC"/>
    <w:rsid w:val="006C63C6"/>
    <w:rsid w:val="006C63E6"/>
    <w:rsid w:val="006C7A88"/>
    <w:rsid w:val="006C7B29"/>
    <w:rsid w:val="006D0143"/>
    <w:rsid w:val="006D037C"/>
    <w:rsid w:val="006D0D76"/>
    <w:rsid w:val="006D0F58"/>
    <w:rsid w:val="006D0F69"/>
    <w:rsid w:val="006D1345"/>
    <w:rsid w:val="006D1446"/>
    <w:rsid w:val="006D170A"/>
    <w:rsid w:val="006D194F"/>
    <w:rsid w:val="006D1C84"/>
    <w:rsid w:val="006D23CE"/>
    <w:rsid w:val="006D28D3"/>
    <w:rsid w:val="006D2944"/>
    <w:rsid w:val="006D2EFB"/>
    <w:rsid w:val="006D3BF5"/>
    <w:rsid w:val="006D41C0"/>
    <w:rsid w:val="006D4389"/>
    <w:rsid w:val="006D46FE"/>
    <w:rsid w:val="006D5504"/>
    <w:rsid w:val="006D562A"/>
    <w:rsid w:val="006D5F53"/>
    <w:rsid w:val="006D63C1"/>
    <w:rsid w:val="006D6697"/>
    <w:rsid w:val="006D669D"/>
    <w:rsid w:val="006D6CC2"/>
    <w:rsid w:val="006D6F7A"/>
    <w:rsid w:val="006D7262"/>
    <w:rsid w:val="006D7960"/>
    <w:rsid w:val="006D7D73"/>
    <w:rsid w:val="006E0121"/>
    <w:rsid w:val="006E0A0F"/>
    <w:rsid w:val="006E12A2"/>
    <w:rsid w:val="006E1507"/>
    <w:rsid w:val="006E1C68"/>
    <w:rsid w:val="006E1E99"/>
    <w:rsid w:val="006E27E8"/>
    <w:rsid w:val="006E2AF8"/>
    <w:rsid w:val="006E2B6E"/>
    <w:rsid w:val="006E2DB0"/>
    <w:rsid w:val="006E308D"/>
    <w:rsid w:val="006E32E1"/>
    <w:rsid w:val="006E359B"/>
    <w:rsid w:val="006E359D"/>
    <w:rsid w:val="006E39C1"/>
    <w:rsid w:val="006E400B"/>
    <w:rsid w:val="006E4142"/>
    <w:rsid w:val="006E4370"/>
    <w:rsid w:val="006E443E"/>
    <w:rsid w:val="006E490F"/>
    <w:rsid w:val="006E5366"/>
    <w:rsid w:val="006E5967"/>
    <w:rsid w:val="006E5ACE"/>
    <w:rsid w:val="006E5C43"/>
    <w:rsid w:val="006E5F8F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439"/>
    <w:rsid w:val="006F26B1"/>
    <w:rsid w:val="006F2AA5"/>
    <w:rsid w:val="006F2C8F"/>
    <w:rsid w:val="006F2CE2"/>
    <w:rsid w:val="006F32D2"/>
    <w:rsid w:val="006F3339"/>
    <w:rsid w:val="006F35D6"/>
    <w:rsid w:val="006F35F2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183"/>
    <w:rsid w:val="006F6438"/>
    <w:rsid w:val="006F65A8"/>
    <w:rsid w:val="006F681F"/>
    <w:rsid w:val="006F69A3"/>
    <w:rsid w:val="006F704E"/>
    <w:rsid w:val="006F7327"/>
    <w:rsid w:val="006F7615"/>
    <w:rsid w:val="006F795A"/>
    <w:rsid w:val="00700135"/>
    <w:rsid w:val="00700688"/>
    <w:rsid w:val="00700BA4"/>
    <w:rsid w:val="00700D96"/>
    <w:rsid w:val="007011B2"/>
    <w:rsid w:val="007017EB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B53"/>
    <w:rsid w:val="00706D27"/>
    <w:rsid w:val="00706DCE"/>
    <w:rsid w:val="00706F09"/>
    <w:rsid w:val="00706F3B"/>
    <w:rsid w:val="0070706B"/>
    <w:rsid w:val="007072CE"/>
    <w:rsid w:val="00707837"/>
    <w:rsid w:val="00707D52"/>
    <w:rsid w:val="0071007A"/>
    <w:rsid w:val="0071110C"/>
    <w:rsid w:val="00711776"/>
    <w:rsid w:val="007117F0"/>
    <w:rsid w:val="00711949"/>
    <w:rsid w:val="00711C05"/>
    <w:rsid w:val="00711F9B"/>
    <w:rsid w:val="00712456"/>
    <w:rsid w:val="0071261E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084"/>
    <w:rsid w:val="00714285"/>
    <w:rsid w:val="00714378"/>
    <w:rsid w:val="0071442A"/>
    <w:rsid w:val="00714855"/>
    <w:rsid w:val="00715D25"/>
    <w:rsid w:val="0071648A"/>
    <w:rsid w:val="007164A5"/>
    <w:rsid w:val="00716A45"/>
    <w:rsid w:val="00716B5D"/>
    <w:rsid w:val="00716F5D"/>
    <w:rsid w:val="00717764"/>
    <w:rsid w:val="00717E43"/>
    <w:rsid w:val="007201A0"/>
    <w:rsid w:val="0072026C"/>
    <w:rsid w:val="007209B8"/>
    <w:rsid w:val="00720A68"/>
    <w:rsid w:val="007216D1"/>
    <w:rsid w:val="007228F0"/>
    <w:rsid w:val="00722A4B"/>
    <w:rsid w:val="0072357D"/>
    <w:rsid w:val="00723D57"/>
    <w:rsid w:val="00723DCB"/>
    <w:rsid w:val="00724172"/>
    <w:rsid w:val="007244ED"/>
    <w:rsid w:val="0072482D"/>
    <w:rsid w:val="00724E29"/>
    <w:rsid w:val="00724FE6"/>
    <w:rsid w:val="00725892"/>
    <w:rsid w:val="00725C0B"/>
    <w:rsid w:val="00725C75"/>
    <w:rsid w:val="00725CE2"/>
    <w:rsid w:val="007260C9"/>
    <w:rsid w:val="0072656A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4F6"/>
    <w:rsid w:val="0073253B"/>
    <w:rsid w:val="0073265D"/>
    <w:rsid w:val="007329B9"/>
    <w:rsid w:val="0073374C"/>
    <w:rsid w:val="007338CE"/>
    <w:rsid w:val="00733B8B"/>
    <w:rsid w:val="00734347"/>
    <w:rsid w:val="007345CC"/>
    <w:rsid w:val="007345E0"/>
    <w:rsid w:val="00734A75"/>
    <w:rsid w:val="00734AEF"/>
    <w:rsid w:val="00734EA8"/>
    <w:rsid w:val="00734FC5"/>
    <w:rsid w:val="007351C8"/>
    <w:rsid w:val="00735650"/>
    <w:rsid w:val="00735EB8"/>
    <w:rsid w:val="00735F50"/>
    <w:rsid w:val="00735FC3"/>
    <w:rsid w:val="007368B7"/>
    <w:rsid w:val="00736929"/>
    <w:rsid w:val="00736C45"/>
    <w:rsid w:val="00736E69"/>
    <w:rsid w:val="00736FE1"/>
    <w:rsid w:val="00737341"/>
    <w:rsid w:val="00737806"/>
    <w:rsid w:val="00740365"/>
    <w:rsid w:val="00740495"/>
    <w:rsid w:val="00740AEA"/>
    <w:rsid w:val="00740DEA"/>
    <w:rsid w:val="00740EAE"/>
    <w:rsid w:val="00740FDE"/>
    <w:rsid w:val="007411A4"/>
    <w:rsid w:val="007424D0"/>
    <w:rsid w:val="007426E3"/>
    <w:rsid w:val="0074287C"/>
    <w:rsid w:val="00742A13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E76"/>
    <w:rsid w:val="007463E7"/>
    <w:rsid w:val="0074682B"/>
    <w:rsid w:val="00746920"/>
    <w:rsid w:val="00746BE3"/>
    <w:rsid w:val="00746F03"/>
    <w:rsid w:val="007473CA"/>
    <w:rsid w:val="00747B4F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6EE"/>
    <w:rsid w:val="00753813"/>
    <w:rsid w:val="00753F3F"/>
    <w:rsid w:val="00753F56"/>
    <w:rsid w:val="007541A5"/>
    <w:rsid w:val="00754454"/>
    <w:rsid w:val="00754D33"/>
    <w:rsid w:val="0075535D"/>
    <w:rsid w:val="0075551F"/>
    <w:rsid w:val="007565F1"/>
    <w:rsid w:val="00756740"/>
    <w:rsid w:val="00756B1E"/>
    <w:rsid w:val="00756F17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30F"/>
    <w:rsid w:val="0076155D"/>
    <w:rsid w:val="00761708"/>
    <w:rsid w:val="00762197"/>
    <w:rsid w:val="007624BB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7D"/>
    <w:rsid w:val="007656F5"/>
    <w:rsid w:val="007659D0"/>
    <w:rsid w:val="007659D8"/>
    <w:rsid w:val="00765A9F"/>
    <w:rsid w:val="00765C19"/>
    <w:rsid w:val="00765E9E"/>
    <w:rsid w:val="0076627A"/>
    <w:rsid w:val="007666ED"/>
    <w:rsid w:val="00766E29"/>
    <w:rsid w:val="00766F2F"/>
    <w:rsid w:val="007676BC"/>
    <w:rsid w:val="00767866"/>
    <w:rsid w:val="007679B2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1CC1"/>
    <w:rsid w:val="00772194"/>
    <w:rsid w:val="007721B5"/>
    <w:rsid w:val="007725D3"/>
    <w:rsid w:val="00772EEE"/>
    <w:rsid w:val="0077360F"/>
    <w:rsid w:val="00773AB1"/>
    <w:rsid w:val="00773B6C"/>
    <w:rsid w:val="00773BC5"/>
    <w:rsid w:val="00774411"/>
    <w:rsid w:val="00774F03"/>
    <w:rsid w:val="0077610F"/>
    <w:rsid w:val="007766B8"/>
    <w:rsid w:val="007767E1"/>
    <w:rsid w:val="00776893"/>
    <w:rsid w:val="00776C2C"/>
    <w:rsid w:val="00777021"/>
    <w:rsid w:val="007775F2"/>
    <w:rsid w:val="00777A77"/>
    <w:rsid w:val="00780DAB"/>
    <w:rsid w:val="00780DB8"/>
    <w:rsid w:val="007811C7"/>
    <w:rsid w:val="007813D2"/>
    <w:rsid w:val="007814E8"/>
    <w:rsid w:val="00781557"/>
    <w:rsid w:val="007819BB"/>
    <w:rsid w:val="00781B2D"/>
    <w:rsid w:val="00782416"/>
    <w:rsid w:val="0078244E"/>
    <w:rsid w:val="00782B22"/>
    <w:rsid w:val="00782DEF"/>
    <w:rsid w:val="007831CD"/>
    <w:rsid w:val="0078321B"/>
    <w:rsid w:val="0078385B"/>
    <w:rsid w:val="00783F9E"/>
    <w:rsid w:val="00784151"/>
    <w:rsid w:val="007841B8"/>
    <w:rsid w:val="00784233"/>
    <w:rsid w:val="0078484D"/>
    <w:rsid w:val="00784DA2"/>
    <w:rsid w:val="00784E1E"/>
    <w:rsid w:val="00784F00"/>
    <w:rsid w:val="007853B6"/>
    <w:rsid w:val="007853C0"/>
    <w:rsid w:val="007862FF"/>
    <w:rsid w:val="007867E7"/>
    <w:rsid w:val="00786B9B"/>
    <w:rsid w:val="00786BAD"/>
    <w:rsid w:val="00787607"/>
    <w:rsid w:val="00790659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65D"/>
    <w:rsid w:val="00793D88"/>
    <w:rsid w:val="00793EFA"/>
    <w:rsid w:val="0079402A"/>
    <w:rsid w:val="00794266"/>
    <w:rsid w:val="00794518"/>
    <w:rsid w:val="00794D7C"/>
    <w:rsid w:val="00794FEB"/>
    <w:rsid w:val="0079569F"/>
    <w:rsid w:val="007956DD"/>
    <w:rsid w:val="00795895"/>
    <w:rsid w:val="00795D00"/>
    <w:rsid w:val="00796015"/>
    <w:rsid w:val="00796428"/>
    <w:rsid w:val="00796EBE"/>
    <w:rsid w:val="00797109"/>
    <w:rsid w:val="00797336"/>
    <w:rsid w:val="0079744A"/>
    <w:rsid w:val="00797616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240F"/>
    <w:rsid w:val="007A3C42"/>
    <w:rsid w:val="007A45D5"/>
    <w:rsid w:val="007A4BAE"/>
    <w:rsid w:val="007A4C2A"/>
    <w:rsid w:val="007A4D44"/>
    <w:rsid w:val="007A4ED6"/>
    <w:rsid w:val="007A4F1F"/>
    <w:rsid w:val="007A567E"/>
    <w:rsid w:val="007A5793"/>
    <w:rsid w:val="007A5BE6"/>
    <w:rsid w:val="007A60E1"/>
    <w:rsid w:val="007A6800"/>
    <w:rsid w:val="007A6A75"/>
    <w:rsid w:val="007A6C1B"/>
    <w:rsid w:val="007A6E60"/>
    <w:rsid w:val="007A7065"/>
    <w:rsid w:val="007A720E"/>
    <w:rsid w:val="007A7D09"/>
    <w:rsid w:val="007B00B8"/>
    <w:rsid w:val="007B00BB"/>
    <w:rsid w:val="007B0126"/>
    <w:rsid w:val="007B0803"/>
    <w:rsid w:val="007B0A37"/>
    <w:rsid w:val="007B1620"/>
    <w:rsid w:val="007B18E2"/>
    <w:rsid w:val="007B1A71"/>
    <w:rsid w:val="007B1AFE"/>
    <w:rsid w:val="007B1DAE"/>
    <w:rsid w:val="007B1EB6"/>
    <w:rsid w:val="007B2504"/>
    <w:rsid w:val="007B26AF"/>
    <w:rsid w:val="007B27D2"/>
    <w:rsid w:val="007B28C5"/>
    <w:rsid w:val="007B2F27"/>
    <w:rsid w:val="007B306C"/>
    <w:rsid w:val="007B3114"/>
    <w:rsid w:val="007B313D"/>
    <w:rsid w:val="007B3648"/>
    <w:rsid w:val="007B37E6"/>
    <w:rsid w:val="007B39E0"/>
    <w:rsid w:val="007B3BA5"/>
    <w:rsid w:val="007B3E25"/>
    <w:rsid w:val="007B44B7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ED8"/>
    <w:rsid w:val="007B7351"/>
    <w:rsid w:val="007B7443"/>
    <w:rsid w:val="007C089B"/>
    <w:rsid w:val="007C0AD3"/>
    <w:rsid w:val="007C13CA"/>
    <w:rsid w:val="007C1546"/>
    <w:rsid w:val="007C18E2"/>
    <w:rsid w:val="007C27B7"/>
    <w:rsid w:val="007C2E55"/>
    <w:rsid w:val="007C315B"/>
    <w:rsid w:val="007C388D"/>
    <w:rsid w:val="007C3D53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6737"/>
    <w:rsid w:val="007C7469"/>
    <w:rsid w:val="007C7524"/>
    <w:rsid w:val="007C768D"/>
    <w:rsid w:val="007C7988"/>
    <w:rsid w:val="007C7B21"/>
    <w:rsid w:val="007C7F5F"/>
    <w:rsid w:val="007D021D"/>
    <w:rsid w:val="007D03FA"/>
    <w:rsid w:val="007D05E7"/>
    <w:rsid w:val="007D0747"/>
    <w:rsid w:val="007D0FC9"/>
    <w:rsid w:val="007D16AF"/>
    <w:rsid w:val="007D18E7"/>
    <w:rsid w:val="007D1D47"/>
    <w:rsid w:val="007D1E31"/>
    <w:rsid w:val="007D22E0"/>
    <w:rsid w:val="007D2605"/>
    <w:rsid w:val="007D2C37"/>
    <w:rsid w:val="007D2D63"/>
    <w:rsid w:val="007D3D50"/>
    <w:rsid w:val="007D4145"/>
    <w:rsid w:val="007D447D"/>
    <w:rsid w:val="007D44A1"/>
    <w:rsid w:val="007D44D9"/>
    <w:rsid w:val="007D47A8"/>
    <w:rsid w:val="007D4CC0"/>
    <w:rsid w:val="007D4FBD"/>
    <w:rsid w:val="007D51CA"/>
    <w:rsid w:val="007D528B"/>
    <w:rsid w:val="007D532C"/>
    <w:rsid w:val="007D565A"/>
    <w:rsid w:val="007D582E"/>
    <w:rsid w:val="007D5CA6"/>
    <w:rsid w:val="007D601B"/>
    <w:rsid w:val="007D6B6D"/>
    <w:rsid w:val="007D724F"/>
    <w:rsid w:val="007D7378"/>
    <w:rsid w:val="007D7455"/>
    <w:rsid w:val="007D7C3A"/>
    <w:rsid w:val="007D7CBE"/>
    <w:rsid w:val="007D7EBD"/>
    <w:rsid w:val="007D7F2A"/>
    <w:rsid w:val="007E03E5"/>
    <w:rsid w:val="007E04CD"/>
    <w:rsid w:val="007E0C1F"/>
    <w:rsid w:val="007E0D87"/>
    <w:rsid w:val="007E15C7"/>
    <w:rsid w:val="007E1667"/>
    <w:rsid w:val="007E1D1E"/>
    <w:rsid w:val="007E1D7D"/>
    <w:rsid w:val="007E2290"/>
    <w:rsid w:val="007E2343"/>
    <w:rsid w:val="007E2371"/>
    <w:rsid w:val="007E2901"/>
    <w:rsid w:val="007E29DC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4D5C"/>
    <w:rsid w:val="007E59B7"/>
    <w:rsid w:val="007E622D"/>
    <w:rsid w:val="007E62DF"/>
    <w:rsid w:val="007E6576"/>
    <w:rsid w:val="007E696C"/>
    <w:rsid w:val="007E69D9"/>
    <w:rsid w:val="007E69DD"/>
    <w:rsid w:val="007E6CAD"/>
    <w:rsid w:val="007E7D72"/>
    <w:rsid w:val="007F02AA"/>
    <w:rsid w:val="007F0360"/>
    <w:rsid w:val="007F0924"/>
    <w:rsid w:val="007F0D09"/>
    <w:rsid w:val="007F12D2"/>
    <w:rsid w:val="007F17F4"/>
    <w:rsid w:val="007F2239"/>
    <w:rsid w:val="007F2757"/>
    <w:rsid w:val="007F2761"/>
    <w:rsid w:val="007F2F02"/>
    <w:rsid w:val="007F3B92"/>
    <w:rsid w:val="007F3C35"/>
    <w:rsid w:val="007F4313"/>
    <w:rsid w:val="007F4CD6"/>
    <w:rsid w:val="007F4F07"/>
    <w:rsid w:val="007F5069"/>
    <w:rsid w:val="007F58C4"/>
    <w:rsid w:val="007F59B8"/>
    <w:rsid w:val="007F5BA0"/>
    <w:rsid w:val="007F5BBF"/>
    <w:rsid w:val="007F5C22"/>
    <w:rsid w:val="007F5E5C"/>
    <w:rsid w:val="007F657B"/>
    <w:rsid w:val="007F6B2D"/>
    <w:rsid w:val="007F6EA4"/>
    <w:rsid w:val="007F71AF"/>
    <w:rsid w:val="007F72D0"/>
    <w:rsid w:val="007F7A50"/>
    <w:rsid w:val="007F7E8E"/>
    <w:rsid w:val="0080023B"/>
    <w:rsid w:val="0080040C"/>
    <w:rsid w:val="00800667"/>
    <w:rsid w:val="00800B66"/>
    <w:rsid w:val="00800C5D"/>
    <w:rsid w:val="0080119F"/>
    <w:rsid w:val="0080124C"/>
    <w:rsid w:val="00801547"/>
    <w:rsid w:val="00801CC3"/>
    <w:rsid w:val="00801F7A"/>
    <w:rsid w:val="008020E9"/>
    <w:rsid w:val="0080272A"/>
    <w:rsid w:val="008028F5"/>
    <w:rsid w:val="00803500"/>
    <w:rsid w:val="00803560"/>
    <w:rsid w:val="00803784"/>
    <w:rsid w:val="008038D6"/>
    <w:rsid w:val="00803E4B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709C"/>
    <w:rsid w:val="008072E6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1D4"/>
    <w:rsid w:val="0081222F"/>
    <w:rsid w:val="0081245D"/>
    <w:rsid w:val="00812887"/>
    <w:rsid w:val="00813091"/>
    <w:rsid w:val="008131DF"/>
    <w:rsid w:val="00813A95"/>
    <w:rsid w:val="008148D2"/>
    <w:rsid w:val="008150DA"/>
    <w:rsid w:val="0081717E"/>
    <w:rsid w:val="0081770C"/>
    <w:rsid w:val="00817F7B"/>
    <w:rsid w:val="008201AD"/>
    <w:rsid w:val="00820758"/>
    <w:rsid w:val="00820AC5"/>
    <w:rsid w:val="00820BD1"/>
    <w:rsid w:val="00820C11"/>
    <w:rsid w:val="00821023"/>
    <w:rsid w:val="00821429"/>
    <w:rsid w:val="008216DC"/>
    <w:rsid w:val="008218B4"/>
    <w:rsid w:val="00821983"/>
    <w:rsid w:val="00821E03"/>
    <w:rsid w:val="00821F89"/>
    <w:rsid w:val="00822363"/>
    <w:rsid w:val="00822705"/>
    <w:rsid w:val="008227DE"/>
    <w:rsid w:val="00822865"/>
    <w:rsid w:val="00822F40"/>
    <w:rsid w:val="008230B0"/>
    <w:rsid w:val="0082371C"/>
    <w:rsid w:val="00823843"/>
    <w:rsid w:val="00823F44"/>
    <w:rsid w:val="00824179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45B"/>
    <w:rsid w:val="00826757"/>
    <w:rsid w:val="00826CFE"/>
    <w:rsid w:val="00827666"/>
    <w:rsid w:val="00827E33"/>
    <w:rsid w:val="00830142"/>
    <w:rsid w:val="00830566"/>
    <w:rsid w:val="00830B05"/>
    <w:rsid w:val="00830B07"/>
    <w:rsid w:val="008311FE"/>
    <w:rsid w:val="00831824"/>
    <w:rsid w:val="00831A78"/>
    <w:rsid w:val="00831D51"/>
    <w:rsid w:val="0083228A"/>
    <w:rsid w:val="00832331"/>
    <w:rsid w:val="00832EA1"/>
    <w:rsid w:val="008331F0"/>
    <w:rsid w:val="00833561"/>
    <w:rsid w:val="00834433"/>
    <w:rsid w:val="008346CB"/>
    <w:rsid w:val="0083477F"/>
    <w:rsid w:val="00834D73"/>
    <w:rsid w:val="0083503A"/>
    <w:rsid w:val="008351C4"/>
    <w:rsid w:val="00835F12"/>
    <w:rsid w:val="00836CC2"/>
    <w:rsid w:val="00836F3B"/>
    <w:rsid w:val="00837155"/>
    <w:rsid w:val="00837273"/>
    <w:rsid w:val="00837586"/>
    <w:rsid w:val="008377FE"/>
    <w:rsid w:val="008378DE"/>
    <w:rsid w:val="00837C4E"/>
    <w:rsid w:val="00837DC6"/>
    <w:rsid w:val="00837FB2"/>
    <w:rsid w:val="008404A2"/>
    <w:rsid w:val="008405DC"/>
    <w:rsid w:val="00840C05"/>
    <w:rsid w:val="008412CB"/>
    <w:rsid w:val="008414E3"/>
    <w:rsid w:val="00841FCA"/>
    <w:rsid w:val="008422E4"/>
    <w:rsid w:val="008430A5"/>
    <w:rsid w:val="00843282"/>
    <w:rsid w:val="00843E76"/>
    <w:rsid w:val="00844051"/>
    <w:rsid w:val="0084429A"/>
    <w:rsid w:val="008443C6"/>
    <w:rsid w:val="00844553"/>
    <w:rsid w:val="00844BDE"/>
    <w:rsid w:val="00844CB0"/>
    <w:rsid w:val="00844DBD"/>
    <w:rsid w:val="00844F8A"/>
    <w:rsid w:val="00845121"/>
    <w:rsid w:val="008455F2"/>
    <w:rsid w:val="00845652"/>
    <w:rsid w:val="008456DC"/>
    <w:rsid w:val="0084601E"/>
    <w:rsid w:val="008462EE"/>
    <w:rsid w:val="008469DB"/>
    <w:rsid w:val="00846C09"/>
    <w:rsid w:val="00846E49"/>
    <w:rsid w:val="00846ECD"/>
    <w:rsid w:val="00846FDB"/>
    <w:rsid w:val="00847A9F"/>
    <w:rsid w:val="00847D3D"/>
    <w:rsid w:val="00850222"/>
    <w:rsid w:val="0085031E"/>
    <w:rsid w:val="00850433"/>
    <w:rsid w:val="008512A0"/>
    <w:rsid w:val="00851719"/>
    <w:rsid w:val="00852428"/>
    <w:rsid w:val="008525FC"/>
    <w:rsid w:val="008527ED"/>
    <w:rsid w:val="00852BD6"/>
    <w:rsid w:val="00852DE8"/>
    <w:rsid w:val="00852F9B"/>
    <w:rsid w:val="00853291"/>
    <w:rsid w:val="008533E7"/>
    <w:rsid w:val="008534C1"/>
    <w:rsid w:val="008534D7"/>
    <w:rsid w:val="008537E8"/>
    <w:rsid w:val="00854402"/>
    <w:rsid w:val="00854BA6"/>
    <w:rsid w:val="00854CD5"/>
    <w:rsid w:val="00854D62"/>
    <w:rsid w:val="00854EEC"/>
    <w:rsid w:val="00854F95"/>
    <w:rsid w:val="00855C1E"/>
    <w:rsid w:val="00855E0D"/>
    <w:rsid w:val="00856049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0973"/>
    <w:rsid w:val="00860FCB"/>
    <w:rsid w:val="00861150"/>
    <w:rsid w:val="0086118A"/>
    <w:rsid w:val="0086127C"/>
    <w:rsid w:val="00861413"/>
    <w:rsid w:val="008615D9"/>
    <w:rsid w:val="008618A5"/>
    <w:rsid w:val="00861B20"/>
    <w:rsid w:val="0086261E"/>
    <w:rsid w:val="008626CB"/>
    <w:rsid w:val="008626EF"/>
    <w:rsid w:val="008628C6"/>
    <w:rsid w:val="00862E33"/>
    <w:rsid w:val="00862E9C"/>
    <w:rsid w:val="00862EBF"/>
    <w:rsid w:val="00862F3A"/>
    <w:rsid w:val="008631C5"/>
    <w:rsid w:val="00863767"/>
    <w:rsid w:val="0086387C"/>
    <w:rsid w:val="00863EC2"/>
    <w:rsid w:val="008644AD"/>
    <w:rsid w:val="008645D9"/>
    <w:rsid w:val="00864F04"/>
    <w:rsid w:val="00865104"/>
    <w:rsid w:val="008651C6"/>
    <w:rsid w:val="00865720"/>
    <w:rsid w:val="00865F84"/>
    <w:rsid w:val="00866D4C"/>
    <w:rsid w:val="00866FD6"/>
    <w:rsid w:val="0086721E"/>
    <w:rsid w:val="00867458"/>
    <w:rsid w:val="008675DB"/>
    <w:rsid w:val="008679BB"/>
    <w:rsid w:val="00867C02"/>
    <w:rsid w:val="008703F6"/>
    <w:rsid w:val="00870BF4"/>
    <w:rsid w:val="00871005"/>
    <w:rsid w:val="00871228"/>
    <w:rsid w:val="008718D6"/>
    <w:rsid w:val="00871B40"/>
    <w:rsid w:val="00871B7D"/>
    <w:rsid w:val="00872FD1"/>
    <w:rsid w:val="008735CF"/>
    <w:rsid w:val="008736A2"/>
    <w:rsid w:val="00873A36"/>
    <w:rsid w:val="00873A46"/>
    <w:rsid w:val="00873B03"/>
    <w:rsid w:val="008740FF"/>
    <w:rsid w:val="00874170"/>
    <w:rsid w:val="0087417C"/>
    <w:rsid w:val="0087460C"/>
    <w:rsid w:val="00874B52"/>
    <w:rsid w:val="00874BB2"/>
    <w:rsid w:val="00874E4A"/>
    <w:rsid w:val="00875251"/>
    <w:rsid w:val="0087543D"/>
    <w:rsid w:val="0087574D"/>
    <w:rsid w:val="008757C5"/>
    <w:rsid w:val="00875EC6"/>
    <w:rsid w:val="008763D1"/>
    <w:rsid w:val="00876B5E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AD1"/>
    <w:rsid w:val="00881B0E"/>
    <w:rsid w:val="00881BD5"/>
    <w:rsid w:val="00881C5C"/>
    <w:rsid w:val="00882011"/>
    <w:rsid w:val="00882DFB"/>
    <w:rsid w:val="008832EE"/>
    <w:rsid w:val="008833DA"/>
    <w:rsid w:val="008838C2"/>
    <w:rsid w:val="00883CE2"/>
    <w:rsid w:val="00885144"/>
    <w:rsid w:val="008853E8"/>
    <w:rsid w:val="0088546E"/>
    <w:rsid w:val="008858D7"/>
    <w:rsid w:val="00885C6B"/>
    <w:rsid w:val="00885E45"/>
    <w:rsid w:val="0088626F"/>
    <w:rsid w:val="0088649B"/>
    <w:rsid w:val="00886827"/>
    <w:rsid w:val="00886E16"/>
    <w:rsid w:val="00886E76"/>
    <w:rsid w:val="00887007"/>
    <w:rsid w:val="008875A3"/>
    <w:rsid w:val="008877F9"/>
    <w:rsid w:val="00887856"/>
    <w:rsid w:val="00887BC9"/>
    <w:rsid w:val="00887FFA"/>
    <w:rsid w:val="008902DE"/>
    <w:rsid w:val="00890890"/>
    <w:rsid w:val="00890B1D"/>
    <w:rsid w:val="00890E41"/>
    <w:rsid w:val="00890F30"/>
    <w:rsid w:val="00891355"/>
    <w:rsid w:val="0089168C"/>
    <w:rsid w:val="00891BE3"/>
    <w:rsid w:val="0089206F"/>
    <w:rsid w:val="00892493"/>
    <w:rsid w:val="00892872"/>
    <w:rsid w:val="00892CB3"/>
    <w:rsid w:val="00893562"/>
    <w:rsid w:val="00893AF4"/>
    <w:rsid w:val="0089412B"/>
    <w:rsid w:val="008942B4"/>
    <w:rsid w:val="00894612"/>
    <w:rsid w:val="008946E8"/>
    <w:rsid w:val="0089475E"/>
    <w:rsid w:val="00894D6E"/>
    <w:rsid w:val="0089516B"/>
    <w:rsid w:val="00895ABD"/>
    <w:rsid w:val="00895DFE"/>
    <w:rsid w:val="008960FC"/>
    <w:rsid w:val="00896102"/>
    <w:rsid w:val="00896202"/>
    <w:rsid w:val="0089634F"/>
    <w:rsid w:val="00896946"/>
    <w:rsid w:val="008969D2"/>
    <w:rsid w:val="00896E3C"/>
    <w:rsid w:val="00897022"/>
    <w:rsid w:val="0089797E"/>
    <w:rsid w:val="00897B45"/>
    <w:rsid w:val="00897C4F"/>
    <w:rsid w:val="008A03B0"/>
    <w:rsid w:val="008A0EC4"/>
    <w:rsid w:val="008A14C4"/>
    <w:rsid w:val="008A1AB2"/>
    <w:rsid w:val="008A1EA8"/>
    <w:rsid w:val="008A1FBE"/>
    <w:rsid w:val="008A2180"/>
    <w:rsid w:val="008A2196"/>
    <w:rsid w:val="008A220C"/>
    <w:rsid w:val="008A22D6"/>
    <w:rsid w:val="008A265D"/>
    <w:rsid w:val="008A26D8"/>
    <w:rsid w:val="008A29D0"/>
    <w:rsid w:val="008A30EF"/>
    <w:rsid w:val="008A30F7"/>
    <w:rsid w:val="008A4207"/>
    <w:rsid w:val="008A4A6B"/>
    <w:rsid w:val="008A4A93"/>
    <w:rsid w:val="008A4E50"/>
    <w:rsid w:val="008A505C"/>
    <w:rsid w:val="008A56ED"/>
    <w:rsid w:val="008A5709"/>
    <w:rsid w:val="008A575C"/>
    <w:rsid w:val="008A59E3"/>
    <w:rsid w:val="008A5C10"/>
    <w:rsid w:val="008A61D3"/>
    <w:rsid w:val="008A6624"/>
    <w:rsid w:val="008A6C43"/>
    <w:rsid w:val="008A6EB8"/>
    <w:rsid w:val="008A71E8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E65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583F"/>
    <w:rsid w:val="008B5EE7"/>
    <w:rsid w:val="008B6066"/>
    <w:rsid w:val="008B62D5"/>
    <w:rsid w:val="008B6638"/>
    <w:rsid w:val="008B6862"/>
    <w:rsid w:val="008B72F6"/>
    <w:rsid w:val="008C03D2"/>
    <w:rsid w:val="008C06DC"/>
    <w:rsid w:val="008C0905"/>
    <w:rsid w:val="008C0B5A"/>
    <w:rsid w:val="008C0C4C"/>
    <w:rsid w:val="008C0E92"/>
    <w:rsid w:val="008C1CBF"/>
    <w:rsid w:val="008C2D81"/>
    <w:rsid w:val="008C3155"/>
    <w:rsid w:val="008C3E21"/>
    <w:rsid w:val="008C3F06"/>
    <w:rsid w:val="008C46D4"/>
    <w:rsid w:val="008C46D8"/>
    <w:rsid w:val="008C4E97"/>
    <w:rsid w:val="008C4EB9"/>
    <w:rsid w:val="008C5291"/>
    <w:rsid w:val="008C5596"/>
    <w:rsid w:val="008C587B"/>
    <w:rsid w:val="008C5B25"/>
    <w:rsid w:val="008C639F"/>
    <w:rsid w:val="008C6445"/>
    <w:rsid w:val="008C69BF"/>
    <w:rsid w:val="008C7237"/>
    <w:rsid w:val="008C725C"/>
    <w:rsid w:val="008D06BD"/>
    <w:rsid w:val="008D0D73"/>
    <w:rsid w:val="008D132F"/>
    <w:rsid w:val="008D14C2"/>
    <w:rsid w:val="008D16D2"/>
    <w:rsid w:val="008D179C"/>
    <w:rsid w:val="008D1914"/>
    <w:rsid w:val="008D1923"/>
    <w:rsid w:val="008D1BD0"/>
    <w:rsid w:val="008D25D3"/>
    <w:rsid w:val="008D27F8"/>
    <w:rsid w:val="008D2959"/>
    <w:rsid w:val="008D2CBE"/>
    <w:rsid w:val="008D2CD2"/>
    <w:rsid w:val="008D2CFB"/>
    <w:rsid w:val="008D31EB"/>
    <w:rsid w:val="008D3CCC"/>
    <w:rsid w:val="008D3F0B"/>
    <w:rsid w:val="008D4415"/>
    <w:rsid w:val="008D4683"/>
    <w:rsid w:val="008D4BD5"/>
    <w:rsid w:val="008D53F8"/>
    <w:rsid w:val="008D651E"/>
    <w:rsid w:val="008D6CC0"/>
    <w:rsid w:val="008D7307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1FFC"/>
    <w:rsid w:val="008E281B"/>
    <w:rsid w:val="008E2824"/>
    <w:rsid w:val="008E2F9C"/>
    <w:rsid w:val="008E3148"/>
    <w:rsid w:val="008E31CB"/>
    <w:rsid w:val="008E323F"/>
    <w:rsid w:val="008E3BF1"/>
    <w:rsid w:val="008E3F35"/>
    <w:rsid w:val="008E4087"/>
    <w:rsid w:val="008E4216"/>
    <w:rsid w:val="008E46CF"/>
    <w:rsid w:val="008E47D2"/>
    <w:rsid w:val="008E4869"/>
    <w:rsid w:val="008E4C17"/>
    <w:rsid w:val="008E50B5"/>
    <w:rsid w:val="008E5534"/>
    <w:rsid w:val="008E619A"/>
    <w:rsid w:val="008E6243"/>
    <w:rsid w:val="008E62BD"/>
    <w:rsid w:val="008E62EA"/>
    <w:rsid w:val="008E64FF"/>
    <w:rsid w:val="008E6AD2"/>
    <w:rsid w:val="008E7092"/>
    <w:rsid w:val="008E7123"/>
    <w:rsid w:val="008E72E6"/>
    <w:rsid w:val="008F01C7"/>
    <w:rsid w:val="008F05EC"/>
    <w:rsid w:val="008F0D27"/>
    <w:rsid w:val="008F10BF"/>
    <w:rsid w:val="008F10FA"/>
    <w:rsid w:val="008F13C8"/>
    <w:rsid w:val="008F20D5"/>
    <w:rsid w:val="008F2741"/>
    <w:rsid w:val="008F2875"/>
    <w:rsid w:val="008F2C42"/>
    <w:rsid w:val="008F2E7D"/>
    <w:rsid w:val="008F2FFA"/>
    <w:rsid w:val="008F3041"/>
    <w:rsid w:val="008F3AF0"/>
    <w:rsid w:val="008F3B3B"/>
    <w:rsid w:val="008F3E0B"/>
    <w:rsid w:val="008F40C2"/>
    <w:rsid w:val="008F440E"/>
    <w:rsid w:val="008F44A8"/>
    <w:rsid w:val="008F4AFB"/>
    <w:rsid w:val="008F4D93"/>
    <w:rsid w:val="008F4E2B"/>
    <w:rsid w:val="008F53CC"/>
    <w:rsid w:val="008F541C"/>
    <w:rsid w:val="008F550D"/>
    <w:rsid w:val="008F5A40"/>
    <w:rsid w:val="008F5DAA"/>
    <w:rsid w:val="008F6232"/>
    <w:rsid w:val="008F6312"/>
    <w:rsid w:val="008F6557"/>
    <w:rsid w:val="008F6715"/>
    <w:rsid w:val="008F6727"/>
    <w:rsid w:val="008F6CDB"/>
    <w:rsid w:val="008F71A4"/>
    <w:rsid w:val="008F7579"/>
    <w:rsid w:val="008F7702"/>
    <w:rsid w:val="008F776A"/>
    <w:rsid w:val="00900134"/>
    <w:rsid w:val="009004AE"/>
    <w:rsid w:val="00900564"/>
    <w:rsid w:val="00900873"/>
    <w:rsid w:val="00900F92"/>
    <w:rsid w:val="00901007"/>
    <w:rsid w:val="00901170"/>
    <w:rsid w:val="0090138E"/>
    <w:rsid w:val="00901726"/>
    <w:rsid w:val="0090173D"/>
    <w:rsid w:val="00901D64"/>
    <w:rsid w:val="00902959"/>
    <w:rsid w:val="00902FAF"/>
    <w:rsid w:val="00903767"/>
    <w:rsid w:val="00903AB5"/>
    <w:rsid w:val="0090403B"/>
    <w:rsid w:val="00904751"/>
    <w:rsid w:val="00904E0E"/>
    <w:rsid w:val="00905142"/>
    <w:rsid w:val="00905616"/>
    <w:rsid w:val="009058DC"/>
    <w:rsid w:val="00906165"/>
    <w:rsid w:val="009062FD"/>
    <w:rsid w:val="00906318"/>
    <w:rsid w:val="009063F8"/>
    <w:rsid w:val="009064E1"/>
    <w:rsid w:val="009071BD"/>
    <w:rsid w:val="009071EE"/>
    <w:rsid w:val="0090786C"/>
    <w:rsid w:val="00907A64"/>
    <w:rsid w:val="00907AC8"/>
    <w:rsid w:val="00907BDB"/>
    <w:rsid w:val="009104B1"/>
    <w:rsid w:val="00910517"/>
    <w:rsid w:val="009107D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63"/>
    <w:rsid w:val="009121AB"/>
    <w:rsid w:val="009128B5"/>
    <w:rsid w:val="00912BE2"/>
    <w:rsid w:val="00912F54"/>
    <w:rsid w:val="00913074"/>
    <w:rsid w:val="009132F6"/>
    <w:rsid w:val="009139D4"/>
    <w:rsid w:val="00913BD7"/>
    <w:rsid w:val="00913C4C"/>
    <w:rsid w:val="00913D1C"/>
    <w:rsid w:val="00913D57"/>
    <w:rsid w:val="00914358"/>
    <w:rsid w:val="0091445B"/>
    <w:rsid w:val="00914761"/>
    <w:rsid w:val="0091496D"/>
    <w:rsid w:val="00914B70"/>
    <w:rsid w:val="00914D34"/>
    <w:rsid w:val="00914F67"/>
    <w:rsid w:val="009151D4"/>
    <w:rsid w:val="00915504"/>
    <w:rsid w:val="00915D9D"/>
    <w:rsid w:val="0091630A"/>
    <w:rsid w:val="00916409"/>
    <w:rsid w:val="0091685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A03"/>
    <w:rsid w:val="00921C16"/>
    <w:rsid w:val="00922106"/>
    <w:rsid w:val="00922652"/>
    <w:rsid w:val="0092268C"/>
    <w:rsid w:val="00922C9F"/>
    <w:rsid w:val="00923109"/>
    <w:rsid w:val="00923274"/>
    <w:rsid w:val="00923927"/>
    <w:rsid w:val="00923E72"/>
    <w:rsid w:val="00923F65"/>
    <w:rsid w:val="00924469"/>
    <w:rsid w:val="0092491D"/>
    <w:rsid w:val="0092553B"/>
    <w:rsid w:val="00925559"/>
    <w:rsid w:val="00925B29"/>
    <w:rsid w:val="00925F82"/>
    <w:rsid w:val="009260C2"/>
    <w:rsid w:val="00926526"/>
    <w:rsid w:val="0092655E"/>
    <w:rsid w:val="009267DF"/>
    <w:rsid w:val="009269B8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04AF"/>
    <w:rsid w:val="00930C8B"/>
    <w:rsid w:val="009312B1"/>
    <w:rsid w:val="0093153A"/>
    <w:rsid w:val="00931A7F"/>
    <w:rsid w:val="00931FD6"/>
    <w:rsid w:val="009321F3"/>
    <w:rsid w:val="00932519"/>
    <w:rsid w:val="0093256B"/>
    <w:rsid w:val="0093281B"/>
    <w:rsid w:val="009330B2"/>
    <w:rsid w:val="00933375"/>
    <w:rsid w:val="009335E5"/>
    <w:rsid w:val="00934CBD"/>
    <w:rsid w:val="009350D7"/>
    <w:rsid w:val="009359F6"/>
    <w:rsid w:val="00935E31"/>
    <w:rsid w:val="00936094"/>
    <w:rsid w:val="0093620B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1C4A"/>
    <w:rsid w:val="0094224D"/>
    <w:rsid w:val="00942436"/>
    <w:rsid w:val="00942CEB"/>
    <w:rsid w:val="009435E7"/>
    <w:rsid w:val="00943695"/>
    <w:rsid w:val="0094381C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499"/>
    <w:rsid w:val="00945895"/>
    <w:rsid w:val="009458B8"/>
    <w:rsid w:val="00945CCE"/>
    <w:rsid w:val="00945E00"/>
    <w:rsid w:val="00945EB4"/>
    <w:rsid w:val="00946537"/>
    <w:rsid w:val="009467D5"/>
    <w:rsid w:val="009467E0"/>
    <w:rsid w:val="009469F1"/>
    <w:rsid w:val="00946C24"/>
    <w:rsid w:val="009470CE"/>
    <w:rsid w:val="00947259"/>
    <w:rsid w:val="0094740B"/>
    <w:rsid w:val="009474C8"/>
    <w:rsid w:val="00947A70"/>
    <w:rsid w:val="00947ABA"/>
    <w:rsid w:val="00950F81"/>
    <w:rsid w:val="009510F4"/>
    <w:rsid w:val="00951182"/>
    <w:rsid w:val="0095133F"/>
    <w:rsid w:val="00951562"/>
    <w:rsid w:val="00951694"/>
    <w:rsid w:val="00951949"/>
    <w:rsid w:val="00951A54"/>
    <w:rsid w:val="00951AE4"/>
    <w:rsid w:val="00951AE5"/>
    <w:rsid w:val="00951C04"/>
    <w:rsid w:val="009524F2"/>
    <w:rsid w:val="009527D6"/>
    <w:rsid w:val="00952D7B"/>
    <w:rsid w:val="0095368D"/>
    <w:rsid w:val="009536D0"/>
    <w:rsid w:val="0095392E"/>
    <w:rsid w:val="00953F3B"/>
    <w:rsid w:val="00953F93"/>
    <w:rsid w:val="00954001"/>
    <w:rsid w:val="00954041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AF2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865"/>
    <w:rsid w:val="009619AF"/>
    <w:rsid w:val="00962569"/>
    <w:rsid w:val="00962D8B"/>
    <w:rsid w:val="00962FCB"/>
    <w:rsid w:val="00963301"/>
    <w:rsid w:val="009633CB"/>
    <w:rsid w:val="00963429"/>
    <w:rsid w:val="0096358F"/>
    <w:rsid w:val="009635C0"/>
    <w:rsid w:val="00963B4E"/>
    <w:rsid w:val="009640CF"/>
    <w:rsid w:val="00964358"/>
    <w:rsid w:val="009645BF"/>
    <w:rsid w:val="009649C4"/>
    <w:rsid w:val="00965061"/>
    <w:rsid w:val="0096560A"/>
    <w:rsid w:val="00965795"/>
    <w:rsid w:val="009659BC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BE7"/>
    <w:rsid w:val="00975CE0"/>
    <w:rsid w:val="00975DAF"/>
    <w:rsid w:val="00975DF8"/>
    <w:rsid w:val="00977948"/>
    <w:rsid w:val="009800D0"/>
    <w:rsid w:val="00980797"/>
    <w:rsid w:val="00980958"/>
    <w:rsid w:val="00980C78"/>
    <w:rsid w:val="00980DFA"/>
    <w:rsid w:val="0098118D"/>
    <w:rsid w:val="009811A8"/>
    <w:rsid w:val="009811E6"/>
    <w:rsid w:val="00981205"/>
    <w:rsid w:val="00981680"/>
    <w:rsid w:val="00981DD0"/>
    <w:rsid w:val="00982498"/>
    <w:rsid w:val="009827B0"/>
    <w:rsid w:val="00982A77"/>
    <w:rsid w:val="00982D69"/>
    <w:rsid w:val="00982DA3"/>
    <w:rsid w:val="00982E8B"/>
    <w:rsid w:val="00982EA1"/>
    <w:rsid w:val="009831C0"/>
    <w:rsid w:val="00983504"/>
    <w:rsid w:val="0098363D"/>
    <w:rsid w:val="0098366C"/>
    <w:rsid w:val="00983BD5"/>
    <w:rsid w:val="00984574"/>
    <w:rsid w:val="00984685"/>
    <w:rsid w:val="00984D62"/>
    <w:rsid w:val="009850FC"/>
    <w:rsid w:val="00985345"/>
    <w:rsid w:val="009853C4"/>
    <w:rsid w:val="009855F6"/>
    <w:rsid w:val="00985788"/>
    <w:rsid w:val="00986C51"/>
    <w:rsid w:val="00986C76"/>
    <w:rsid w:val="00986D7D"/>
    <w:rsid w:val="0098709A"/>
    <w:rsid w:val="009872A2"/>
    <w:rsid w:val="0098755D"/>
    <w:rsid w:val="00987D1F"/>
    <w:rsid w:val="00987DF8"/>
    <w:rsid w:val="00987E0C"/>
    <w:rsid w:val="0099018C"/>
    <w:rsid w:val="00990360"/>
    <w:rsid w:val="0099037E"/>
    <w:rsid w:val="009903D4"/>
    <w:rsid w:val="00990404"/>
    <w:rsid w:val="0099051C"/>
    <w:rsid w:val="0099074D"/>
    <w:rsid w:val="0099099D"/>
    <w:rsid w:val="00990D7D"/>
    <w:rsid w:val="00990F60"/>
    <w:rsid w:val="00991197"/>
    <w:rsid w:val="0099125C"/>
    <w:rsid w:val="00991664"/>
    <w:rsid w:val="0099197F"/>
    <w:rsid w:val="009919A8"/>
    <w:rsid w:val="00991A47"/>
    <w:rsid w:val="00991F8C"/>
    <w:rsid w:val="009921E3"/>
    <w:rsid w:val="00992714"/>
    <w:rsid w:val="00992A0B"/>
    <w:rsid w:val="0099359F"/>
    <w:rsid w:val="00993ACA"/>
    <w:rsid w:val="00993CA4"/>
    <w:rsid w:val="00993F32"/>
    <w:rsid w:val="00993FC6"/>
    <w:rsid w:val="009942A1"/>
    <w:rsid w:val="00994923"/>
    <w:rsid w:val="00994BE8"/>
    <w:rsid w:val="00994EE1"/>
    <w:rsid w:val="00995231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CDB"/>
    <w:rsid w:val="00997E0A"/>
    <w:rsid w:val="00997F5B"/>
    <w:rsid w:val="009A0432"/>
    <w:rsid w:val="009A04ED"/>
    <w:rsid w:val="009A06D9"/>
    <w:rsid w:val="009A0B29"/>
    <w:rsid w:val="009A0D07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589"/>
    <w:rsid w:val="009A3E2E"/>
    <w:rsid w:val="009A4105"/>
    <w:rsid w:val="009A4417"/>
    <w:rsid w:val="009A4CB6"/>
    <w:rsid w:val="009A4E5B"/>
    <w:rsid w:val="009A51EB"/>
    <w:rsid w:val="009A5310"/>
    <w:rsid w:val="009A5444"/>
    <w:rsid w:val="009A58E9"/>
    <w:rsid w:val="009A5BB9"/>
    <w:rsid w:val="009A5DE5"/>
    <w:rsid w:val="009A643B"/>
    <w:rsid w:val="009A66F1"/>
    <w:rsid w:val="009A677A"/>
    <w:rsid w:val="009A69DF"/>
    <w:rsid w:val="009A6C0E"/>
    <w:rsid w:val="009A6C46"/>
    <w:rsid w:val="009A6F1A"/>
    <w:rsid w:val="009A7ECE"/>
    <w:rsid w:val="009B041B"/>
    <w:rsid w:val="009B0587"/>
    <w:rsid w:val="009B0628"/>
    <w:rsid w:val="009B0930"/>
    <w:rsid w:val="009B10C1"/>
    <w:rsid w:val="009B1134"/>
    <w:rsid w:val="009B16CE"/>
    <w:rsid w:val="009B1BFA"/>
    <w:rsid w:val="009B1E8F"/>
    <w:rsid w:val="009B1F3B"/>
    <w:rsid w:val="009B214C"/>
    <w:rsid w:val="009B2229"/>
    <w:rsid w:val="009B2CFF"/>
    <w:rsid w:val="009B3031"/>
    <w:rsid w:val="009B34CD"/>
    <w:rsid w:val="009B3837"/>
    <w:rsid w:val="009B3971"/>
    <w:rsid w:val="009B39B7"/>
    <w:rsid w:val="009B39CD"/>
    <w:rsid w:val="009B3FA5"/>
    <w:rsid w:val="009B477D"/>
    <w:rsid w:val="009B49CF"/>
    <w:rsid w:val="009B4EAE"/>
    <w:rsid w:val="009B4F70"/>
    <w:rsid w:val="009B5675"/>
    <w:rsid w:val="009B5921"/>
    <w:rsid w:val="009B5F2E"/>
    <w:rsid w:val="009B5FC7"/>
    <w:rsid w:val="009B67F2"/>
    <w:rsid w:val="009B683A"/>
    <w:rsid w:val="009B6A50"/>
    <w:rsid w:val="009B6A60"/>
    <w:rsid w:val="009B6BE1"/>
    <w:rsid w:val="009B6E22"/>
    <w:rsid w:val="009C01BE"/>
    <w:rsid w:val="009C0684"/>
    <w:rsid w:val="009C084E"/>
    <w:rsid w:val="009C0A65"/>
    <w:rsid w:val="009C0C9B"/>
    <w:rsid w:val="009C0E6F"/>
    <w:rsid w:val="009C0EA8"/>
    <w:rsid w:val="009C128B"/>
    <w:rsid w:val="009C1357"/>
    <w:rsid w:val="009C1A17"/>
    <w:rsid w:val="009C1CF6"/>
    <w:rsid w:val="009C211E"/>
    <w:rsid w:val="009C237F"/>
    <w:rsid w:val="009C2596"/>
    <w:rsid w:val="009C25AF"/>
    <w:rsid w:val="009C27D8"/>
    <w:rsid w:val="009C28E1"/>
    <w:rsid w:val="009C2ABB"/>
    <w:rsid w:val="009C31CF"/>
    <w:rsid w:val="009C3516"/>
    <w:rsid w:val="009C39DF"/>
    <w:rsid w:val="009C3E14"/>
    <w:rsid w:val="009C3E35"/>
    <w:rsid w:val="009C405B"/>
    <w:rsid w:val="009C42EA"/>
    <w:rsid w:val="009C468B"/>
    <w:rsid w:val="009C4DF7"/>
    <w:rsid w:val="009C5132"/>
    <w:rsid w:val="009C5363"/>
    <w:rsid w:val="009C5624"/>
    <w:rsid w:val="009C5855"/>
    <w:rsid w:val="009C5A92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51"/>
    <w:rsid w:val="009D0FE6"/>
    <w:rsid w:val="009D11E3"/>
    <w:rsid w:val="009D14D2"/>
    <w:rsid w:val="009D1CE0"/>
    <w:rsid w:val="009D1F29"/>
    <w:rsid w:val="009D1F81"/>
    <w:rsid w:val="009D208C"/>
    <w:rsid w:val="009D2109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3E4D"/>
    <w:rsid w:val="009D46EB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726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E001F"/>
    <w:rsid w:val="009E0123"/>
    <w:rsid w:val="009E0146"/>
    <w:rsid w:val="009E0437"/>
    <w:rsid w:val="009E0BF6"/>
    <w:rsid w:val="009E1011"/>
    <w:rsid w:val="009E104D"/>
    <w:rsid w:val="009E14B3"/>
    <w:rsid w:val="009E1680"/>
    <w:rsid w:val="009E19E8"/>
    <w:rsid w:val="009E1B4A"/>
    <w:rsid w:val="009E2B73"/>
    <w:rsid w:val="009E2F51"/>
    <w:rsid w:val="009E2FAC"/>
    <w:rsid w:val="009E3BCD"/>
    <w:rsid w:val="009E3EFA"/>
    <w:rsid w:val="009E46C5"/>
    <w:rsid w:val="009E4925"/>
    <w:rsid w:val="009E50F0"/>
    <w:rsid w:val="009E5A2E"/>
    <w:rsid w:val="009E61FA"/>
    <w:rsid w:val="009E737B"/>
    <w:rsid w:val="009E765E"/>
    <w:rsid w:val="009E79D5"/>
    <w:rsid w:val="009F019D"/>
    <w:rsid w:val="009F0266"/>
    <w:rsid w:val="009F054F"/>
    <w:rsid w:val="009F0E93"/>
    <w:rsid w:val="009F1072"/>
    <w:rsid w:val="009F1366"/>
    <w:rsid w:val="009F18D6"/>
    <w:rsid w:val="009F1ABC"/>
    <w:rsid w:val="009F1C1F"/>
    <w:rsid w:val="009F20A7"/>
    <w:rsid w:val="009F214D"/>
    <w:rsid w:val="009F22AA"/>
    <w:rsid w:val="009F2340"/>
    <w:rsid w:val="009F2356"/>
    <w:rsid w:val="009F33B5"/>
    <w:rsid w:val="009F3406"/>
    <w:rsid w:val="009F3417"/>
    <w:rsid w:val="009F36AC"/>
    <w:rsid w:val="009F3BF6"/>
    <w:rsid w:val="009F3F55"/>
    <w:rsid w:val="009F4095"/>
    <w:rsid w:val="009F419A"/>
    <w:rsid w:val="009F42C3"/>
    <w:rsid w:val="009F4D38"/>
    <w:rsid w:val="009F4DE0"/>
    <w:rsid w:val="009F5578"/>
    <w:rsid w:val="009F57C2"/>
    <w:rsid w:val="009F58FF"/>
    <w:rsid w:val="009F5E3F"/>
    <w:rsid w:val="009F60C7"/>
    <w:rsid w:val="009F61CD"/>
    <w:rsid w:val="009F6294"/>
    <w:rsid w:val="009F64C5"/>
    <w:rsid w:val="009F6FA8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79"/>
    <w:rsid w:val="00A01B40"/>
    <w:rsid w:val="00A01BD8"/>
    <w:rsid w:val="00A01D03"/>
    <w:rsid w:val="00A01E5C"/>
    <w:rsid w:val="00A02292"/>
    <w:rsid w:val="00A025AF"/>
    <w:rsid w:val="00A02698"/>
    <w:rsid w:val="00A02802"/>
    <w:rsid w:val="00A032C5"/>
    <w:rsid w:val="00A03899"/>
    <w:rsid w:val="00A03DA7"/>
    <w:rsid w:val="00A03E25"/>
    <w:rsid w:val="00A04BD3"/>
    <w:rsid w:val="00A04C44"/>
    <w:rsid w:val="00A04C6F"/>
    <w:rsid w:val="00A04C8A"/>
    <w:rsid w:val="00A04D85"/>
    <w:rsid w:val="00A056BD"/>
    <w:rsid w:val="00A05A3C"/>
    <w:rsid w:val="00A05BB7"/>
    <w:rsid w:val="00A05BE5"/>
    <w:rsid w:val="00A05EE2"/>
    <w:rsid w:val="00A06488"/>
    <w:rsid w:val="00A069AA"/>
    <w:rsid w:val="00A06ABE"/>
    <w:rsid w:val="00A06DE0"/>
    <w:rsid w:val="00A07324"/>
    <w:rsid w:val="00A100D7"/>
    <w:rsid w:val="00A10786"/>
    <w:rsid w:val="00A10A75"/>
    <w:rsid w:val="00A10DD6"/>
    <w:rsid w:val="00A11340"/>
    <w:rsid w:val="00A115D1"/>
    <w:rsid w:val="00A11641"/>
    <w:rsid w:val="00A11918"/>
    <w:rsid w:val="00A11E0C"/>
    <w:rsid w:val="00A11E3D"/>
    <w:rsid w:val="00A122EA"/>
    <w:rsid w:val="00A123A4"/>
    <w:rsid w:val="00A125EB"/>
    <w:rsid w:val="00A12852"/>
    <w:rsid w:val="00A12C93"/>
    <w:rsid w:val="00A13D2A"/>
    <w:rsid w:val="00A1432D"/>
    <w:rsid w:val="00A15A4A"/>
    <w:rsid w:val="00A16379"/>
    <w:rsid w:val="00A163B0"/>
    <w:rsid w:val="00A16C52"/>
    <w:rsid w:val="00A1728E"/>
    <w:rsid w:val="00A1737A"/>
    <w:rsid w:val="00A17456"/>
    <w:rsid w:val="00A17B53"/>
    <w:rsid w:val="00A20E78"/>
    <w:rsid w:val="00A212D7"/>
    <w:rsid w:val="00A21CEC"/>
    <w:rsid w:val="00A22036"/>
    <w:rsid w:val="00A22339"/>
    <w:rsid w:val="00A2252A"/>
    <w:rsid w:val="00A22E8A"/>
    <w:rsid w:val="00A2377F"/>
    <w:rsid w:val="00A23CF4"/>
    <w:rsid w:val="00A23D45"/>
    <w:rsid w:val="00A24003"/>
    <w:rsid w:val="00A24530"/>
    <w:rsid w:val="00A24A4F"/>
    <w:rsid w:val="00A24CF9"/>
    <w:rsid w:val="00A24E78"/>
    <w:rsid w:val="00A250C6"/>
    <w:rsid w:val="00A25157"/>
    <w:rsid w:val="00A25C99"/>
    <w:rsid w:val="00A2623D"/>
    <w:rsid w:val="00A262B0"/>
    <w:rsid w:val="00A26827"/>
    <w:rsid w:val="00A26AB9"/>
    <w:rsid w:val="00A26C44"/>
    <w:rsid w:val="00A26C83"/>
    <w:rsid w:val="00A26CDC"/>
    <w:rsid w:val="00A273E7"/>
    <w:rsid w:val="00A27644"/>
    <w:rsid w:val="00A27AFA"/>
    <w:rsid w:val="00A3042E"/>
    <w:rsid w:val="00A30B57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3F02"/>
    <w:rsid w:val="00A34689"/>
    <w:rsid w:val="00A348A6"/>
    <w:rsid w:val="00A34D8A"/>
    <w:rsid w:val="00A35114"/>
    <w:rsid w:val="00A352B2"/>
    <w:rsid w:val="00A35326"/>
    <w:rsid w:val="00A3547A"/>
    <w:rsid w:val="00A35568"/>
    <w:rsid w:val="00A3584D"/>
    <w:rsid w:val="00A359FA"/>
    <w:rsid w:val="00A35A80"/>
    <w:rsid w:val="00A35CF2"/>
    <w:rsid w:val="00A35EEA"/>
    <w:rsid w:val="00A36041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B8A"/>
    <w:rsid w:val="00A41BC5"/>
    <w:rsid w:val="00A41CB2"/>
    <w:rsid w:val="00A42083"/>
    <w:rsid w:val="00A422F1"/>
    <w:rsid w:val="00A42757"/>
    <w:rsid w:val="00A4313D"/>
    <w:rsid w:val="00A431B5"/>
    <w:rsid w:val="00A43759"/>
    <w:rsid w:val="00A437D6"/>
    <w:rsid w:val="00A43C27"/>
    <w:rsid w:val="00A43C88"/>
    <w:rsid w:val="00A43E4D"/>
    <w:rsid w:val="00A446E2"/>
    <w:rsid w:val="00A44822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78"/>
    <w:rsid w:val="00A500A6"/>
    <w:rsid w:val="00A5039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1D69"/>
    <w:rsid w:val="00A521F2"/>
    <w:rsid w:val="00A5220A"/>
    <w:rsid w:val="00A523E1"/>
    <w:rsid w:val="00A52A7D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5716"/>
    <w:rsid w:val="00A558A3"/>
    <w:rsid w:val="00A55DA8"/>
    <w:rsid w:val="00A5628C"/>
    <w:rsid w:val="00A56728"/>
    <w:rsid w:val="00A56B09"/>
    <w:rsid w:val="00A56FD1"/>
    <w:rsid w:val="00A57003"/>
    <w:rsid w:val="00A57131"/>
    <w:rsid w:val="00A5750C"/>
    <w:rsid w:val="00A57882"/>
    <w:rsid w:val="00A5799D"/>
    <w:rsid w:val="00A57B67"/>
    <w:rsid w:val="00A608B7"/>
    <w:rsid w:val="00A60AA8"/>
    <w:rsid w:val="00A60EDE"/>
    <w:rsid w:val="00A61057"/>
    <w:rsid w:val="00A6110F"/>
    <w:rsid w:val="00A612AA"/>
    <w:rsid w:val="00A616F3"/>
    <w:rsid w:val="00A61883"/>
    <w:rsid w:val="00A61A57"/>
    <w:rsid w:val="00A61F8C"/>
    <w:rsid w:val="00A6229B"/>
    <w:rsid w:val="00A622E1"/>
    <w:rsid w:val="00A623DF"/>
    <w:rsid w:val="00A62444"/>
    <w:rsid w:val="00A62467"/>
    <w:rsid w:val="00A624DB"/>
    <w:rsid w:val="00A627D9"/>
    <w:rsid w:val="00A62C66"/>
    <w:rsid w:val="00A62D16"/>
    <w:rsid w:val="00A62D8F"/>
    <w:rsid w:val="00A62F28"/>
    <w:rsid w:val="00A63194"/>
    <w:rsid w:val="00A6342D"/>
    <w:rsid w:val="00A6364B"/>
    <w:rsid w:val="00A637A5"/>
    <w:rsid w:val="00A63BFD"/>
    <w:rsid w:val="00A640DB"/>
    <w:rsid w:val="00A646AC"/>
    <w:rsid w:val="00A6559E"/>
    <w:rsid w:val="00A65BBF"/>
    <w:rsid w:val="00A675BD"/>
    <w:rsid w:val="00A67D52"/>
    <w:rsid w:val="00A67D6F"/>
    <w:rsid w:val="00A7004B"/>
    <w:rsid w:val="00A702E4"/>
    <w:rsid w:val="00A7044E"/>
    <w:rsid w:val="00A705FC"/>
    <w:rsid w:val="00A7066F"/>
    <w:rsid w:val="00A708D2"/>
    <w:rsid w:val="00A70DBF"/>
    <w:rsid w:val="00A70E4D"/>
    <w:rsid w:val="00A70E7C"/>
    <w:rsid w:val="00A70F37"/>
    <w:rsid w:val="00A7167A"/>
    <w:rsid w:val="00A717D4"/>
    <w:rsid w:val="00A71B86"/>
    <w:rsid w:val="00A71CB7"/>
    <w:rsid w:val="00A71CF3"/>
    <w:rsid w:val="00A71D8E"/>
    <w:rsid w:val="00A720E2"/>
    <w:rsid w:val="00A7280A"/>
    <w:rsid w:val="00A72A43"/>
    <w:rsid w:val="00A72EAE"/>
    <w:rsid w:val="00A7309F"/>
    <w:rsid w:val="00A733FC"/>
    <w:rsid w:val="00A73462"/>
    <w:rsid w:val="00A7349F"/>
    <w:rsid w:val="00A739A4"/>
    <w:rsid w:val="00A7404E"/>
    <w:rsid w:val="00A7422E"/>
    <w:rsid w:val="00A743A3"/>
    <w:rsid w:val="00A74538"/>
    <w:rsid w:val="00A74A71"/>
    <w:rsid w:val="00A74FCD"/>
    <w:rsid w:val="00A75473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76D"/>
    <w:rsid w:val="00A818C1"/>
    <w:rsid w:val="00A81F44"/>
    <w:rsid w:val="00A82444"/>
    <w:rsid w:val="00A826B4"/>
    <w:rsid w:val="00A82E46"/>
    <w:rsid w:val="00A83304"/>
    <w:rsid w:val="00A83364"/>
    <w:rsid w:val="00A834CC"/>
    <w:rsid w:val="00A8385A"/>
    <w:rsid w:val="00A83998"/>
    <w:rsid w:val="00A83E6B"/>
    <w:rsid w:val="00A84048"/>
    <w:rsid w:val="00A84BDB"/>
    <w:rsid w:val="00A850F8"/>
    <w:rsid w:val="00A854FE"/>
    <w:rsid w:val="00A85946"/>
    <w:rsid w:val="00A85CDD"/>
    <w:rsid w:val="00A85D5E"/>
    <w:rsid w:val="00A86100"/>
    <w:rsid w:val="00A86786"/>
    <w:rsid w:val="00A86BC6"/>
    <w:rsid w:val="00A86C0B"/>
    <w:rsid w:val="00A86CDB"/>
    <w:rsid w:val="00A87405"/>
    <w:rsid w:val="00A87546"/>
    <w:rsid w:val="00A87C6B"/>
    <w:rsid w:val="00A87EAB"/>
    <w:rsid w:val="00A90068"/>
    <w:rsid w:val="00A90C1D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06B"/>
    <w:rsid w:val="00A941F1"/>
    <w:rsid w:val="00A9432C"/>
    <w:rsid w:val="00A9441E"/>
    <w:rsid w:val="00A94A2C"/>
    <w:rsid w:val="00A94A60"/>
    <w:rsid w:val="00A94FE8"/>
    <w:rsid w:val="00A95383"/>
    <w:rsid w:val="00A95ACC"/>
    <w:rsid w:val="00A9622B"/>
    <w:rsid w:val="00A96282"/>
    <w:rsid w:val="00A963EF"/>
    <w:rsid w:val="00A96B24"/>
    <w:rsid w:val="00A971C0"/>
    <w:rsid w:val="00A97652"/>
    <w:rsid w:val="00A97A96"/>
    <w:rsid w:val="00A97AC1"/>
    <w:rsid w:val="00A97B3B"/>
    <w:rsid w:val="00A97D8C"/>
    <w:rsid w:val="00A97F9B"/>
    <w:rsid w:val="00AA0127"/>
    <w:rsid w:val="00AA1527"/>
    <w:rsid w:val="00AA166E"/>
    <w:rsid w:val="00AA1AB0"/>
    <w:rsid w:val="00AA200A"/>
    <w:rsid w:val="00AA21B6"/>
    <w:rsid w:val="00AA21F6"/>
    <w:rsid w:val="00AA25BB"/>
    <w:rsid w:val="00AA26C9"/>
    <w:rsid w:val="00AA274A"/>
    <w:rsid w:val="00AA2E7D"/>
    <w:rsid w:val="00AA2EBA"/>
    <w:rsid w:val="00AA3179"/>
    <w:rsid w:val="00AA3770"/>
    <w:rsid w:val="00AA3D1A"/>
    <w:rsid w:val="00AA4431"/>
    <w:rsid w:val="00AA4514"/>
    <w:rsid w:val="00AA4A27"/>
    <w:rsid w:val="00AA4F32"/>
    <w:rsid w:val="00AA57C6"/>
    <w:rsid w:val="00AA5889"/>
    <w:rsid w:val="00AA5BE1"/>
    <w:rsid w:val="00AA6999"/>
    <w:rsid w:val="00AA6C1D"/>
    <w:rsid w:val="00AA6ECC"/>
    <w:rsid w:val="00AA71D9"/>
    <w:rsid w:val="00AA7574"/>
    <w:rsid w:val="00AA7A97"/>
    <w:rsid w:val="00AB037A"/>
    <w:rsid w:val="00AB0770"/>
    <w:rsid w:val="00AB081D"/>
    <w:rsid w:val="00AB10D3"/>
    <w:rsid w:val="00AB134D"/>
    <w:rsid w:val="00AB1BBF"/>
    <w:rsid w:val="00AB2C11"/>
    <w:rsid w:val="00AB2EF5"/>
    <w:rsid w:val="00AB2FCE"/>
    <w:rsid w:val="00AB31F2"/>
    <w:rsid w:val="00AB33DA"/>
    <w:rsid w:val="00AB385E"/>
    <w:rsid w:val="00AB4114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32"/>
    <w:rsid w:val="00AC3B41"/>
    <w:rsid w:val="00AC4BBD"/>
    <w:rsid w:val="00AC4CBF"/>
    <w:rsid w:val="00AC4EB5"/>
    <w:rsid w:val="00AC527D"/>
    <w:rsid w:val="00AC6083"/>
    <w:rsid w:val="00AC625A"/>
    <w:rsid w:val="00AC64CC"/>
    <w:rsid w:val="00AC66F2"/>
    <w:rsid w:val="00AC67AB"/>
    <w:rsid w:val="00AC67C2"/>
    <w:rsid w:val="00AC685C"/>
    <w:rsid w:val="00AC68E2"/>
    <w:rsid w:val="00AC6B07"/>
    <w:rsid w:val="00AC6B22"/>
    <w:rsid w:val="00AC6E40"/>
    <w:rsid w:val="00AC7066"/>
    <w:rsid w:val="00AC781B"/>
    <w:rsid w:val="00AC7A52"/>
    <w:rsid w:val="00AC7B7B"/>
    <w:rsid w:val="00AC7EA9"/>
    <w:rsid w:val="00AD0296"/>
    <w:rsid w:val="00AD029B"/>
    <w:rsid w:val="00AD02B9"/>
    <w:rsid w:val="00AD048B"/>
    <w:rsid w:val="00AD0C7B"/>
    <w:rsid w:val="00AD185C"/>
    <w:rsid w:val="00AD1EF6"/>
    <w:rsid w:val="00AD1F2B"/>
    <w:rsid w:val="00AD1FA6"/>
    <w:rsid w:val="00AD2159"/>
    <w:rsid w:val="00AD21EE"/>
    <w:rsid w:val="00AD29C6"/>
    <w:rsid w:val="00AD2CE2"/>
    <w:rsid w:val="00AD3164"/>
    <w:rsid w:val="00AD3B42"/>
    <w:rsid w:val="00AD3F21"/>
    <w:rsid w:val="00AD3FBF"/>
    <w:rsid w:val="00AD4153"/>
    <w:rsid w:val="00AD42F5"/>
    <w:rsid w:val="00AD5014"/>
    <w:rsid w:val="00AD5282"/>
    <w:rsid w:val="00AD5457"/>
    <w:rsid w:val="00AD5CCC"/>
    <w:rsid w:val="00AD65A6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2C86"/>
    <w:rsid w:val="00AE3063"/>
    <w:rsid w:val="00AE337F"/>
    <w:rsid w:val="00AE353C"/>
    <w:rsid w:val="00AE37A0"/>
    <w:rsid w:val="00AE3891"/>
    <w:rsid w:val="00AE3966"/>
    <w:rsid w:val="00AE3C97"/>
    <w:rsid w:val="00AE3D7C"/>
    <w:rsid w:val="00AE44BB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633"/>
    <w:rsid w:val="00AF093F"/>
    <w:rsid w:val="00AF0F6A"/>
    <w:rsid w:val="00AF1257"/>
    <w:rsid w:val="00AF14CC"/>
    <w:rsid w:val="00AF1830"/>
    <w:rsid w:val="00AF1BA8"/>
    <w:rsid w:val="00AF1E3D"/>
    <w:rsid w:val="00AF24D9"/>
    <w:rsid w:val="00AF2644"/>
    <w:rsid w:val="00AF2D62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355"/>
    <w:rsid w:val="00AF6589"/>
    <w:rsid w:val="00AF6711"/>
    <w:rsid w:val="00AF6F32"/>
    <w:rsid w:val="00AF7434"/>
    <w:rsid w:val="00AF7A69"/>
    <w:rsid w:val="00AF7FE4"/>
    <w:rsid w:val="00B00293"/>
    <w:rsid w:val="00B00F81"/>
    <w:rsid w:val="00B0103C"/>
    <w:rsid w:val="00B010DA"/>
    <w:rsid w:val="00B01130"/>
    <w:rsid w:val="00B014C1"/>
    <w:rsid w:val="00B01C14"/>
    <w:rsid w:val="00B01CF4"/>
    <w:rsid w:val="00B01DF1"/>
    <w:rsid w:val="00B02C5C"/>
    <w:rsid w:val="00B02F6C"/>
    <w:rsid w:val="00B031B2"/>
    <w:rsid w:val="00B0332B"/>
    <w:rsid w:val="00B03D8B"/>
    <w:rsid w:val="00B03FB4"/>
    <w:rsid w:val="00B0412A"/>
    <w:rsid w:val="00B04490"/>
    <w:rsid w:val="00B0461D"/>
    <w:rsid w:val="00B05050"/>
    <w:rsid w:val="00B05460"/>
    <w:rsid w:val="00B0581B"/>
    <w:rsid w:val="00B05BEF"/>
    <w:rsid w:val="00B06344"/>
    <w:rsid w:val="00B063F5"/>
    <w:rsid w:val="00B065E8"/>
    <w:rsid w:val="00B06712"/>
    <w:rsid w:val="00B06B26"/>
    <w:rsid w:val="00B06EC3"/>
    <w:rsid w:val="00B0730E"/>
    <w:rsid w:val="00B07316"/>
    <w:rsid w:val="00B07549"/>
    <w:rsid w:val="00B11509"/>
    <w:rsid w:val="00B12116"/>
    <w:rsid w:val="00B12254"/>
    <w:rsid w:val="00B1334F"/>
    <w:rsid w:val="00B1345F"/>
    <w:rsid w:val="00B1383D"/>
    <w:rsid w:val="00B1387D"/>
    <w:rsid w:val="00B139A4"/>
    <w:rsid w:val="00B14788"/>
    <w:rsid w:val="00B14867"/>
    <w:rsid w:val="00B15333"/>
    <w:rsid w:val="00B1535D"/>
    <w:rsid w:val="00B15763"/>
    <w:rsid w:val="00B15867"/>
    <w:rsid w:val="00B15B43"/>
    <w:rsid w:val="00B15B74"/>
    <w:rsid w:val="00B16013"/>
    <w:rsid w:val="00B1647D"/>
    <w:rsid w:val="00B167AF"/>
    <w:rsid w:val="00B16A7B"/>
    <w:rsid w:val="00B16F31"/>
    <w:rsid w:val="00B17400"/>
    <w:rsid w:val="00B175BF"/>
    <w:rsid w:val="00B176EF"/>
    <w:rsid w:val="00B17D08"/>
    <w:rsid w:val="00B202D3"/>
    <w:rsid w:val="00B20A1A"/>
    <w:rsid w:val="00B20BD1"/>
    <w:rsid w:val="00B20F33"/>
    <w:rsid w:val="00B21B8E"/>
    <w:rsid w:val="00B223C1"/>
    <w:rsid w:val="00B22DE9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CB4"/>
    <w:rsid w:val="00B25EFD"/>
    <w:rsid w:val="00B26038"/>
    <w:rsid w:val="00B26257"/>
    <w:rsid w:val="00B263FE"/>
    <w:rsid w:val="00B27DB1"/>
    <w:rsid w:val="00B27FAF"/>
    <w:rsid w:val="00B30178"/>
    <w:rsid w:val="00B3037F"/>
    <w:rsid w:val="00B30421"/>
    <w:rsid w:val="00B3052E"/>
    <w:rsid w:val="00B3054E"/>
    <w:rsid w:val="00B31291"/>
    <w:rsid w:val="00B314A9"/>
    <w:rsid w:val="00B3166C"/>
    <w:rsid w:val="00B3243D"/>
    <w:rsid w:val="00B32494"/>
    <w:rsid w:val="00B3254A"/>
    <w:rsid w:val="00B32A3C"/>
    <w:rsid w:val="00B32CA4"/>
    <w:rsid w:val="00B32E9F"/>
    <w:rsid w:val="00B33093"/>
    <w:rsid w:val="00B337F1"/>
    <w:rsid w:val="00B33F91"/>
    <w:rsid w:val="00B34873"/>
    <w:rsid w:val="00B34AFA"/>
    <w:rsid w:val="00B34E33"/>
    <w:rsid w:val="00B34F68"/>
    <w:rsid w:val="00B35564"/>
    <w:rsid w:val="00B355AB"/>
    <w:rsid w:val="00B35A0E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37C86"/>
    <w:rsid w:val="00B406E5"/>
    <w:rsid w:val="00B40CBD"/>
    <w:rsid w:val="00B4116D"/>
    <w:rsid w:val="00B41647"/>
    <w:rsid w:val="00B417A5"/>
    <w:rsid w:val="00B41E59"/>
    <w:rsid w:val="00B42496"/>
    <w:rsid w:val="00B425CF"/>
    <w:rsid w:val="00B42762"/>
    <w:rsid w:val="00B429C6"/>
    <w:rsid w:val="00B43081"/>
    <w:rsid w:val="00B43224"/>
    <w:rsid w:val="00B433CA"/>
    <w:rsid w:val="00B4378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3FF"/>
    <w:rsid w:val="00B46849"/>
    <w:rsid w:val="00B469DF"/>
    <w:rsid w:val="00B46C1B"/>
    <w:rsid w:val="00B47797"/>
    <w:rsid w:val="00B4782F"/>
    <w:rsid w:val="00B47864"/>
    <w:rsid w:val="00B47BDC"/>
    <w:rsid w:val="00B50000"/>
    <w:rsid w:val="00B50278"/>
    <w:rsid w:val="00B50831"/>
    <w:rsid w:val="00B50AFA"/>
    <w:rsid w:val="00B50CB8"/>
    <w:rsid w:val="00B51718"/>
    <w:rsid w:val="00B518C2"/>
    <w:rsid w:val="00B51B4D"/>
    <w:rsid w:val="00B51FD0"/>
    <w:rsid w:val="00B5218D"/>
    <w:rsid w:val="00B52499"/>
    <w:rsid w:val="00B524E6"/>
    <w:rsid w:val="00B5349D"/>
    <w:rsid w:val="00B53DE5"/>
    <w:rsid w:val="00B53ED3"/>
    <w:rsid w:val="00B54356"/>
    <w:rsid w:val="00B5449D"/>
    <w:rsid w:val="00B54990"/>
    <w:rsid w:val="00B54C88"/>
    <w:rsid w:val="00B54EF9"/>
    <w:rsid w:val="00B559DD"/>
    <w:rsid w:val="00B55B94"/>
    <w:rsid w:val="00B55DC4"/>
    <w:rsid w:val="00B55EEB"/>
    <w:rsid w:val="00B56653"/>
    <w:rsid w:val="00B56668"/>
    <w:rsid w:val="00B56CB5"/>
    <w:rsid w:val="00B576BB"/>
    <w:rsid w:val="00B57717"/>
    <w:rsid w:val="00B57ECB"/>
    <w:rsid w:val="00B600E0"/>
    <w:rsid w:val="00B60EF9"/>
    <w:rsid w:val="00B60F18"/>
    <w:rsid w:val="00B611B1"/>
    <w:rsid w:val="00B6135A"/>
    <w:rsid w:val="00B62522"/>
    <w:rsid w:val="00B63039"/>
    <w:rsid w:val="00B63186"/>
    <w:rsid w:val="00B648B8"/>
    <w:rsid w:val="00B64986"/>
    <w:rsid w:val="00B64B01"/>
    <w:rsid w:val="00B64E9C"/>
    <w:rsid w:val="00B64F55"/>
    <w:rsid w:val="00B65939"/>
    <w:rsid w:val="00B65D0D"/>
    <w:rsid w:val="00B65ECE"/>
    <w:rsid w:val="00B66756"/>
    <w:rsid w:val="00B67276"/>
    <w:rsid w:val="00B67854"/>
    <w:rsid w:val="00B70531"/>
    <w:rsid w:val="00B70757"/>
    <w:rsid w:val="00B70AC6"/>
    <w:rsid w:val="00B70EE8"/>
    <w:rsid w:val="00B71022"/>
    <w:rsid w:val="00B715DA"/>
    <w:rsid w:val="00B71FAA"/>
    <w:rsid w:val="00B72051"/>
    <w:rsid w:val="00B72852"/>
    <w:rsid w:val="00B72AD3"/>
    <w:rsid w:val="00B72DAF"/>
    <w:rsid w:val="00B72E6F"/>
    <w:rsid w:val="00B73335"/>
    <w:rsid w:val="00B734A6"/>
    <w:rsid w:val="00B73620"/>
    <w:rsid w:val="00B73807"/>
    <w:rsid w:val="00B73816"/>
    <w:rsid w:val="00B738D0"/>
    <w:rsid w:val="00B73984"/>
    <w:rsid w:val="00B73B4A"/>
    <w:rsid w:val="00B73FBA"/>
    <w:rsid w:val="00B74158"/>
    <w:rsid w:val="00B74728"/>
    <w:rsid w:val="00B75533"/>
    <w:rsid w:val="00B755A3"/>
    <w:rsid w:val="00B75DC2"/>
    <w:rsid w:val="00B76160"/>
    <w:rsid w:val="00B766B0"/>
    <w:rsid w:val="00B76714"/>
    <w:rsid w:val="00B76912"/>
    <w:rsid w:val="00B76BE5"/>
    <w:rsid w:val="00B76C9C"/>
    <w:rsid w:val="00B772A7"/>
    <w:rsid w:val="00B77A22"/>
    <w:rsid w:val="00B80316"/>
    <w:rsid w:val="00B80522"/>
    <w:rsid w:val="00B807FD"/>
    <w:rsid w:val="00B80B77"/>
    <w:rsid w:val="00B80DDD"/>
    <w:rsid w:val="00B80E87"/>
    <w:rsid w:val="00B80EC6"/>
    <w:rsid w:val="00B8137E"/>
    <w:rsid w:val="00B81A92"/>
    <w:rsid w:val="00B81FEF"/>
    <w:rsid w:val="00B82706"/>
    <w:rsid w:val="00B8290F"/>
    <w:rsid w:val="00B829E6"/>
    <w:rsid w:val="00B82C6A"/>
    <w:rsid w:val="00B82C7A"/>
    <w:rsid w:val="00B8305F"/>
    <w:rsid w:val="00B83297"/>
    <w:rsid w:val="00B834CF"/>
    <w:rsid w:val="00B83686"/>
    <w:rsid w:val="00B8384A"/>
    <w:rsid w:val="00B839C4"/>
    <w:rsid w:val="00B8403C"/>
    <w:rsid w:val="00B84087"/>
    <w:rsid w:val="00B840FF"/>
    <w:rsid w:val="00B84516"/>
    <w:rsid w:val="00B84942"/>
    <w:rsid w:val="00B84CEE"/>
    <w:rsid w:val="00B85103"/>
    <w:rsid w:val="00B851B1"/>
    <w:rsid w:val="00B85971"/>
    <w:rsid w:val="00B85AF6"/>
    <w:rsid w:val="00B85F33"/>
    <w:rsid w:val="00B864D0"/>
    <w:rsid w:val="00B8688F"/>
    <w:rsid w:val="00B86950"/>
    <w:rsid w:val="00B875B1"/>
    <w:rsid w:val="00B90020"/>
    <w:rsid w:val="00B90124"/>
    <w:rsid w:val="00B90242"/>
    <w:rsid w:val="00B9028D"/>
    <w:rsid w:val="00B90435"/>
    <w:rsid w:val="00B9054E"/>
    <w:rsid w:val="00B90B0D"/>
    <w:rsid w:val="00B90B1C"/>
    <w:rsid w:val="00B90F62"/>
    <w:rsid w:val="00B914B0"/>
    <w:rsid w:val="00B9187B"/>
    <w:rsid w:val="00B92A2D"/>
    <w:rsid w:val="00B92FBA"/>
    <w:rsid w:val="00B93042"/>
    <w:rsid w:val="00B93373"/>
    <w:rsid w:val="00B935FE"/>
    <w:rsid w:val="00B93761"/>
    <w:rsid w:val="00B9380F"/>
    <w:rsid w:val="00B93835"/>
    <w:rsid w:val="00B939A1"/>
    <w:rsid w:val="00B939F3"/>
    <w:rsid w:val="00B94041"/>
    <w:rsid w:val="00B942D9"/>
    <w:rsid w:val="00B94301"/>
    <w:rsid w:val="00B9482B"/>
    <w:rsid w:val="00B95030"/>
    <w:rsid w:val="00B951CA"/>
    <w:rsid w:val="00B95AAF"/>
    <w:rsid w:val="00B95BE6"/>
    <w:rsid w:val="00B95C67"/>
    <w:rsid w:val="00B95C6A"/>
    <w:rsid w:val="00B95FF1"/>
    <w:rsid w:val="00B96051"/>
    <w:rsid w:val="00B963EB"/>
    <w:rsid w:val="00B965E4"/>
    <w:rsid w:val="00B968BA"/>
    <w:rsid w:val="00B96A66"/>
    <w:rsid w:val="00B96C5B"/>
    <w:rsid w:val="00B97420"/>
    <w:rsid w:val="00B975B1"/>
    <w:rsid w:val="00B97B33"/>
    <w:rsid w:val="00B97D3C"/>
    <w:rsid w:val="00B97F57"/>
    <w:rsid w:val="00BA050F"/>
    <w:rsid w:val="00BA05A6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B6"/>
    <w:rsid w:val="00BA4169"/>
    <w:rsid w:val="00BA4B17"/>
    <w:rsid w:val="00BA50ED"/>
    <w:rsid w:val="00BA5EB3"/>
    <w:rsid w:val="00BA60EB"/>
    <w:rsid w:val="00BA620D"/>
    <w:rsid w:val="00BA6358"/>
    <w:rsid w:val="00BA7210"/>
    <w:rsid w:val="00BA7274"/>
    <w:rsid w:val="00BA7494"/>
    <w:rsid w:val="00BA79AF"/>
    <w:rsid w:val="00BA7E56"/>
    <w:rsid w:val="00BB054A"/>
    <w:rsid w:val="00BB056A"/>
    <w:rsid w:val="00BB0777"/>
    <w:rsid w:val="00BB0915"/>
    <w:rsid w:val="00BB0D98"/>
    <w:rsid w:val="00BB0DFD"/>
    <w:rsid w:val="00BB0FE6"/>
    <w:rsid w:val="00BB105F"/>
    <w:rsid w:val="00BB156B"/>
    <w:rsid w:val="00BB1E2A"/>
    <w:rsid w:val="00BB1EF2"/>
    <w:rsid w:val="00BB1FE3"/>
    <w:rsid w:val="00BB22E6"/>
    <w:rsid w:val="00BB2707"/>
    <w:rsid w:val="00BB2FC3"/>
    <w:rsid w:val="00BB3E18"/>
    <w:rsid w:val="00BB3F9F"/>
    <w:rsid w:val="00BB4217"/>
    <w:rsid w:val="00BB44E8"/>
    <w:rsid w:val="00BB48E3"/>
    <w:rsid w:val="00BB4982"/>
    <w:rsid w:val="00BB4CA7"/>
    <w:rsid w:val="00BB505F"/>
    <w:rsid w:val="00BB54D3"/>
    <w:rsid w:val="00BB54F8"/>
    <w:rsid w:val="00BB564B"/>
    <w:rsid w:val="00BB5FF2"/>
    <w:rsid w:val="00BB601E"/>
    <w:rsid w:val="00BB60C1"/>
    <w:rsid w:val="00BB648B"/>
    <w:rsid w:val="00BB6CB4"/>
    <w:rsid w:val="00BB6E2B"/>
    <w:rsid w:val="00BB71F8"/>
    <w:rsid w:val="00BB72E3"/>
    <w:rsid w:val="00BB7C9D"/>
    <w:rsid w:val="00BC0626"/>
    <w:rsid w:val="00BC14FA"/>
    <w:rsid w:val="00BC15E4"/>
    <w:rsid w:val="00BC18DD"/>
    <w:rsid w:val="00BC24C7"/>
    <w:rsid w:val="00BC2873"/>
    <w:rsid w:val="00BC29BB"/>
    <w:rsid w:val="00BC2F2C"/>
    <w:rsid w:val="00BC319F"/>
    <w:rsid w:val="00BC33C2"/>
    <w:rsid w:val="00BC389C"/>
    <w:rsid w:val="00BC3B7B"/>
    <w:rsid w:val="00BC3C9F"/>
    <w:rsid w:val="00BC456E"/>
    <w:rsid w:val="00BC4A11"/>
    <w:rsid w:val="00BC4A7C"/>
    <w:rsid w:val="00BC513D"/>
    <w:rsid w:val="00BC52D3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8C9"/>
    <w:rsid w:val="00BD0BE4"/>
    <w:rsid w:val="00BD130E"/>
    <w:rsid w:val="00BD1426"/>
    <w:rsid w:val="00BD1615"/>
    <w:rsid w:val="00BD1712"/>
    <w:rsid w:val="00BD1C4C"/>
    <w:rsid w:val="00BD1EC8"/>
    <w:rsid w:val="00BD20D2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6"/>
    <w:rsid w:val="00BD5F4C"/>
    <w:rsid w:val="00BD60AA"/>
    <w:rsid w:val="00BD66BC"/>
    <w:rsid w:val="00BD6B89"/>
    <w:rsid w:val="00BD6DB1"/>
    <w:rsid w:val="00BD700B"/>
    <w:rsid w:val="00BD773B"/>
    <w:rsid w:val="00BD7F9E"/>
    <w:rsid w:val="00BE07D0"/>
    <w:rsid w:val="00BE0FC1"/>
    <w:rsid w:val="00BE1425"/>
    <w:rsid w:val="00BE1451"/>
    <w:rsid w:val="00BE1945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2E23"/>
    <w:rsid w:val="00BE3386"/>
    <w:rsid w:val="00BE3AFF"/>
    <w:rsid w:val="00BE3BA3"/>
    <w:rsid w:val="00BE3FE5"/>
    <w:rsid w:val="00BE4352"/>
    <w:rsid w:val="00BE4B7A"/>
    <w:rsid w:val="00BE4F94"/>
    <w:rsid w:val="00BE52AC"/>
    <w:rsid w:val="00BE5606"/>
    <w:rsid w:val="00BE5CFF"/>
    <w:rsid w:val="00BE5ECD"/>
    <w:rsid w:val="00BE651D"/>
    <w:rsid w:val="00BE7177"/>
    <w:rsid w:val="00BE72D3"/>
    <w:rsid w:val="00BE760C"/>
    <w:rsid w:val="00BE78E4"/>
    <w:rsid w:val="00BE7C89"/>
    <w:rsid w:val="00BE7D4C"/>
    <w:rsid w:val="00BF00F8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357A"/>
    <w:rsid w:val="00BF367E"/>
    <w:rsid w:val="00BF3D1C"/>
    <w:rsid w:val="00BF3D58"/>
    <w:rsid w:val="00BF431E"/>
    <w:rsid w:val="00BF4772"/>
    <w:rsid w:val="00BF482F"/>
    <w:rsid w:val="00BF4B15"/>
    <w:rsid w:val="00BF4B68"/>
    <w:rsid w:val="00BF5362"/>
    <w:rsid w:val="00BF5472"/>
    <w:rsid w:val="00BF5CFE"/>
    <w:rsid w:val="00BF5D3D"/>
    <w:rsid w:val="00BF60E4"/>
    <w:rsid w:val="00BF6681"/>
    <w:rsid w:val="00BF6DCF"/>
    <w:rsid w:val="00BF6EDC"/>
    <w:rsid w:val="00BF7362"/>
    <w:rsid w:val="00BF767E"/>
    <w:rsid w:val="00BF7A98"/>
    <w:rsid w:val="00BF7E13"/>
    <w:rsid w:val="00C009E2"/>
    <w:rsid w:val="00C00E83"/>
    <w:rsid w:val="00C014B0"/>
    <w:rsid w:val="00C0155B"/>
    <w:rsid w:val="00C015F5"/>
    <w:rsid w:val="00C01633"/>
    <w:rsid w:val="00C01811"/>
    <w:rsid w:val="00C01D0E"/>
    <w:rsid w:val="00C01F14"/>
    <w:rsid w:val="00C021DD"/>
    <w:rsid w:val="00C023EC"/>
    <w:rsid w:val="00C0276A"/>
    <w:rsid w:val="00C02904"/>
    <w:rsid w:val="00C02C62"/>
    <w:rsid w:val="00C02F4D"/>
    <w:rsid w:val="00C03712"/>
    <w:rsid w:val="00C0371E"/>
    <w:rsid w:val="00C03955"/>
    <w:rsid w:val="00C03E10"/>
    <w:rsid w:val="00C03F10"/>
    <w:rsid w:val="00C04879"/>
    <w:rsid w:val="00C04DE9"/>
    <w:rsid w:val="00C05721"/>
    <w:rsid w:val="00C057B5"/>
    <w:rsid w:val="00C05E3F"/>
    <w:rsid w:val="00C0694B"/>
    <w:rsid w:val="00C06C39"/>
    <w:rsid w:val="00C07521"/>
    <w:rsid w:val="00C07B6E"/>
    <w:rsid w:val="00C07C4D"/>
    <w:rsid w:val="00C07CC3"/>
    <w:rsid w:val="00C07F18"/>
    <w:rsid w:val="00C108DF"/>
    <w:rsid w:val="00C11292"/>
    <w:rsid w:val="00C115CE"/>
    <w:rsid w:val="00C11882"/>
    <w:rsid w:val="00C11BF5"/>
    <w:rsid w:val="00C124A3"/>
    <w:rsid w:val="00C128D1"/>
    <w:rsid w:val="00C12F4D"/>
    <w:rsid w:val="00C13096"/>
    <w:rsid w:val="00C13BE3"/>
    <w:rsid w:val="00C13C3A"/>
    <w:rsid w:val="00C143C5"/>
    <w:rsid w:val="00C145AD"/>
    <w:rsid w:val="00C146A4"/>
    <w:rsid w:val="00C14798"/>
    <w:rsid w:val="00C1479F"/>
    <w:rsid w:val="00C149F7"/>
    <w:rsid w:val="00C15422"/>
    <w:rsid w:val="00C1596B"/>
    <w:rsid w:val="00C159E3"/>
    <w:rsid w:val="00C15AD0"/>
    <w:rsid w:val="00C16794"/>
    <w:rsid w:val="00C16C78"/>
    <w:rsid w:val="00C16D3F"/>
    <w:rsid w:val="00C20211"/>
    <w:rsid w:val="00C202F5"/>
    <w:rsid w:val="00C2065E"/>
    <w:rsid w:val="00C208EF"/>
    <w:rsid w:val="00C20B1D"/>
    <w:rsid w:val="00C20D42"/>
    <w:rsid w:val="00C20D69"/>
    <w:rsid w:val="00C20EB0"/>
    <w:rsid w:val="00C212DB"/>
    <w:rsid w:val="00C219E6"/>
    <w:rsid w:val="00C21F5C"/>
    <w:rsid w:val="00C2251A"/>
    <w:rsid w:val="00C22ADE"/>
    <w:rsid w:val="00C22FE4"/>
    <w:rsid w:val="00C23337"/>
    <w:rsid w:val="00C2335D"/>
    <w:rsid w:val="00C233AB"/>
    <w:rsid w:val="00C235B9"/>
    <w:rsid w:val="00C23A04"/>
    <w:rsid w:val="00C23BB7"/>
    <w:rsid w:val="00C23C86"/>
    <w:rsid w:val="00C23E58"/>
    <w:rsid w:val="00C24360"/>
    <w:rsid w:val="00C24641"/>
    <w:rsid w:val="00C246F9"/>
    <w:rsid w:val="00C24B8B"/>
    <w:rsid w:val="00C255E8"/>
    <w:rsid w:val="00C25632"/>
    <w:rsid w:val="00C25BB6"/>
    <w:rsid w:val="00C25BE7"/>
    <w:rsid w:val="00C2653F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23F"/>
    <w:rsid w:val="00C33C00"/>
    <w:rsid w:val="00C33D55"/>
    <w:rsid w:val="00C340F9"/>
    <w:rsid w:val="00C34129"/>
    <w:rsid w:val="00C34584"/>
    <w:rsid w:val="00C34919"/>
    <w:rsid w:val="00C34A61"/>
    <w:rsid w:val="00C34D03"/>
    <w:rsid w:val="00C35676"/>
    <w:rsid w:val="00C35694"/>
    <w:rsid w:val="00C35B23"/>
    <w:rsid w:val="00C360A2"/>
    <w:rsid w:val="00C36904"/>
    <w:rsid w:val="00C37592"/>
    <w:rsid w:val="00C37782"/>
    <w:rsid w:val="00C37EE7"/>
    <w:rsid w:val="00C40161"/>
    <w:rsid w:val="00C40D23"/>
    <w:rsid w:val="00C40DF3"/>
    <w:rsid w:val="00C40F08"/>
    <w:rsid w:val="00C4118B"/>
    <w:rsid w:val="00C411B4"/>
    <w:rsid w:val="00C414D6"/>
    <w:rsid w:val="00C420BC"/>
    <w:rsid w:val="00C429AD"/>
    <w:rsid w:val="00C42C81"/>
    <w:rsid w:val="00C43AB0"/>
    <w:rsid w:val="00C43CC4"/>
    <w:rsid w:val="00C44303"/>
    <w:rsid w:val="00C44384"/>
    <w:rsid w:val="00C44866"/>
    <w:rsid w:val="00C44EDD"/>
    <w:rsid w:val="00C45507"/>
    <w:rsid w:val="00C45D7D"/>
    <w:rsid w:val="00C461ED"/>
    <w:rsid w:val="00C465B4"/>
    <w:rsid w:val="00C469CF"/>
    <w:rsid w:val="00C46A0B"/>
    <w:rsid w:val="00C46C3E"/>
    <w:rsid w:val="00C46CBE"/>
    <w:rsid w:val="00C47442"/>
    <w:rsid w:val="00C5005E"/>
    <w:rsid w:val="00C50D73"/>
    <w:rsid w:val="00C50E55"/>
    <w:rsid w:val="00C51386"/>
    <w:rsid w:val="00C51570"/>
    <w:rsid w:val="00C51902"/>
    <w:rsid w:val="00C51A4D"/>
    <w:rsid w:val="00C51BD1"/>
    <w:rsid w:val="00C51DBE"/>
    <w:rsid w:val="00C51EEA"/>
    <w:rsid w:val="00C52010"/>
    <w:rsid w:val="00C522D1"/>
    <w:rsid w:val="00C5290F"/>
    <w:rsid w:val="00C52AD0"/>
    <w:rsid w:val="00C52BFA"/>
    <w:rsid w:val="00C52CC7"/>
    <w:rsid w:val="00C52CC8"/>
    <w:rsid w:val="00C53055"/>
    <w:rsid w:val="00C5320E"/>
    <w:rsid w:val="00C53AEA"/>
    <w:rsid w:val="00C53C5C"/>
    <w:rsid w:val="00C53D73"/>
    <w:rsid w:val="00C53DF0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5E7A"/>
    <w:rsid w:val="00C5658B"/>
    <w:rsid w:val="00C57283"/>
    <w:rsid w:val="00C57E51"/>
    <w:rsid w:val="00C608D8"/>
    <w:rsid w:val="00C60D94"/>
    <w:rsid w:val="00C60F31"/>
    <w:rsid w:val="00C6105D"/>
    <w:rsid w:val="00C6131B"/>
    <w:rsid w:val="00C61B51"/>
    <w:rsid w:val="00C61D5E"/>
    <w:rsid w:val="00C63273"/>
    <w:rsid w:val="00C634A7"/>
    <w:rsid w:val="00C63A88"/>
    <w:rsid w:val="00C63F45"/>
    <w:rsid w:val="00C64AA3"/>
    <w:rsid w:val="00C650BE"/>
    <w:rsid w:val="00C652A0"/>
    <w:rsid w:val="00C652AE"/>
    <w:rsid w:val="00C6548D"/>
    <w:rsid w:val="00C658B9"/>
    <w:rsid w:val="00C65F2E"/>
    <w:rsid w:val="00C6624E"/>
    <w:rsid w:val="00C663FF"/>
    <w:rsid w:val="00C66DC3"/>
    <w:rsid w:val="00C66E1B"/>
    <w:rsid w:val="00C673B2"/>
    <w:rsid w:val="00C67459"/>
    <w:rsid w:val="00C675B3"/>
    <w:rsid w:val="00C67801"/>
    <w:rsid w:val="00C67862"/>
    <w:rsid w:val="00C67E28"/>
    <w:rsid w:val="00C70462"/>
    <w:rsid w:val="00C70594"/>
    <w:rsid w:val="00C70B22"/>
    <w:rsid w:val="00C71272"/>
    <w:rsid w:val="00C71291"/>
    <w:rsid w:val="00C713C8"/>
    <w:rsid w:val="00C7146E"/>
    <w:rsid w:val="00C71642"/>
    <w:rsid w:val="00C718F1"/>
    <w:rsid w:val="00C71BCB"/>
    <w:rsid w:val="00C72212"/>
    <w:rsid w:val="00C72394"/>
    <w:rsid w:val="00C724E1"/>
    <w:rsid w:val="00C72733"/>
    <w:rsid w:val="00C72E70"/>
    <w:rsid w:val="00C731FA"/>
    <w:rsid w:val="00C7382C"/>
    <w:rsid w:val="00C73957"/>
    <w:rsid w:val="00C73996"/>
    <w:rsid w:val="00C74190"/>
    <w:rsid w:val="00C745CA"/>
    <w:rsid w:val="00C74D85"/>
    <w:rsid w:val="00C74EA5"/>
    <w:rsid w:val="00C75198"/>
    <w:rsid w:val="00C75254"/>
    <w:rsid w:val="00C755A6"/>
    <w:rsid w:val="00C75B89"/>
    <w:rsid w:val="00C75FD9"/>
    <w:rsid w:val="00C7645E"/>
    <w:rsid w:val="00C76669"/>
    <w:rsid w:val="00C76C53"/>
    <w:rsid w:val="00C770DF"/>
    <w:rsid w:val="00C770FB"/>
    <w:rsid w:val="00C773B8"/>
    <w:rsid w:val="00C77B17"/>
    <w:rsid w:val="00C77BE0"/>
    <w:rsid w:val="00C77D5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2DA"/>
    <w:rsid w:val="00C84959"/>
    <w:rsid w:val="00C84A37"/>
    <w:rsid w:val="00C84AD3"/>
    <w:rsid w:val="00C85048"/>
    <w:rsid w:val="00C8507D"/>
    <w:rsid w:val="00C8539F"/>
    <w:rsid w:val="00C854D1"/>
    <w:rsid w:val="00C85B94"/>
    <w:rsid w:val="00C85C53"/>
    <w:rsid w:val="00C85FD7"/>
    <w:rsid w:val="00C862A6"/>
    <w:rsid w:val="00C865B8"/>
    <w:rsid w:val="00C86756"/>
    <w:rsid w:val="00C869DD"/>
    <w:rsid w:val="00C86B69"/>
    <w:rsid w:val="00C86C0B"/>
    <w:rsid w:val="00C86E47"/>
    <w:rsid w:val="00C86FC0"/>
    <w:rsid w:val="00C87788"/>
    <w:rsid w:val="00C87B54"/>
    <w:rsid w:val="00C87D31"/>
    <w:rsid w:val="00C87E62"/>
    <w:rsid w:val="00C87F5D"/>
    <w:rsid w:val="00C9049A"/>
    <w:rsid w:val="00C90A4B"/>
    <w:rsid w:val="00C90FA1"/>
    <w:rsid w:val="00C91336"/>
    <w:rsid w:val="00C918B7"/>
    <w:rsid w:val="00C919FA"/>
    <w:rsid w:val="00C91DE5"/>
    <w:rsid w:val="00C925D6"/>
    <w:rsid w:val="00C928B2"/>
    <w:rsid w:val="00C92962"/>
    <w:rsid w:val="00C929B7"/>
    <w:rsid w:val="00C934A9"/>
    <w:rsid w:val="00C93590"/>
    <w:rsid w:val="00C93D92"/>
    <w:rsid w:val="00C95470"/>
    <w:rsid w:val="00C956C0"/>
    <w:rsid w:val="00C95745"/>
    <w:rsid w:val="00C9593A"/>
    <w:rsid w:val="00C95A61"/>
    <w:rsid w:val="00C964AB"/>
    <w:rsid w:val="00C96AAF"/>
    <w:rsid w:val="00C96F23"/>
    <w:rsid w:val="00C97040"/>
    <w:rsid w:val="00C9709D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0CBE"/>
    <w:rsid w:val="00CA1171"/>
    <w:rsid w:val="00CA1218"/>
    <w:rsid w:val="00CA13D9"/>
    <w:rsid w:val="00CA15E0"/>
    <w:rsid w:val="00CA167B"/>
    <w:rsid w:val="00CA178B"/>
    <w:rsid w:val="00CA1A47"/>
    <w:rsid w:val="00CA1B67"/>
    <w:rsid w:val="00CA1DB9"/>
    <w:rsid w:val="00CA2667"/>
    <w:rsid w:val="00CA2783"/>
    <w:rsid w:val="00CA2BC7"/>
    <w:rsid w:val="00CA2E22"/>
    <w:rsid w:val="00CA34B3"/>
    <w:rsid w:val="00CA3E68"/>
    <w:rsid w:val="00CA4206"/>
    <w:rsid w:val="00CA4478"/>
    <w:rsid w:val="00CA4FF0"/>
    <w:rsid w:val="00CA5122"/>
    <w:rsid w:val="00CA5729"/>
    <w:rsid w:val="00CA5990"/>
    <w:rsid w:val="00CA5BC3"/>
    <w:rsid w:val="00CA605C"/>
    <w:rsid w:val="00CA60C7"/>
    <w:rsid w:val="00CA66DC"/>
    <w:rsid w:val="00CA6BFA"/>
    <w:rsid w:val="00CA6FD1"/>
    <w:rsid w:val="00CA755F"/>
    <w:rsid w:val="00CA7A3E"/>
    <w:rsid w:val="00CA7BF7"/>
    <w:rsid w:val="00CA7C1C"/>
    <w:rsid w:val="00CB07C6"/>
    <w:rsid w:val="00CB09F8"/>
    <w:rsid w:val="00CB0A57"/>
    <w:rsid w:val="00CB0BC1"/>
    <w:rsid w:val="00CB0F7D"/>
    <w:rsid w:val="00CB136E"/>
    <w:rsid w:val="00CB1393"/>
    <w:rsid w:val="00CB1762"/>
    <w:rsid w:val="00CB182D"/>
    <w:rsid w:val="00CB1EC0"/>
    <w:rsid w:val="00CB2439"/>
    <w:rsid w:val="00CB3303"/>
    <w:rsid w:val="00CB3581"/>
    <w:rsid w:val="00CB3E95"/>
    <w:rsid w:val="00CB406D"/>
    <w:rsid w:val="00CB5029"/>
    <w:rsid w:val="00CB5240"/>
    <w:rsid w:val="00CB586E"/>
    <w:rsid w:val="00CB6D66"/>
    <w:rsid w:val="00CB7773"/>
    <w:rsid w:val="00CB7890"/>
    <w:rsid w:val="00CB7BEA"/>
    <w:rsid w:val="00CB7E28"/>
    <w:rsid w:val="00CB7E79"/>
    <w:rsid w:val="00CC086C"/>
    <w:rsid w:val="00CC0903"/>
    <w:rsid w:val="00CC0BF1"/>
    <w:rsid w:val="00CC0CE3"/>
    <w:rsid w:val="00CC1515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1F1"/>
    <w:rsid w:val="00CC771C"/>
    <w:rsid w:val="00CC78A6"/>
    <w:rsid w:val="00CC78B9"/>
    <w:rsid w:val="00CC7AAD"/>
    <w:rsid w:val="00CC7AEE"/>
    <w:rsid w:val="00CC7F29"/>
    <w:rsid w:val="00CD06CC"/>
    <w:rsid w:val="00CD0E6D"/>
    <w:rsid w:val="00CD17B0"/>
    <w:rsid w:val="00CD1CF1"/>
    <w:rsid w:val="00CD1D5D"/>
    <w:rsid w:val="00CD1E1D"/>
    <w:rsid w:val="00CD1FEE"/>
    <w:rsid w:val="00CD24A9"/>
    <w:rsid w:val="00CD26CC"/>
    <w:rsid w:val="00CD3197"/>
    <w:rsid w:val="00CD3884"/>
    <w:rsid w:val="00CD3A56"/>
    <w:rsid w:val="00CD3A86"/>
    <w:rsid w:val="00CD3D79"/>
    <w:rsid w:val="00CD3ECD"/>
    <w:rsid w:val="00CD3F27"/>
    <w:rsid w:val="00CD3F47"/>
    <w:rsid w:val="00CD485B"/>
    <w:rsid w:val="00CD4CF0"/>
    <w:rsid w:val="00CD5165"/>
    <w:rsid w:val="00CD54E9"/>
    <w:rsid w:val="00CD5638"/>
    <w:rsid w:val="00CD5831"/>
    <w:rsid w:val="00CD5877"/>
    <w:rsid w:val="00CD58E3"/>
    <w:rsid w:val="00CD5AF6"/>
    <w:rsid w:val="00CD5E43"/>
    <w:rsid w:val="00CD62D7"/>
    <w:rsid w:val="00CD67FE"/>
    <w:rsid w:val="00CD6D68"/>
    <w:rsid w:val="00CD6DA7"/>
    <w:rsid w:val="00CD71DB"/>
    <w:rsid w:val="00CD7275"/>
    <w:rsid w:val="00CD76DE"/>
    <w:rsid w:val="00CE020A"/>
    <w:rsid w:val="00CE0431"/>
    <w:rsid w:val="00CE0990"/>
    <w:rsid w:val="00CE0C60"/>
    <w:rsid w:val="00CE0E37"/>
    <w:rsid w:val="00CE1015"/>
    <w:rsid w:val="00CE183A"/>
    <w:rsid w:val="00CE2870"/>
    <w:rsid w:val="00CE29FB"/>
    <w:rsid w:val="00CE2A35"/>
    <w:rsid w:val="00CE2B5F"/>
    <w:rsid w:val="00CE2BD5"/>
    <w:rsid w:val="00CE3DCC"/>
    <w:rsid w:val="00CE436E"/>
    <w:rsid w:val="00CE46DB"/>
    <w:rsid w:val="00CE4757"/>
    <w:rsid w:val="00CE4EEB"/>
    <w:rsid w:val="00CE51FB"/>
    <w:rsid w:val="00CE5594"/>
    <w:rsid w:val="00CE5E61"/>
    <w:rsid w:val="00CE6AB7"/>
    <w:rsid w:val="00CE6EAE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27E1"/>
    <w:rsid w:val="00CF3CA6"/>
    <w:rsid w:val="00CF470E"/>
    <w:rsid w:val="00CF4AA4"/>
    <w:rsid w:val="00CF4F36"/>
    <w:rsid w:val="00CF500F"/>
    <w:rsid w:val="00CF597C"/>
    <w:rsid w:val="00CF5AC7"/>
    <w:rsid w:val="00CF6224"/>
    <w:rsid w:val="00CF64BE"/>
    <w:rsid w:val="00CF6952"/>
    <w:rsid w:val="00CF6FF5"/>
    <w:rsid w:val="00CF743F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AE5"/>
    <w:rsid w:val="00D03B0C"/>
    <w:rsid w:val="00D03CC1"/>
    <w:rsid w:val="00D03E57"/>
    <w:rsid w:val="00D03F17"/>
    <w:rsid w:val="00D04073"/>
    <w:rsid w:val="00D04081"/>
    <w:rsid w:val="00D04486"/>
    <w:rsid w:val="00D0465F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1E9"/>
    <w:rsid w:val="00D103AC"/>
    <w:rsid w:val="00D1057B"/>
    <w:rsid w:val="00D1062F"/>
    <w:rsid w:val="00D1077A"/>
    <w:rsid w:val="00D107B1"/>
    <w:rsid w:val="00D10C9C"/>
    <w:rsid w:val="00D10D01"/>
    <w:rsid w:val="00D110DA"/>
    <w:rsid w:val="00D1132B"/>
    <w:rsid w:val="00D11552"/>
    <w:rsid w:val="00D11993"/>
    <w:rsid w:val="00D11BBD"/>
    <w:rsid w:val="00D121CF"/>
    <w:rsid w:val="00D12598"/>
    <w:rsid w:val="00D12765"/>
    <w:rsid w:val="00D12EE4"/>
    <w:rsid w:val="00D13262"/>
    <w:rsid w:val="00D135B5"/>
    <w:rsid w:val="00D13812"/>
    <w:rsid w:val="00D14216"/>
    <w:rsid w:val="00D14357"/>
    <w:rsid w:val="00D1470B"/>
    <w:rsid w:val="00D14E01"/>
    <w:rsid w:val="00D15277"/>
    <w:rsid w:val="00D15681"/>
    <w:rsid w:val="00D15BDF"/>
    <w:rsid w:val="00D15F78"/>
    <w:rsid w:val="00D16112"/>
    <w:rsid w:val="00D16283"/>
    <w:rsid w:val="00D165FF"/>
    <w:rsid w:val="00D16628"/>
    <w:rsid w:val="00D16CE7"/>
    <w:rsid w:val="00D16DA9"/>
    <w:rsid w:val="00D16F44"/>
    <w:rsid w:val="00D17269"/>
    <w:rsid w:val="00D17ABE"/>
    <w:rsid w:val="00D17C9B"/>
    <w:rsid w:val="00D201F8"/>
    <w:rsid w:val="00D20395"/>
    <w:rsid w:val="00D20A2C"/>
    <w:rsid w:val="00D20BA8"/>
    <w:rsid w:val="00D20C9F"/>
    <w:rsid w:val="00D216B4"/>
    <w:rsid w:val="00D216BF"/>
    <w:rsid w:val="00D21807"/>
    <w:rsid w:val="00D21AF3"/>
    <w:rsid w:val="00D22406"/>
    <w:rsid w:val="00D22739"/>
    <w:rsid w:val="00D22FB9"/>
    <w:rsid w:val="00D2315A"/>
    <w:rsid w:val="00D233AD"/>
    <w:rsid w:val="00D2409C"/>
    <w:rsid w:val="00D240D5"/>
    <w:rsid w:val="00D241B4"/>
    <w:rsid w:val="00D242D3"/>
    <w:rsid w:val="00D248F6"/>
    <w:rsid w:val="00D24AD3"/>
    <w:rsid w:val="00D24E83"/>
    <w:rsid w:val="00D25168"/>
    <w:rsid w:val="00D2521B"/>
    <w:rsid w:val="00D25813"/>
    <w:rsid w:val="00D263A3"/>
    <w:rsid w:val="00D264DA"/>
    <w:rsid w:val="00D26832"/>
    <w:rsid w:val="00D26E46"/>
    <w:rsid w:val="00D27118"/>
    <w:rsid w:val="00D2737E"/>
    <w:rsid w:val="00D2755D"/>
    <w:rsid w:val="00D279EB"/>
    <w:rsid w:val="00D27A96"/>
    <w:rsid w:val="00D27D83"/>
    <w:rsid w:val="00D306E2"/>
    <w:rsid w:val="00D30846"/>
    <w:rsid w:val="00D30BCE"/>
    <w:rsid w:val="00D3184E"/>
    <w:rsid w:val="00D322C9"/>
    <w:rsid w:val="00D32605"/>
    <w:rsid w:val="00D32B0F"/>
    <w:rsid w:val="00D32C7F"/>
    <w:rsid w:val="00D32D2D"/>
    <w:rsid w:val="00D32F6E"/>
    <w:rsid w:val="00D33382"/>
    <w:rsid w:val="00D339B6"/>
    <w:rsid w:val="00D34400"/>
    <w:rsid w:val="00D346CA"/>
    <w:rsid w:val="00D34B39"/>
    <w:rsid w:val="00D34EA0"/>
    <w:rsid w:val="00D34FDB"/>
    <w:rsid w:val="00D34FF4"/>
    <w:rsid w:val="00D35327"/>
    <w:rsid w:val="00D353E6"/>
    <w:rsid w:val="00D355CC"/>
    <w:rsid w:val="00D362F6"/>
    <w:rsid w:val="00D364AF"/>
    <w:rsid w:val="00D36E99"/>
    <w:rsid w:val="00D372AB"/>
    <w:rsid w:val="00D40693"/>
    <w:rsid w:val="00D4077F"/>
    <w:rsid w:val="00D40D8E"/>
    <w:rsid w:val="00D4112C"/>
    <w:rsid w:val="00D41263"/>
    <w:rsid w:val="00D4132D"/>
    <w:rsid w:val="00D41B29"/>
    <w:rsid w:val="00D41BC0"/>
    <w:rsid w:val="00D41D14"/>
    <w:rsid w:val="00D41FE8"/>
    <w:rsid w:val="00D42071"/>
    <w:rsid w:val="00D420DC"/>
    <w:rsid w:val="00D42106"/>
    <w:rsid w:val="00D422CD"/>
    <w:rsid w:val="00D428C6"/>
    <w:rsid w:val="00D43346"/>
    <w:rsid w:val="00D439EE"/>
    <w:rsid w:val="00D441E5"/>
    <w:rsid w:val="00D4433D"/>
    <w:rsid w:val="00D44ABE"/>
    <w:rsid w:val="00D4530E"/>
    <w:rsid w:val="00D45460"/>
    <w:rsid w:val="00D45AD8"/>
    <w:rsid w:val="00D45ADD"/>
    <w:rsid w:val="00D45B08"/>
    <w:rsid w:val="00D45B8C"/>
    <w:rsid w:val="00D46066"/>
    <w:rsid w:val="00D461BF"/>
    <w:rsid w:val="00D463C5"/>
    <w:rsid w:val="00D464FB"/>
    <w:rsid w:val="00D4702B"/>
    <w:rsid w:val="00D47654"/>
    <w:rsid w:val="00D50072"/>
    <w:rsid w:val="00D50153"/>
    <w:rsid w:val="00D501DD"/>
    <w:rsid w:val="00D5054A"/>
    <w:rsid w:val="00D505B5"/>
    <w:rsid w:val="00D50632"/>
    <w:rsid w:val="00D50809"/>
    <w:rsid w:val="00D50848"/>
    <w:rsid w:val="00D50F64"/>
    <w:rsid w:val="00D50F93"/>
    <w:rsid w:val="00D50FF9"/>
    <w:rsid w:val="00D51521"/>
    <w:rsid w:val="00D51962"/>
    <w:rsid w:val="00D51C4F"/>
    <w:rsid w:val="00D51F14"/>
    <w:rsid w:val="00D529D3"/>
    <w:rsid w:val="00D52C16"/>
    <w:rsid w:val="00D53348"/>
    <w:rsid w:val="00D5343F"/>
    <w:rsid w:val="00D53443"/>
    <w:rsid w:val="00D53630"/>
    <w:rsid w:val="00D538E1"/>
    <w:rsid w:val="00D53D4E"/>
    <w:rsid w:val="00D546E5"/>
    <w:rsid w:val="00D54785"/>
    <w:rsid w:val="00D547DB"/>
    <w:rsid w:val="00D547FB"/>
    <w:rsid w:val="00D548F2"/>
    <w:rsid w:val="00D54C9D"/>
    <w:rsid w:val="00D55600"/>
    <w:rsid w:val="00D55656"/>
    <w:rsid w:val="00D563DB"/>
    <w:rsid w:val="00D564CB"/>
    <w:rsid w:val="00D565A4"/>
    <w:rsid w:val="00D569A3"/>
    <w:rsid w:val="00D56DC3"/>
    <w:rsid w:val="00D56E4B"/>
    <w:rsid w:val="00D56E90"/>
    <w:rsid w:val="00D56F32"/>
    <w:rsid w:val="00D573A3"/>
    <w:rsid w:val="00D5772E"/>
    <w:rsid w:val="00D57B2B"/>
    <w:rsid w:val="00D60035"/>
    <w:rsid w:val="00D601F0"/>
    <w:rsid w:val="00D602FA"/>
    <w:rsid w:val="00D6074B"/>
    <w:rsid w:val="00D6111D"/>
    <w:rsid w:val="00D61941"/>
    <w:rsid w:val="00D61DE0"/>
    <w:rsid w:val="00D61F0E"/>
    <w:rsid w:val="00D61F93"/>
    <w:rsid w:val="00D62607"/>
    <w:rsid w:val="00D6264A"/>
    <w:rsid w:val="00D62A2C"/>
    <w:rsid w:val="00D62E51"/>
    <w:rsid w:val="00D62FC4"/>
    <w:rsid w:val="00D63315"/>
    <w:rsid w:val="00D633DF"/>
    <w:rsid w:val="00D6343D"/>
    <w:rsid w:val="00D63609"/>
    <w:rsid w:val="00D6375C"/>
    <w:rsid w:val="00D63BD9"/>
    <w:rsid w:val="00D63E87"/>
    <w:rsid w:val="00D6407C"/>
    <w:rsid w:val="00D6445E"/>
    <w:rsid w:val="00D645EA"/>
    <w:rsid w:val="00D64849"/>
    <w:rsid w:val="00D649A1"/>
    <w:rsid w:val="00D64A3F"/>
    <w:rsid w:val="00D64C89"/>
    <w:rsid w:val="00D6505C"/>
    <w:rsid w:val="00D65462"/>
    <w:rsid w:val="00D65684"/>
    <w:rsid w:val="00D656EA"/>
    <w:rsid w:val="00D65A24"/>
    <w:rsid w:val="00D65A69"/>
    <w:rsid w:val="00D65C1D"/>
    <w:rsid w:val="00D65F5F"/>
    <w:rsid w:val="00D66126"/>
    <w:rsid w:val="00D66C89"/>
    <w:rsid w:val="00D6751C"/>
    <w:rsid w:val="00D675B6"/>
    <w:rsid w:val="00D6780F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19B2"/>
    <w:rsid w:val="00D71B11"/>
    <w:rsid w:val="00D7217C"/>
    <w:rsid w:val="00D72726"/>
    <w:rsid w:val="00D7290A"/>
    <w:rsid w:val="00D72B7F"/>
    <w:rsid w:val="00D73130"/>
    <w:rsid w:val="00D731DC"/>
    <w:rsid w:val="00D736B8"/>
    <w:rsid w:val="00D737FF"/>
    <w:rsid w:val="00D73D38"/>
    <w:rsid w:val="00D7465B"/>
    <w:rsid w:val="00D74BAA"/>
    <w:rsid w:val="00D74D83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087"/>
    <w:rsid w:val="00D77392"/>
    <w:rsid w:val="00D77545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1FFB"/>
    <w:rsid w:val="00D82482"/>
    <w:rsid w:val="00D826DF"/>
    <w:rsid w:val="00D82FDB"/>
    <w:rsid w:val="00D83175"/>
    <w:rsid w:val="00D8342F"/>
    <w:rsid w:val="00D83673"/>
    <w:rsid w:val="00D839B6"/>
    <w:rsid w:val="00D84079"/>
    <w:rsid w:val="00D849B2"/>
    <w:rsid w:val="00D84D26"/>
    <w:rsid w:val="00D851A7"/>
    <w:rsid w:val="00D8547A"/>
    <w:rsid w:val="00D86036"/>
    <w:rsid w:val="00D860D0"/>
    <w:rsid w:val="00D8623A"/>
    <w:rsid w:val="00D86D9D"/>
    <w:rsid w:val="00D86DE3"/>
    <w:rsid w:val="00D86EB8"/>
    <w:rsid w:val="00D87192"/>
    <w:rsid w:val="00D873D5"/>
    <w:rsid w:val="00D87E39"/>
    <w:rsid w:val="00D901E6"/>
    <w:rsid w:val="00D90A92"/>
    <w:rsid w:val="00D90BFF"/>
    <w:rsid w:val="00D90FE5"/>
    <w:rsid w:val="00D91002"/>
    <w:rsid w:val="00D91184"/>
    <w:rsid w:val="00D9149F"/>
    <w:rsid w:val="00D9153B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4D91"/>
    <w:rsid w:val="00D954AD"/>
    <w:rsid w:val="00D9580B"/>
    <w:rsid w:val="00D95CCE"/>
    <w:rsid w:val="00D964AF"/>
    <w:rsid w:val="00D96A7E"/>
    <w:rsid w:val="00D96F15"/>
    <w:rsid w:val="00D97311"/>
    <w:rsid w:val="00D975A0"/>
    <w:rsid w:val="00D97AD6"/>
    <w:rsid w:val="00D97CB1"/>
    <w:rsid w:val="00D97F37"/>
    <w:rsid w:val="00DA0307"/>
    <w:rsid w:val="00DA06B4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4AD6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5B7"/>
    <w:rsid w:val="00DB0912"/>
    <w:rsid w:val="00DB0F29"/>
    <w:rsid w:val="00DB1498"/>
    <w:rsid w:val="00DB1AD4"/>
    <w:rsid w:val="00DB1EED"/>
    <w:rsid w:val="00DB21F3"/>
    <w:rsid w:val="00DB2DEE"/>
    <w:rsid w:val="00DB3366"/>
    <w:rsid w:val="00DB406A"/>
    <w:rsid w:val="00DB4122"/>
    <w:rsid w:val="00DB41D5"/>
    <w:rsid w:val="00DB4D52"/>
    <w:rsid w:val="00DB54A3"/>
    <w:rsid w:val="00DB56CF"/>
    <w:rsid w:val="00DB57B0"/>
    <w:rsid w:val="00DB5B77"/>
    <w:rsid w:val="00DB631E"/>
    <w:rsid w:val="00DB64A0"/>
    <w:rsid w:val="00DB64CD"/>
    <w:rsid w:val="00DB65EE"/>
    <w:rsid w:val="00DB66DE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3A8"/>
    <w:rsid w:val="00DC1608"/>
    <w:rsid w:val="00DC1873"/>
    <w:rsid w:val="00DC1897"/>
    <w:rsid w:val="00DC24AB"/>
    <w:rsid w:val="00DC2A57"/>
    <w:rsid w:val="00DC3ECE"/>
    <w:rsid w:val="00DC3F55"/>
    <w:rsid w:val="00DC4031"/>
    <w:rsid w:val="00DC42CC"/>
    <w:rsid w:val="00DC53AA"/>
    <w:rsid w:val="00DC5E0E"/>
    <w:rsid w:val="00DC5F58"/>
    <w:rsid w:val="00DC6124"/>
    <w:rsid w:val="00DC6508"/>
    <w:rsid w:val="00DC6824"/>
    <w:rsid w:val="00DC73F2"/>
    <w:rsid w:val="00DC7645"/>
    <w:rsid w:val="00DC7692"/>
    <w:rsid w:val="00DD0071"/>
    <w:rsid w:val="00DD05D3"/>
    <w:rsid w:val="00DD07B7"/>
    <w:rsid w:val="00DD092C"/>
    <w:rsid w:val="00DD1014"/>
    <w:rsid w:val="00DD1110"/>
    <w:rsid w:val="00DD13B7"/>
    <w:rsid w:val="00DD1745"/>
    <w:rsid w:val="00DD1A49"/>
    <w:rsid w:val="00DD24EA"/>
    <w:rsid w:val="00DD2512"/>
    <w:rsid w:val="00DD257F"/>
    <w:rsid w:val="00DD281A"/>
    <w:rsid w:val="00DD28AA"/>
    <w:rsid w:val="00DD28AD"/>
    <w:rsid w:val="00DD311A"/>
    <w:rsid w:val="00DD3260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D7A5D"/>
    <w:rsid w:val="00DE0AAE"/>
    <w:rsid w:val="00DE0ACF"/>
    <w:rsid w:val="00DE0AD3"/>
    <w:rsid w:val="00DE1097"/>
    <w:rsid w:val="00DE10C3"/>
    <w:rsid w:val="00DE1698"/>
    <w:rsid w:val="00DE17E0"/>
    <w:rsid w:val="00DE1F11"/>
    <w:rsid w:val="00DE20B6"/>
    <w:rsid w:val="00DE21B1"/>
    <w:rsid w:val="00DE2256"/>
    <w:rsid w:val="00DE2680"/>
    <w:rsid w:val="00DE27C5"/>
    <w:rsid w:val="00DE342B"/>
    <w:rsid w:val="00DE3C03"/>
    <w:rsid w:val="00DE3EF8"/>
    <w:rsid w:val="00DE4103"/>
    <w:rsid w:val="00DE4423"/>
    <w:rsid w:val="00DE44F6"/>
    <w:rsid w:val="00DE459F"/>
    <w:rsid w:val="00DE46D4"/>
    <w:rsid w:val="00DE4921"/>
    <w:rsid w:val="00DE4A33"/>
    <w:rsid w:val="00DE4DB0"/>
    <w:rsid w:val="00DE51B0"/>
    <w:rsid w:val="00DE5609"/>
    <w:rsid w:val="00DE5F42"/>
    <w:rsid w:val="00DE644B"/>
    <w:rsid w:val="00DE6632"/>
    <w:rsid w:val="00DE67CF"/>
    <w:rsid w:val="00DE72B2"/>
    <w:rsid w:val="00DE732C"/>
    <w:rsid w:val="00DE740E"/>
    <w:rsid w:val="00DE7525"/>
    <w:rsid w:val="00DE7A0F"/>
    <w:rsid w:val="00DE7C15"/>
    <w:rsid w:val="00DE7C86"/>
    <w:rsid w:val="00DF00E0"/>
    <w:rsid w:val="00DF04BA"/>
    <w:rsid w:val="00DF11E9"/>
    <w:rsid w:val="00DF14E2"/>
    <w:rsid w:val="00DF1A87"/>
    <w:rsid w:val="00DF1CCA"/>
    <w:rsid w:val="00DF1FC0"/>
    <w:rsid w:val="00DF2480"/>
    <w:rsid w:val="00DF2597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885"/>
    <w:rsid w:val="00DF58AA"/>
    <w:rsid w:val="00DF58DC"/>
    <w:rsid w:val="00DF5ACF"/>
    <w:rsid w:val="00DF5FB3"/>
    <w:rsid w:val="00DF60D0"/>
    <w:rsid w:val="00DF6165"/>
    <w:rsid w:val="00DF73EA"/>
    <w:rsid w:val="00DF7894"/>
    <w:rsid w:val="00DF7F9D"/>
    <w:rsid w:val="00E0049A"/>
    <w:rsid w:val="00E0065E"/>
    <w:rsid w:val="00E007CC"/>
    <w:rsid w:val="00E00820"/>
    <w:rsid w:val="00E00B1B"/>
    <w:rsid w:val="00E00C3B"/>
    <w:rsid w:val="00E00F42"/>
    <w:rsid w:val="00E0185F"/>
    <w:rsid w:val="00E01A99"/>
    <w:rsid w:val="00E01EFF"/>
    <w:rsid w:val="00E02081"/>
    <w:rsid w:val="00E0255E"/>
    <w:rsid w:val="00E02CD7"/>
    <w:rsid w:val="00E033F3"/>
    <w:rsid w:val="00E03690"/>
    <w:rsid w:val="00E038FC"/>
    <w:rsid w:val="00E042B8"/>
    <w:rsid w:val="00E045FD"/>
    <w:rsid w:val="00E04839"/>
    <w:rsid w:val="00E04D51"/>
    <w:rsid w:val="00E04EB9"/>
    <w:rsid w:val="00E05132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BC"/>
    <w:rsid w:val="00E06FD4"/>
    <w:rsid w:val="00E0759A"/>
    <w:rsid w:val="00E07663"/>
    <w:rsid w:val="00E07D1D"/>
    <w:rsid w:val="00E103BE"/>
    <w:rsid w:val="00E10BDF"/>
    <w:rsid w:val="00E10C4C"/>
    <w:rsid w:val="00E10FA0"/>
    <w:rsid w:val="00E112A7"/>
    <w:rsid w:val="00E1146B"/>
    <w:rsid w:val="00E116DB"/>
    <w:rsid w:val="00E117F3"/>
    <w:rsid w:val="00E1185F"/>
    <w:rsid w:val="00E11A94"/>
    <w:rsid w:val="00E11C95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4B"/>
    <w:rsid w:val="00E15BC4"/>
    <w:rsid w:val="00E15D6C"/>
    <w:rsid w:val="00E167CD"/>
    <w:rsid w:val="00E17032"/>
    <w:rsid w:val="00E17251"/>
    <w:rsid w:val="00E17486"/>
    <w:rsid w:val="00E176BB"/>
    <w:rsid w:val="00E17789"/>
    <w:rsid w:val="00E17908"/>
    <w:rsid w:val="00E20335"/>
    <w:rsid w:val="00E20382"/>
    <w:rsid w:val="00E206F2"/>
    <w:rsid w:val="00E2086B"/>
    <w:rsid w:val="00E2091E"/>
    <w:rsid w:val="00E20A3D"/>
    <w:rsid w:val="00E2136C"/>
    <w:rsid w:val="00E214E9"/>
    <w:rsid w:val="00E217A2"/>
    <w:rsid w:val="00E218EA"/>
    <w:rsid w:val="00E21DEE"/>
    <w:rsid w:val="00E21F5A"/>
    <w:rsid w:val="00E22AA1"/>
    <w:rsid w:val="00E23023"/>
    <w:rsid w:val="00E23A4C"/>
    <w:rsid w:val="00E23BEF"/>
    <w:rsid w:val="00E23FDF"/>
    <w:rsid w:val="00E244D1"/>
    <w:rsid w:val="00E2650A"/>
    <w:rsid w:val="00E26701"/>
    <w:rsid w:val="00E26A07"/>
    <w:rsid w:val="00E2736F"/>
    <w:rsid w:val="00E2745D"/>
    <w:rsid w:val="00E27768"/>
    <w:rsid w:val="00E27ACD"/>
    <w:rsid w:val="00E27AF9"/>
    <w:rsid w:val="00E27B1A"/>
    <w:rsid w:val="00E30457"/>
    <w:rsid w:val="00E311D4"/>
    <w:rsid w:val="00E31261"/>
    <w:rsid w:val="00E313D3"/>
    <w:rsid w:val="00E31791"/>
    <w:rsid w:val="00E317EB"/>
    <w:rsid w:val="00E31B26"/>
    <w:rsid w:val="00E31CEC"/>
    <w:rsid w:val="00E31F18"/>
    <w:rsid w:val="00E321B8"/>
    <w:rsid w:val="00E32C16"/>
    <w:rsid w:val="00E33143"/>
    <w:rsid w:val="00E337CA"/>
    <w:rsid w:val="00E33847"/>
    <w:rsid w:val="00E3423F"/>
    <w:rsid w:val="00E34703"/>
    <w:rsid w:val="00E348B9"/>
    <w:rsid w:val="00E35247"/>
    <w:rsid w:val="00E3556E"/>
    <w:rsid w:val="00E35722"/>
    <w:rsid w:val="00E358E4"/>
    <w:rsid w:val="00E360C9"/>
    <w:rsid w:val="00E36495"/>
    <w:rsid w:val="00E365B8"/>
    <w:rsid w:val="00E369F5"/>
    <w:rsid w:val="00E36C59"/>
    <w:rsid w:val="00E3738C"/>
    <w:rsid w:val="00E376C7"/>
    <w:rsid w:val="00E379FD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46AE4"/>
    <w:rsid w:val="00E46E25"/>
    <w:rsid w:val="00E4796A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3DC"/>
    <w:rsid w:val="00E514BB"/>
    <w:rsid w:val="00E51631"/>
    <w:rsid w:val="00E51971"/>
    <w:rsid w:val="00E5210E"/>
    <w:rsid w:val="00E52831"/>
    <w:rsid w:val="00E5298A"/>
    <w:rsid w:val="00E52B0D"/>
    <w:rsid w:val="00E52B8F"/>
    <w:rsid w:val="00E52D18"/>
    <w:rsid w:val="00E52D97"/>
    <w:rsid w:val="00E52D9A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37E"/>
    <w:rsid w:val="00E5466F"/>
    <w:rsid w:val="00E5472A"/>
    <w:rsid w:val="00E54897"/>
    <w:rsid w:val="00E54B4E"/>
    <w:rsid w:val="00E54FB9"/>
    <w:rsid w:val="00E55096"/>
    <w:rsid w:val="00E55589"/>
    <w:rsid w:val="00E55A13"/>
    <w:rsid w:val="00E55B9E"/>
    <w:rsid w:val="00E569D6"/>
    <w:rsid w:val="00E56E98"/>
    <w:rsid w:val="00E570FF"/>
    <w:rsid w:val="00E5739E"/>
    <w:rsid w:val="00E57A24"/>
    <w:rsid w:val="00E57C1A"/>
    <w:rsid w:val="00E57C38"/>
    <w:rsid w:val="00E600FB"/>
    <w:rsid w:val="00E6054F"/>
    <w:rsid w:val="00E60757"/>
    <w:rsid w:val="00E60810"/>
    <w:rsid w:val="00E60864"/>
    <w:rsid w:val="00E61002"/>
    <w:rsid w:val="00E6109E"/>
    <w:rsid w:val="00E616A6"/>
    <w:rsid w:val="00E6177C"/>
    <w:rsid w:val="00E61804"/>
    <w:rsid w:val="00E61B55"/>
    <w:rsid w:val="00E61BC1"/>
    <w:rsid w:val="00E61C8C"/>
    <w:rsid w:val="00E6207C"/>
    <w:rsid w:val="00E62A8E"/>
    <w:rsid w:val="00E631DE"/>
    <w:rsid w:val="00E635D2"/>
    <w:rsid w:val="00E644BB"/>
    <w:rsid w:val="00E64571"/>
    <w:rsid w:val="00E645EA"/>
    <w:rsid w:val="00E64A8C"/>
    <w:rsid w:val="00E64FC5"/>
    <w:rsid w:val="00E65BBD"/>
    <w:rsid w:val="00E65BD3"/>
    <w:rsid w:val="00E65DCD"/>
    <w:rsid w:val="00E65E0B"/>
    <w:rsid w:val="00E66074"/>
    <w:rsid w:val="00E66501"/>
    <w:rsid w:val="00E66893"/>
    <w:rsid w:val="00E668C9"/>
    <w:rsid w:val="00E67183"/>
    <w:rsid w:val="00E67319"/>
    <w:rsid w:val="00E67634"/>
    <w:rsid w:val="00E67D81"/>
    <w:rsid w:val="00E67DB9"/>
    <w:rsid w:val="00E67F0A"/>
    <w:rsid w:val="00E70098"/>
    <w:rsid w:val="00E7032A"/>
    <w:rsid w:val="00E70753"/>
    <w:rsid w:val="00E70928"/>
    <w:rsid w:val="00E70BC5"/>
    <w:rsid w:val="00E70FE4"/>
    <w:rsid w:val="00E7103C"/>
    <w:rsid w:val="00E71067"/>
    <w:rsid w:val="00E71176"/>
    <w:rsid w:val="00E71257"/>
    <w:rsid w:val="00E713EF"/>
    <w:rsid w:val="00E71C4A"/>
    <w:rsid w:val="00E71F7E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F44"/>
    <w:rsid w:val="00E74136"/>
    <w:rsid w:val="00E742D1"/>
    <w:rsid w:val="00E7437E"/>
    <w:rsid w:val="00E7458A"/>
    <w:rsid w:val="00E745F4"/>
    <w:rsid w:val="00E7491B"/>
    <w:rsid w:val="00E74D53"/>
    <w:rsid w:val="00E751DF"/>
    <w:rsid w:val="00E75242"/>
    <w:rsid w:val="00E753D8"/>
    <w:rsid w:val="00E75474"/>
    <w:rsid w:val="00E75E03"/>
    <w:rsid w:val="00E75E4B"/>
    <w:rsid w:val="00E761E4"/>
    <w:rsid w:val="00E765D7"/>
    <w:rsid w:val="00E7697F"/>
    <w:rsid w:val="00E76D0E"/>
    <w:rsid w:val="00E76F61"/>
    <w:rsid w:val="00E7709E"/>
    <w:rsid w:val="00E773F3"/>
    <w:rsid w:val="00E80359"/>
    <w:rsid w:val="00E80653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2E32"/>
    <w:rsid w:val="00E834BE"/>
    <w:rsid w:val="00E8393F"/>
    <w:rsid w:val="00E847B5"/>
    <w:rsid w:val="00E84881"/>
    <w:rsid w:val="00E84A61"/>
    <w:rsid w:val="00E84CBD"/>
    <w:rsid w:val="00E84E31"/>
    <w:rsid w:val="00E84FC9"/>
    <w:rsid w:val="00E85210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1E5"/>
    <w:rsid w:val="00E91943"/>
    <w:rsid w:val="00E91A50"/>
    <w:rsid w:val="00E91F1F"/>
    <w:rsid w:val="00E91F6F"/>
    <w:rsid w:val="00E920C1"/>
    <w:rsid w:val="00E927C0"/>
    <w:rsid w:val="00E9282B"/>
    <w:rsid w:val="00E92C7C"/>
    <w:rsid w:val="00E92F49"/>
    <w:rsid w:val="00E9327E"/>
    <w:rsid w:val="00E932D1"/>
    <w:rsid w:val="00E93654"/>
    <w:rsid w:val="00E93795"/>
    <w:rsid w:val="00E937B5"/>
    <w:rsid w:val="00E939C0"/>
    <w:rsid w:val="00E93A08"/>
    <w:rsid w:val="00E93BC1"/>
    <w:rsid w:val="00E940AD"/>
    <w:rsid w:val="00E941BD"/>
    <w:rsid w:val="00E9448F"/>
    <w:rsid w:val="00E947DB"/>
    <w:rsid w:val="00E94FAC"/>
    <w:rsid w:val="00E95319"/>
    <w:rsid w:val="00E9531D"/>
    <w:rsid w:val="00E95790"/>
    <w:rsid w:val="00E95A7F"/>
    <w:rsid w:val="00E95BDA"/>
    <w:rsid w:val="00E95EEF"/>
    <w:rsid w:val="00E95FDF"/>
    <w:rsid w:val="00E963B7"/>
    <w:rsid w:val="00E965BD"/>
    <w:rsid w:val="00E965ED"/>
    <w:rsid w:val="00E96BDD"/>
    <w:rsid w:val="00E96FD1"/>
    <w:rsid w:val="00E970CB"/>
    <w:rsid w:val="00E970D0"/>
    <w:rsid w:val="00E97122"/>
    <w:rsid w:val="00E97351"/>
    <w:rsid w:val="00E97444"/>
    <w:rsid w:val="00E97790"/>
    <w:rsid w:val="00E9794C"/>
    <w:rsid w:val="00E97AB3"/>
    <w:rsid w:val="00E97AEF"/>
    <w:rsid w:val="00E97B53"/>
    <w:rsid w:val="00EA0049"/>
    <w:rsid w:val="00EA005D"/>
    <w:rsid w:val="00EA00DC"/>
    <w:rsid w:val="00EA0233"/>
    <w:rsid w:val="00EA03CE"/>
    <w:rsid w:val="00EA0AF7"/>
    <w:rsid w:val="00EA0E31"/>
    <w:rsid w:val="00EA0F4D"/>
    <w:rsid w:val="00EA150B"/>
    <w:rsid w:val="00EA19F4"/>
    <w:rsid w:val="00EA1AE7"/>
    <w:rsid w:val="00EA1F80"/>
    <w:rsid w:val="00EA1FC5"/>
    <w:rsid w:val="00EA21BD"/>
    <w:rsid w:val="00EA2210"/>
    <w:rsid w:val="00EA2C60"/>
    <w:rsid w:val="00EA2DE1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4E49"/>
    <w:rsid w:val="00EA5149"/>
    <w:rsid w:val="00EA5751"/>
    <w:rsid w:val="00EA5A69"/>
    <w:rsid w:val="00EA5DE7"/>
    <w:rsid w:val="00EA5E56"/>
    <w:rsid w:val="00EA5F8D"/>
    <w:rsid w:val="00EA692F"/>
    <w:rsid w:val="00EA6BF8"/>
    <w:rsid w:val="00EA6E7E"/>
    <w:rsid w:val="00EA77D8"/>
    <w:rsid w:val="00EA7ABE"/>
    <w:rsid w:val="00EA7EAF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203E"/>
    <w:rsid w:val="00EB2262"/>
    <w:rsid w:val="00EB2F2C"/>
    <w:rsid w:val="00EB32F7"/>
    <w:rsid w:val="00EB34DA"/>
    <w:rsid w:val="00EB3ED4"/>
    <w:rsid w:val="00EB3F1F"/>
    <w:rsid w:val="00EB40B1"/>
    <w:rsid w:val="00EB445E"/>
    <w:rsid w:val="00EB4588"/>
    <w:rsid w:val="00EB4922"/>
    <w:rsid w:val="00EB498C"/>
    <w:rsid w:val="00EB4BCC"/>
    <w:rsid w:val="00EB4CF3"/>
    <w:rsid w:val="00EB5567"/>
    <w:rsid w:val="00EB5623"/>
    <w:rsid w:val="00EB5CF9"/>
    <w:rsid w:val="00EB5D79"/>
    <w:rsid w:val="00EB65BF"/>
    <w:rsid w:val="00EB6F4C"/>
    <w:rsid w:val="00EB7060"/>
    <w:rsid w:val="00EB71C4"/>
    <w:rsid w:val="00EB7687"/>
    <w:rsid w:val="00EC0228"/>
    <w:rsid w:val="00EC04C0"/>
    <w:rsid w:val="00EC0513"/>
    <w:rsid w:val="00EC0AE0"/>
    <w:rsid w:val="00EC0C99"/>
    <w:rsid w:val="00EC0FBE"/>
    <w:rsid w:val="00EC1571"/>
    <w:rsid w:val="00EC1D33"/>
    <w:rsid w:val="00EC2227"/>
    <w:rsid w:val="00EC2296"/>
    <w:rsid w:val="00EC2FE1"/>
    <w:rsid w:val="00EC3032"/>
    <w:rsid w:val="00EC30B5"/>
    <w:rsid w:val="00EC3516"/>
    <w:rsid w:val="00EC4B4C"/>
    <w:rsid w:val="00EC524A"/>
    <w:rsid w:val="00EC5355"/>
    <w:rsid w:val="00EC53F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A73"/>
    <w:rsid w:val="00EC7E64"/>
    <w:rsid w:val="00EC7ED8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383B"/>
    <w:rsid w:val="00ED44BA"/>
    <w:rsid w:val="00ED4ACE"/>
    <w:rsid w:val="00ED4AFB"/>
    <w:rsid w:val="00ED5526"/>
    <w:rsid w:val="00ED5597"/>
    <w:rsid w:val="00ED5E9F"/>
    <w:rsid w:val="00ED65CA"/>
    <w:rsid w:val="00ED6718"/>
    <w:rsid w:val="00ED68CF"/>
    <w:rsid w:val="00ED7314"/>
    <w:rsid w:val="00ED7682"/>
    <w:rsid w:val="00ED7E78"/>
    <w:rsid w:val="00ED7EF5"/>
    <w:rsid w:val="00EE00BD"/>
    <w:rsid w:val="00EE0814"/>
    <w:rsid w:val="00EE0DF4"/>
    <w:rsid w:val="00EE1F54"/>
    <w:rsid w:val="00EE1FBA"/>
    <w:rsid w:val="00EE2513"/>
    <w:rsid w:val="00EE2FB1"/>
    <w:rsid w:val="00EE3040"/>
    <w:rsid w:val="00EE3BEA"/>
    <w:rsid w:val="00EE3DCC"/>
    <w:rsid w:val="00EE437C"/>
    <w:rsid w:val="00EE4B65"/>
    <w:rsid w:val="00EE4D3F"/>
    <w:rsid w:val="00EE525B"/>
    <w:rsid w:val="00EE5268"/>
    <w:rsid w:val="00EE54D1"/>
    <w:rsid w:val="00EE59CD"/>
    <w:rsid w:val="00EE5B2B"/>
    <w:rsid w:val="00EE5F04"/>
    <w:rsid w:val="00EE693C"/>
    <w:rsid w:val="00EE6A08"/>
    <w:rsid w:val="00EE6ABB"/>
    <w:rsid w:val="00EE7513"/>
    <w:rsid w:val="00EE76E9"/>
    <w:rsid w:val="00EE7F6F"/>
    <w:rsid w:val="00EF02F8"/>
    <w:rsid w:val="00EF0F24"/>
    <w:rsid w:val="00EF1131"/>
    <w:rsid w:val="00EF1695"/>
    <w:rsid w:val="00EF21B3"/>
    <w:rsid w:val="00EF2244"/>
    <w:rsid w:val="00EF22D0"/>
    <w:rsid w:val="00EF2C20"/>
    <w:rsid w:val="00EF314C"/>
    <w:rsid w:val="00EF38E0"/>
    <w:rsid w:val="00EF3B46"/>
    <w:rsid w:val="00EF3DCD"/>
    <w:rsid w:val="00EF3EE3"/>
    <w:rsid w:val="00EF4220"/>
    <w:rsid w:val="00EF47BA"/>
    <w:rsid w:val="00EF4812"/>
    <w:rsid w:val="00EF4DB3"/>
    <w:rsid w:val="00EF4E0E"/>
    <w:rsid w:val="00EF5198"/>
    <w:rsid w:val="00EF55E6"/>
    <w:rsid w:val="00EF580D"/>
    <w:rsid w:val="00EF5998"/>
    <w:rsid w:val="00EF59DF"/>
    <w:rsid w:val="00EF5B97"/>
    <w:rsid w:val="00EF5DB5"/>
    <w:rsid w:val="00EF5F13"/>
    <w:rsid w:val="00EF639A"/>
    <w:rsid w:val="00EF6A7D"/>
    <w:rsid w:val="00EF7753"/>
    <w:rsid w:val="00EF7898"/>
    <w:rsid w:val="00EF7A60"/>
    <w:rsid w:val="00EF7B4F"/>
    <w:rsid w:val="00F006B2"/>
    <w:rsid w:val="00F009AC"/>
    <w:rsid w:val="00F0127F"/>
    <w:rsid w:val="00F01333"/>
    <w:rsid w:val="00F01808"/>
    <w:rsid w:val="00F01D94"/>
    <w:rsid w:val="00F01F83"/>
    <w:rsid w:val="00F026E9"/>
    <w:rsid w:val="00F0283D"/>
    <w:rsid w:val="00F0298D"/>
    <w:rsid w:val="00F02AC3"/>
    <w:rsid w:val="00F0333B"/>
    <w:rsid w:val="00F0344B"/>
    <w:rsid w:val="00F038F3"/>
    <w:rsid w:val="00F03CDD"/>
    <w:rsid w:val="00F03F1C"/>
    <w:rsid w:val="00F0411C"/>
    <w:rsid w:val="00F046DE"/>
    <w:rsid w:val="00F04E91"/>
    <w:rsid w:val="00F050AD"/>
    <w:rsid w:val="00F05572"/>
    <w:rsid w:val="00F057E7"/>
    <w:rsid w:val="00F057EB"/>
    <w:rsid w:val="00F05A3B"/>
    <w:rsid w:val="00F05B10"/>
    <w:rsid w:val="00F06185"/>
    <w:rsid w:val="00F068B0"/>
    <w:rsid w:val="00F06D46"/>
    <w:rsid w:val="00F0721F"/>
    <w:rsid w:val="00F072CF"/>
    <w:rsid w:val="00F07845"/>
    <w:rsid w:val="00F07901"/>
    <w:rsid w:val="00F10D92"/>
    <w:rsid w:val="00F111CC"/>
    <w:rsid w:val="00F113FF"/>
    <w:rsid w:val="00F11422"/>
    <w:rsid w:val="00F114C5"/>
    <w:rsid w:val="00F11504"/>
    <w:rsid w:val="00F11550"/>
    <w:rsid w:val="00F11839"/>
    <w:rsid w:val="00F11A3F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3F6"/>
    <w:rsid w:val="00F206F8"/>
    <w:rsid w:val="00F20D92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B7"/>
    <w:rsid w:val="00F23DC9"/>
    <w:rsid w:val="00F23ED5"/>
    <w:rsid w:val="00F25A4D"/>
    <w:rsid w:val="00F264FF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338"/>
    <w:rsid w:val="00F314E6"/>
    <w:rsid w:val="00F31E98"/>
    <w:rsid w:val="00F32287"/>
    <w:rsid w:val="00F3237D"/>
    <w:rsid w:val="00F33968"/>
    <w:rsid w:val="00F33F9F"/>
    <w:rsid w:val="00F34E0A"/>
    <w:rsid w:val="00F34E16"/>
    <w:rsid w:val="00F34E90"/>
    <w:rsid w:val="00F35535"/>
    <w:rsid w:val="00F35F94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3CC"/>
    <w:rsid w:val="00F43555"/>
    <w:rsid w:val="00F436BE"/>
    <w:rsid w:val="00F4372B"/>
    <w:rsid w:val="00F4445F"/>
    <w:rsid w:val="00F44682"/>
    <w:rsid w:val="00F44835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2A1"/>
    <w:rsid w:val="00F476C6"/>
    <w:rsid w:val="00F47871"/>
    <w:rsid w:val="00F47F7F"/>
    <w:rsid w:val="00F5016D"/>
    <w:rsid w:val="00F50493"/>
    <w:rsid w:val="00F50861"/>
    <w:rsid w:val="00F50B07"/>
    <w:rsid w:val="00F510AA"/>
    <w:rsid w:val="00F512E8"/>
    <w:rsid w:val="00F51989"/>
    <w:rsid w:val="00F51C59"/>
    <w:rsid w:val="00F525E5"/>
    <w:rsid w:val="00F527D9"/>
    <w:rsid w:val="00F52D67"/>
    <w:rsid w:val="00F52F30"/>
    <w:rsid w:val="00F5315F"/>
    <w:rsid w:val="00F53CCD"/>
    <w:rsid w:val="00F540FB"/>
    <w:rsid w:val="00F549D1"/>
    <w:rsid w:val="00F54CAE"/>
    <w:rsid w:val="00F550FE"/>
    <w:rsid w:val="00F551E2"/>
    <w:rsid w:val="00F554B7"/>
    <w:rsid w:val="00F556B6"/>
    <w:rsid w:val="00F55906"/>
    <w:rsid w:val="00F5591F"/>
    <w:rsid w:val="00F55E65"/>
    <w:rsid w:val="00F56CB2"/>
    <w:rsid w:val="00F56FD5"/>
    <w:rsid w:val="00F5706E"/>
    <w:rsid w:val="00F577D0"/>
    <w:rsid w:val="00F60439"/>
    <w:rsid w:val="00F605BC"/>
    <w:rsid w:val="00F60C84"/>
    <w:rsid w:val="00F61127"/>
    <w:rsid w:val="00F61319"/>
    <w:rsid w:val="00F6191A"/>
    <w:rsid w:val="00F61AEF"/>
    <w:rsid w:val="00F62253"/>
    <w:rsid w:val="00F622AD"/>
    <w:rsid w:val="00F62D2A"/>
    <w:rsid w:val="00F63221"/>
    <w:rsid w:val="00F63C0E"/>
    <w:rsid w:val="00F6414A"/>
    <w:rsid w:val="00F643EE"/>
    <w:rsid w:val="00F644FF"/>
    <w:rsid w:val="00F645D0"/>
    <w:rsid w:val="00F64644"/>
    <w:rsid w:val="00F64B71"/>
    <w:rsid w:val="00F64F61"/>
    <w:rsid w:val="00F65177"/>
    <w:rsid w:val="00F65B7C"/>
    <w:rsid w:val="00F664D5"/>
    <w:rsid w:val="00F66D07"/>
    <w:rsid w:val="00F66E40"/>
    <w:rsid w:val="00F66F38"/>
    <w:rsid w:val="00F67AA6"/>
    <w:rsid w:val="00F70017"/>
    <w:rsid w:val="00F700D9"/>
    <w:rsid w:val="00F70513"/>
    <w:rsid w:val="00F705F8"/>
    <w:rsid w:val="00F71353"/>
    <w:rsid w:val="00F7188B"/>
    <w:rsid w:val="00F71A10"/>
    <w:rsid w:val="00F71F15"/>
    <w:rsid w:val="00F72016"/>
    <w:rsid w:val="00F72436"/>
    <w:rsid w:val="00F72F42"/>
    <w:rsid w:val="00F731A6"/>
    <w:rsid w:val="00F74C06"/>
    <w:rsid w:val="00F74C0F"/>
    <w:rsid w:val="00F75A83"/>
    <w:rsid w:val="00F75ABD"/>
    <w:rsid w:val="00F76725"/>
    <w:rsid w:val="00F76B18"/>
    <w:rsid w:val="00F76B2B"/>
    <w:rsid w:val="00F76D37"/>
    <w:rsid w:val="00F770AD"/>
    <w:rsid w:val="00F777EF"/>
    <w:rsid w:val="00F77F0E"/>
    <w:rsid w:val="00F77F98"/>
    <w:rsid w:val="00F81038"/>
    <w:rsid w:val="00F81AB0"/>
    <w:rsid w:val="00F81C7E"/>
    <w:rsid w:val="00F81E06"/>
    <w:rsid w:val="00F81ECA"/>
    <w:rsid w:val="00F821D4"/>
    <w:rsid w:val="00F821FA"/>
    <w:rsid w:val="00F82601"/>
    <w:rsid w:val="00F8287E"/>
    <w:rsid w:val="00F8316A"/>
    <w:rsid w:val="00F8321A"/>
    <w:rsid w:val="00F832B2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0B1"/>
    <w:rsid w:val="00F861F8"/>
    <w:rsid w:val="00F86363"/>
    <w:rsid w:val="00F86EAA"/>
    <w:rsid w:val="00F86EF2"/>
    <w:rsid w:val="00F86F41"/>
    <w:rsid w:val="00F8725E"/>
    <w:rsid w:val="00F8734E"/>
    <w:rsid w:val="00F87771"/>
    <w:rsid w:val="00F900DD"/>
    <w:rsid w:val="00F9047C"/>
    <w:rsid w:val="00F90631"/>
    <w:rsid w:val="00F9085C"/>
    <w:rsid w:val="00F90997"/>
    <w:rsid w:val="00F90A27"/>
    <w:rsid w:val="00F90C95"/>
    <w:rsid w:val="00F90E2F"/>
    <w:rsid w:val="00F911D6"/>
    <w:rsid w:val="00F915D8"/>
    <w:rsid w:val="00F91618"/>
    <w:rsid w:val="00F9161B"/>
    <w:rsid w:val="00F91E45"/>
    <w:rsid w:val="00F92793"/>
    <w:rsid w:val="00F928A3"/>
    <w:rsid w:val="00F92A5C"/>
    <w:rsid w:val="00F92CC6"/>
    <w:rsid w:val="00F93B5E"/>
    <w:rsid w:val="00F93C4A"/>
    <w:rsid w:val="00F9463C"/>
    <w:rsid w:val="00F94921"/>
    <w:rsid w:val="00F94FE2"/>
    <w:rsid w:val="00F95860"/>
    <w:rsid w:val="00F96128"/>
    <w:rsid w:val="00F96173"/>
    <w:rsid w:val="00F96234"/>
    <w:rsid w:val="00F9633A"/>
    <w:rsid w:val="00F96894"/>
    <w:rsid w:val="00F96C9E"/>
    <w:rsid w:val="00F9709D"/>
    <w:rsid w:val="00F9728A"/>
    <w:rsid w:val="00FA0027"/>
    <w:rsid w:val="00FA028C"/>
    <w:rsid w:val="00FA0380"/>
    <w:rsid w:val="00FA0465"/>
    <w:rsid w:val="00FA04C6"/>
    <w:rsid w:val="00FA04F4"/>
    <w:rsid w:val="00FA0B21"/>
    <w:rsid w:val="00FA0BF8"/>
    <w:rsid w:val="00FA0E3E"/>
    <w:rsid w:val="00FA0E43"/>
    <w:rsid w:val="00FA17B8"/>
    <w:rsid w:val="00FA1A34"/>
    <w:rsid w:val="00FA1A79"/>
    <w:rsid w:val="00FA2029"/>
    <w:rsid w:val="00FA2D25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DB2"/>
    <w:rsid w:val="00FA5F52"/>
    <w:rsid w:val="00FA62BE"/>
    <w:rsid w:val="00FA6913"/>
    <w:rsid w:val="00FA6FBB"/>
    <w:rsid w:val="00FA76EB"/>
    <w:rsid w:val="00FB022C"/>
    <w:rsid w:val="00FB07B9"/>
    <w:rsid w:val="00FB0A81"/>
    <w:rsid w:val="00FB0DE6"/>
    <w:rsid w:val="00FB0F74"/>
    <w:rsid w:val="00FB1132"/>
    <w:rsid w:val="00FB13EB"/>
    <w:rsid w:val="00FB160D"/>
    <w:rsid w:val="00FB16B3"/>
    <w:rsid w:val="00FB17F9"/>
    <w:rsid w:val="00FB1900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3E5"/>
    <w:rsid w:val="00FB6837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1C53"/>
    <w:rsid w:val="00FC2246"/>
    <w:rsid w:val="00FC2778"/>
    <w:rsid w:val="00FC2AD9"/>
    <w:rsid w:val="00FC2D27"/>
    <w:rsid w:val="00FC3A66"/>
    <w:rsid w:val="00FC3D7D"/>
    <w:rsid w:val="00FC3EFC"/>
    <w:rsid w:val="00FC465F"/>
    <w:rsid w:val="00FC5244"/>
    <w:rsid w:val="00FC6357"/>
    <w:rsid w:val="00FC63BE"/>
    <w:rsid w:val="00FC66EE"/>
    <w:rsid w:val="00FC6D60"/>
    <w:rsid w:val="00FC7055"/>
    <w:rsid w:val="00FC7B21"/>
    <w:rsid w:val="00FC7C33"/>
    <w:rsid w:val="00FC7CCB"/>
    <w:rsid w:val="00FD0B18"/>
    <w:rsid w:val="00FD0BC8"/>
    <w:rsid w:val="00FD0E13"/>
    <w:rsid w:val="00FD16ED"/>
    <w:rsid w:val="00FD1795"/>
    <w:rsid w:val="00FD1FE4"/>
    <w:rsid w:val="00FD2822"/>
    <w:rsid w:val="00FD28DA"/>
    <w:rsid w:val="00FD2CA3"/>
    <w:rsid w:val="00FD315C"/>
    <w:rsid w:val="00FD3379"/>
    <w:rsid w:val="00FD33AE"/>
    <w:rsid w:val="00FD397D"/>
    <w:rsid w:val="00FD3C91"/>
    <w:rsid w:val="00FD3FB1"/>
    <w:rsid w:val="00FD4100"/>
    <w:rsid w:val="00FD4286"/>
    <w:rsid w:val="00FD4C31"/>
    <w:rsid w:val="00FD4C74"/>
    <w:rsid w:val="00FD4F12"/>
    <w:rsid w:val="00FD50BE"/>
    <w:rsid w:val="00FD50F6"/>
    <w:rsid w:val="00FD546E"/>
    <w:rsid w:val="00FD5529"/>
    <w:rsid w:val="00FD57C3"/>
    <w:rsid w:val="00FD5A00"/>
    <w:rsid w:val="00FD5B8E"/>
    <w:rsid w:val="00FD60CA"/>
    <w:rsid w:val="00FD6127"/>
    <w:rsid w:val="00FD6380"/>
    <w:rsid w:val="00FD66F5"/>
    <w:rsid w:val="00FD6CA7"/>
    <w:rsid w:val="00FD6D29"/>
    <w:rsid w:val="00FD6DD7"/>
    <w:rsid w:val="00FD6FC1"/>
    <w:rsid w:val="00FD7497"/>
    <w:rsid w:val="00FE0F9C"/>
    <w:rsid w:val="00FE10DE"/>
    <w:rsid w:val="00FE1569"/>
    <w:rsid w:val="00FE15AF"/>
    <w:rsid w:val="00FE1C0B"/>
    <w:rsid w:val="00FE2351"/>
    <w:rsid w:val="00FE251B"/>
    <w:rsid w:val="00FE25B7"/>
    <w:rsid w:val="00FE2989"/>
    <w:rsid w:val="00FE29F5"/>
    <w:rsid w:val="00FE3099"/>
    <w:rsid w:val="00FE388A"/>
    <w:rsid w:val="00FE38EB"/>
    <w:rsid w:val="00FE4391"/>
    <w:rsid w:val="00FE4A4A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8D"/>
    <w:rsid w:val="00FE7E9D"/>
    <w:rsid w:val="00FF002A"/>
    <w:rsid w:val="00FF0098"/>
    <w:rsid w:val="00FF047D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387D"/>
    <w:rsid w:val="00FF41B6"/>
    <w:rsid w:val="00FF434B"/>
    <w:rsid w:val="00FF454C"/>
    <w:rsid w:val="00FF45FB"/>
    <w:rsid w:val="00FF47AA"/>
    <w:rsid w:val="00FF4989"/>
    <w:rsid w:val="00FF4ABE"/>
    <w:rsid w:val="00FF5371"/>
    <w:rsid w:val="00FF5617"/>
    <w:rsid w:val="00FF5C6B"/>
    <w:rsid w:val="00FF5CD1"/>
    <w:rsid w:val="00FF5D1F"/>
    <w:rsid w:val="00FF5DF3"/>
    <w:rsid w:val="00FF5E99"/>
    <w:rsid w:val="00FF6111"/>
    <w:rsid w:val="00FF6643"/>
    <w:rsid w:val="00FF69F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0BD49FAC-2E6E-485D-BA25-8F20133E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0F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570FFE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B6D66-8B3E-4BC7-A85A-13980A43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30</Pages>
  <Words>12200</Words>
  <Characters>69546</Characters>
  <Application>Microsoft Office Word</Application>
  <DocSecurity>4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ฐิติมา ธนาปกิจ</cp:lastModifiedBy>
  <cp:revision>2</cp:revision>
  <cp:lastPrinted>2022-02-24T16:09:00Z</cp:lastPrinted>
  <dcterms:created xsi:type="dcterms:W3CDTF">2022-02-25T10:06:00Z</dcterms:created>
  <dcterms:modified xsi:type="dcterms:W3CDTF">2022-02-25T10:06:00Z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