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349C9CC" w14:textId="064BDD0F" w:rsidR="00C35365" w:rsidRPr="00BF7919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cs/>
        </w:rPr>
      </w:pPr>
    </w:p>
    <w:p w14:paraId="20CF8D80" w14:textId="77777777" w:rsidR="00C35365" w:rsidRPr="00BF7919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5741AAD" w14:textId="77777777" w:rsidR="00C35365" w:rsidRPr="00BF7919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2303B02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3055F">
        <w:rPr>
          <w:rFonts w:ascii="Angsana New" w:hAnsi="Angsana New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6F54A599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13055F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D61D1AD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4CB58D53" w14:textId="70F58533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05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9711B9" w:rsidRPr="009711B9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1305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9711B9" w:rsidRPr="009711B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3C6613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6BFB7AD2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055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A3CA0B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055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B8AD64D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4BF454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4E928BC" w14:textId="77777777" w:rsidR="00C35365" w:rsidRPr="0013055F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35365" w:rsidRPr="0013055F" w:rsidSect="009703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FCC958E" w14:textId="77777777" w:rsidR="00C35365" w:rsidRPr="0013055F" w:rsidRDefault="00C35365" w:rsidP="0013055F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bookmarkStart w:id="0" w:name="_Ref46730557"/>
      <w:bookmarkEnd w:id="0"/>
      <w:r w:rsidRPr="0013055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6923996" w14:textId="77777777" w:rsidR="00C35365" w:rsidRPr="0013055F" w:rsidRDefault="00C35365" w:rsidP="0013055F">
      <w:pPr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52B7F087" w14:textId="77777777" w:rsidR="00C35365" w:rsidRPr="0013055F" w:rsidRDefault="00C35365" w:rsidP="0013055F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13055F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เจริญโภคภัณฑ์อาหาร จำกัด</w:t>
      </w:r>
      <w:r w:rsidRPr="0013055F">
        <w:rPr>
          <w:rFonts w:ascii="Angsana New" w:hAnsi="Angsana New"/>
          <w:b/>
          <w:bCs/>
          <w:sz w:val="30"/>
          <w:szCs w:val="30"/>
        </w:rPr>
        <w:t xml:space="preserve"> (</w:t>
      </w:r>
      <w:r w:rsidRPr="0013055F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Pr="0013055F">
        <w:rPr>
          <w:rFonts w:ascii="Angsana New" w:hAnsi="Angsana New"/>
          <w:b/>
          <w:bCs/>
          <w:sz w:val="30"/>
          <w:szCs w:val="30"/>
        </w:rPr>
        <w:t>)</w:t>
      </w:r>
    </w:p>
    <w:p w14:paraId="75935E5B" w14:textId="77777777" w:rsidR="00C35365" w:rsidRPr="0013055F" w:rsidRDefault="00C35365" w:rsidP="0013055F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97B7CE" w14:textId="77777777" w:rsidR="00C35365" w:rsidRPr="0013055F" w:rsidRDefault="00C35365" w:rsidP="0013055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3055F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14:paraId="24731F4C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F8468B2" w14:textId="2CC0E91B" w:rsidR="00C35365" w:rsidRPr="0013055F" w:rsidRDefault="005D399E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เจริญโภคภัณฑ์อาหาร จำกัด (มหาชน) และบริษัทย่อย (</w:t>
      </w:r>
      <w:r w:rsidR="00AD3B2F" w:rsidRPr="0013055F">
        <w:rPr>
          <w:rFonts w:ascii="Angsana New" w:eastAsia="Calibri" w:hAnsi="Angsana New"/>
          <w:color w:val="000000"/>
          <w:sz w:val="30"/>
          <w:szCs w:val="30"/>
        </w:rPr>
        <w:t>“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</w:t>
      </w:r>
      <w:r w:rsidR="00AD3B2F" w:rsidRPr="0013055F">
        <w:rPr>
          <w:rFonts w:ascii="Angsana New" w:eastAsia="Calibri" w:hAnsi="Angsana New"/>
          <w:color w:val="000000"/>
          <w:sz w:val="30"/>
          <w:szCs w:val="30"/>
        </w:rPr>
        <w:t>”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) และของเฉพาะบริษัท เจริญโภคภัณฑ์อาหาร จำกัด (มหาชน) (</w:t>
      </w:r>
      <w:r w:rsidR="00AD3B2F" w:rsidRPr="0013055F">
        <w:rPr>
          <w:rFonts w:ascii="Angsana New" w:eastAsia="Calibri" w:hAnsi="Angsana New"/>
          <w:color w:val="000000"/>
          <w:sz w:val="30"/>
          <w:szCs w:val="30"/>
        </w:rPr>
        <w:t>“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บริษัท</w:t>
      </w:r>
      <w:r w:rsidR="00AD3B2F" w:rsidRPr="0013055F">
        <w:rPr>
          <w:rFonts w:ascii="Angsana New" w:eastAsia="Calibri" w:hAnsi="Angsana New"/>
          <w:color w:val="000000"/>
          <w:sz w:val="30"/>
          <w:szCs w:val="30"/>
        </w:rPr>
        <w:t>”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) ตามลำดับ ซึ่ง</w:t>
      </w:r>
      <w:r w:rsidRPr="0013055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ประกอบด้วยงบแสดงฐานะการเงินรวมและงบแสดงฐานะการเงินเฉพาะกิจการ ณ วันที่ </w:t>
      </w:r>
      <w:r w:rsidR="009711B9" w:rsidRPr="009711B9">
        <w:rPr>
          <w:rFonts w:ascii="Angsana New" w:eastAsia="Calibri" w:hAnsi="Angsana New"/>
          <w:color w:val="000000"/>
          <w:spacing w:val="-4"/>
          <w:sz w:val="30"/>
          <w:szCs w:val="30"/>
        </w:rPr>
        <w:t>31</w:t>
      </w:r>
      <w:r w:rsidRPr="0013055F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 xml:space="preserve"> ธันวาคม </w:t>
      </w:r>
      <w:r w:rsidR="009711B9" w:rsidRPr="009711B9">
        <w:rPr>
          <w:rFonts w:ascii="Angsana New" w:eastAsia="Calibri" w:hAnsi="Angsana New"/>
          <w:color w:val="000000"/>
          <w:spacing w:val="-4"/>
          <w:sz w:val="30"/>
          <w:szCs w:val="30"/>
        </w:rPr>
        <w:t>256</w:t>
      </w:r>
      <w:r w:rsidR="003C6613">
        <w:rPr>
          <w:rFonts w:ascii="Angsana New" w:eastAsia="Calibri" w:hAnsi="Angsana New"/>
          <w:color w:val="000000"/>
          <w:spacing w:val="-4"/>
          <w:sz w:val="30"/>
          <w:szCs w:val="30"/>
        </w:rPr>
        <w:t>4</w:t>
      </w:r>
      <w:r w:rsidRPr="0013055F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="00AD3B2F" w:rsidRPr="001305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งบกำไรขาดทุนรวม</w:t>
      </w:r>
      <w:r w:rsidR="00AD3B2F" w:rsidRPr="0013055F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และงบกำไรขาดทุนเฉพาะกิจการ </w:t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</w:t>
      </w:r>
      <w:r w:rsidR="00AD3B2F" w:rsidRPr="0013055F"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13055F">
        <w:rPr>
          <w:rFonts w:ascii="Angsana New" w:eastAsia="Calibri" w:hAnsi="Angsana New"/>
          <w:color w:val="000000"/>
          <w:sz w:val="30"/>
          <w:szCs w:val="30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45B15672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F4E2EE7" w14:textId="5492A437" w:rsidR="00C35365" w:rsidRPr="0013055F" w:rsidRDefault="00DE2D4A" w:rsidP="0013055F">
      <w:pPr>
        <w:jc w:val="thaiDistribute"/>
        <w:rPr>
          <w:rFonts w:ascii="Angsana New" w:hAnsi="Angsana New"/>
          <w:sz w:val="30"/>
          <w:szCs w:val="30"/>
        </w:rPr>
      </w:pPr>
      <w:r w:rsidRPr="0013055F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9711B9" w:rsidRPr="009711B9">
        <w:rPr>
          <w:rFonts w:ascii="Angsana New" w:hAnsi="Angsana New"/>
          <w:sz w:val="30"/>
          <w:szCs w:val="30"/>
        </w:rPr>
        <w:t>31</w:t>
      </w:r>
      <w:r w:rsidRPr="0013055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711B9" w:rsidRPr="009711B9">
        <w:rPr>
          <w:rFonts w:ascii="Angsana New" w:hAnsi="Angsana New"/>
          <w:sz w:val="30"/>
          <w:szCs w:val="30"/>
        </w:rPr>
        <w:t>256</w:t>
      </w:r>
      <w:r w:rsidR="003C6613">
        <w:rPr>
          <w:rFonts w:ascii="Angsana New" w:hAnsi="Angsana New"/>
          <w:sz w:val="30"/>
          <w:szCs w:val="30"/>
        </w:rPr>
        <w:t>4</w:t>
      </w:r>
      <w:r w:rsidR="005C1661" w:rsidRPr="0013055F">
        <w:rPr>
          <w:rFonts w:ascii="Angsana New" w:hAnsi="Angsana New"/>
          <w:sz w:val="30"/>
          <w:szCs w:val="30"/>
        </w:rPr>
        <w:t xml:space="preserve"> </w:t>
      </w:r>
      <w:r w:rsidRPr="0013055F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56A2571" w14:textId="77777777" w:rsidR="00C35365" w:rsidRPr="0013055F" w:rsidRDefault="00C35365" w:rsidP="0013055F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42B2B81" w14:textId="77777777" w:rsidR="00C35365" w:rsidRPr="0013055F" w:rsidRDefault="00C35365" w:rsidP="0013055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3055F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730CA55" w14:textId="77777777" w:rsidR="00C35365" w:rsidRPr="0013055F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5CEE9E2" w14:textId="77777777" w:rsidR="00AD3B2F" w:rsidRPr="0013055F" w:rsidRDefault="009F10D3" w:rsidP="0013055F">
      <w:pPr>
        <w:jc w:val="thaiDistribute"/>
        <w:rPr>
          <w:rFonts w:ascii="Angsana New" w:hAnsi="Angsana New"/>
          <w:sz w:val="30"/>
          <w:szCs w:val="30"/>
        </w:rPr>
      </w:pPr>
      <w:r w:rsidRPr="0013055F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F2823" w:rsidRPr="0013055F">
        <w:rPr>
          <w:rFonts w:ascii="Angsana New" w:hAnsi="Angsana New"/>
          <w:sz w:val="30"/>
          <w:szCs w:val="30"/>
        </w:rPr>
        <w:br/>
      </w:r>
      <w:r w:rsidRPr="0013055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3055F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DF2823" w:rsidRPr="0013055F">
        <w:rPr>
          <w:rFonts w:ascii="Angsana New" w:hAnsi="Angsana New"/>
          <w:sz w:val="30"/>
          <w:szCs w:val="30"/>
          <w:cs/>
        </w:rPr>
        <w:t>มความรับผิดชอบด้านจรรยาบรรณอื่น</w:t>
      </w:r>
      <w:r w:rsidRPr="0013055F">
        <w:rPr>
          <w:rFonts w:ascii="Angsana New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EF561F" w14:textId="77777777" w:rsidR="00AD3B2F" w:rsidRPr="0013055F" w:rsidRDefault="00AD3B2F" w:rsidP="0013055F">
      <w:pPr>
        <w:jc w:val="thaiDistribute"/>
        <w:rPr>
          <w:rFonts w:ascii="Angsana New" w:hAnsi="Angsana New"/>
          <w:sz w:val="30"/>
          <w:szCs w:val="30"/>
          <w:cs/>
        </w:rPr>
        <w:sectPr w:rsidR="00AD3B2F" w:rsidRPr="0013055F" w:rsidSect="00C35365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p w14:paraId="41C7C6FE" w14:textId="77777777" w:rsidR="00C35365" w:rsidRPr="0013055F" w:rsidRDefault="00C35365" w:rsidP="0013055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3055F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29CF0C" w14:textId="77777777" w:rsidR="00C35365" w:rsidRPr="00367ADF" w:rsidRDefault="00C35365" w:rsidP="00741B88">
      <w:pPr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6F8D1DA" w14:textId="2F083F27" w:rsidR="00C46C56" w:rsidRDefault="009F10D3" w:rsidP="001B16F3">
      <w:pPr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4E01F6">
        <w:rPr>
          <w:rFonts w:ascii="Angsana New" w:hAnsi="Angsana New" w:hint="cs"/>
          <w:sz w:val="30"/>
          <w:szCs w:val="30"/>
          <w:cs/>
        </w:rPr>
        <w:t>ปี</w:t>
      </w:r>
      <w:r w:rsidRPr="00C20284">
        <w:rPr>
          <w:rFonts w:ascii="Angsana New" w:hAnsi="Angsana New"/>
          <w:sz w:val="30"/>
          <w:szCs w:val="30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053078C" w14:textId="77777777" w:rsidR="00807C06" w:rsidRDefault="00807C06" w:rsidP="001B16F3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787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4944"/>
        <w:gridCol w:w="4843"/>
      </w:tblGrid>
      <w:tr w:rsidR="00807C06" w:rsidRPr="00FE6B47" w14:paraId="02707E65" w14:textId="77777777" w:rsidTr="00133176">
        <w:trPr>
          <w:trHeight w:val="207"/>
        </w:trPr>
        <w:tc>
          <w:tcPr>
            <w:tcW w:w="9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C4219" w14:textId="26770A2C" w:rsidR="00807C06" w:rsidRPr="00FE6B47" w:rsidRDefault="009359CE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right="-108" w:hanging="25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การรับรู้และการวัดมูลค่าสินทรัพย์ที่ได้มาและหนี้สินที่รับมาจากการซื้อธุรกิจ</w:t>
            </w:r>
          </w:p>
        </w:tc>
      </w:tr>
      <w:tr w:rsidR="00807C06" w:rsidRPr="00FE6B47" w14:paraId="0F66CE22" w14:textId="77777777" w:rsidTr="00133176">
        <w:trPr>
          <w:trHeight w:val="202"/>
        </w:trPr>
        <w:tc>
          <w:tcPr>
            <w:tcW w:w="9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D9CD8" w14:textId="274334E8" w:rsidR="00807C06" w:rsidRPr="00FE6B47" w:rsidRDefault="00215179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90532" w:rsidRPr="00FE6B47">
              <w:rPr>
                <w:rFonts w:ascii="Angsana New" w:eastAsia="Calibri" w:hAnsi="Angsana New"/>
                <w:color w:val="000000"/>
                <w:sz w:val="30"/>
                <w:szCs w:val="30"/>
              </w:rPr>
              <w:t>3 (</w:t>
            </w:r>
            <w:r w:rsidR="00890532" w:rsidRPr="00FE6B4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</w:t>
            </w:r>
            <w:r w:rsidR="00890532" w:rsidRPr="00FE6B47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 </w:t>
            </w: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และ </w:t>
            </w:r>
            <w:r w:rsidR="00C67A1B" w:rsidRPr="00FE6B47">
              <w:rPr>
                <w:rFonts w:ascii="Angsana New" w:eastAsia="Calibri" w:hAnsi="Angsana New"/>
                <w:color w:val="000000"/>
                <w:sz w:val="30"/>
                <w:szCs w:val="30"/>
              </w:rPr>
              <w:t>5</w:t>
            </w:r>
          </w:p>
        </w:tc>
      </w:tr>
      <w:tr w:rsidR="00807C06" w:rsidRPr="00FE6B47" w14:paraId="54DEA98F" w14:textId="77777777" w:rsidTr="00133176">
        <w:trPr>
          <w:trHeight w:val="215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EB9A7" w14:textId="77777777" w:rsidR="00807C06" w:rsidRPr="00FE6B47" w:rsidRDefault="00807C06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E6B47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52A90" w14:textId="77777777" w:rsidR="00807C06" w:rsidRPr="00FE6B47" w:rsidRDefault="00807C06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E6B47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07C06" w:rsidRPr="00C20284" w14:paraId="597200A2" w14:textId="77777777" w:rsidTr="00133176">
        <w:trPr>
          <w:trHeight w:val="9604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0A33" w14:textId="07F36107" w:rsidR="00FF019C" w:rsidRPr="00FE6B47" w:rsidRDefault="00FF019C" w:rsidP="00FF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ในระหว่างปี </w:t>
            </w:r>
            <w:r w:rsidR="006E25A4" w:rsidRPr="00FE6B47">
              <w:rPr>
                <w:rFonts w:ascii="Angsana New" w:eastAsia="Calibri" w:hAnsi="Angsana New"/>
                <w:color w:val="000000"/>
                <w:sz w:val="30"/>
                <w:szCs w:val="30"/>
              </w:rPr>
              <w:t>2564</w:t>
            </w: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กลุ่มบริษัทได้เข้าซื้อธุรกิจในประเทศ</w:t>
            </w:r>
            <w:r w:rsidR="00D22071" w:rsidRPr="00FE6B4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รัสเซีย</w:t>
            </w: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ทั้งนี้ ณ วันที่รายงาน กลุ่มบริษัทอยู่ระหว่างการประเมินสรุปมูลค่ายุติธรรมของสินทรัพย์สุทธิที่ซื้อ ผู้บริหารได้ประมาณมูลค่าที่คาดว่าจะใกล้เคียงกับมูลค่ายุติธรรมของสินทรัพย์ที่ได้มาที่ระบุได้ และหนี้สินที่รับมาจากการซื้อธุรกิจนี้เพื่อใช้ในการบันทึกบัญชี </w:t>
            </w:r>
          </w:p>
          <w:p w14:paraId="289E401E" w14:textId="4EF20DD4" w:rsidR="00807C06" w:rsidRPr="00FE6B47" w:rsidRDefault="00FF019C" w:rsidP="00FF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บัญชีสำหรับการซื้อธุรกิจเป็นเรื่องที่ซับซ้อน การระบุและวัดมูลค่าของมูลค่ายุติธรรมของสินทรัพย์ที่ได้มาและหนี้สินที่รับมาเป็นเรื่องที่ต้องใช้ดุลยพินิจอย่างมีนัยสำคัญ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0CC3" w14:textId="77777777" w:rsidR="00484946" w:rsidRPr="00FE6B47" w:rsidRDefault="00484946" w:rsidP="0048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วิธีการตรวจสอบของข้าพเจ้าประกอบด้วย</w:t>
            </w:r>
          </w:p>
          <w:p w14:paraId="000D6D10" w14:textId="77777777" w:rsidR="0044294F" w:rsidRPr="00FE6B47" w:rsidRDefault="00484946" w:rsidP="001B314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ให้ผู้เชี่ยวชาญด้านการประเมินมูลค่าของเคพีเอ็มจีพิจารณาวิธีการประเมินมูลค่าและการระบุสินทรัพย์และหนี้สินที่ได้มาที่สำคัญ ตลอดจนการสอบถามเกี่ยวกับความรู้ ความสามารถ และความเป็นอิสระของผู้ประเมินราคาอิสระของกลุ่มบริษัท</w:t>
            </w:r>
          </w:p>
          <w:p w14:paraId="34441AA3" w14:textId="112D4406" w:rsidR="00757D9F" w:rsidRPr="00FE6B47" w:rsidRDefault="00484946" w:rsidP="001B314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ข้อสมมติหลักที่กลุ่มบริษัทใช้ในการกำหนดมูลค่ายุติธรรมตามข้อมูลในรายงานการประเมินที่ได้รับจากผู้ประเมินราคาอิสระ เช่น อัตราคิดลด อัตราการเติบโตในระยะยาว อัตราภาษี และประมาณการผลประกอบการของธุรกิจในอนาคต</w:t>
            </w:r>
          </w:p>
          <w:p w14:paraId="7C89E9F7" w14:textId="77777777" w:rsidR="001B3149" w:rsidRPr="00FE6B47" w:rsidRDefault="00484946" w:rsidP="001B314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ความเหมาะสมในการระบุสินทรัพย์ที่ได้มาและหนี้สินที่รับมาที่สำคัญที่จัดทำโดยกลุ่มบริษัทและการสอบถามผู้บริหารถึงวิธีการที่ใช้ในการประมาณมูลค่าที่คาดว่าจะใกล้เคียงกับมูลค่ายุติธรรม</w:t>
            </w:r>
          </w:p>
          <w:p w14:paraId="6975E85A" w14:textId="3CED740D" w:rsidR="00484946" w:rsidRPr="00FE6B47" w:rsidRDefault="00484946" w:rsidP="001B3149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FE6B47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5D607B96" w14:textId="77777777" w:rsidR="00807C06" w:rsidRPr="00C20284" w:rsidRDefault="00807C06" w:rsidP="00B10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</w:p>
        </w:tc>
      </w:tr>
    </w:tbl>
    <w:p w14:paraId="785F8633" w14:textId="77777777" w:rsidR="00807C06" w:rsidRDefault="00807C06" w:rsidP="001B16F3">
      <w:pPr>
        <w:jc w:val="thaiDistribute"/>
        <w:rPr>
          <w:rFonts w:ascii="Angsana New" w:hAnsi="Angsana New"/>
          <w:sz w:val="30"/>
          <w:szCs w:val="30"/>
        </w:rPr>
      </w:pPr>
    </w:p>
    <w:p w14:paraId="7EE218AE" w14:textId="77777777" w:rsidR="006267EE" w:rsidRPr="00C20284" w:rsidRDefault="006267EE" w:rsidP="0075028F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787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4944"/>
        <w:gridCol w:w="4843"/>
      </w:tblGrid>
      <w:tr w:rsidR="00C35365" w:rsidRPr="00C20284" w14:paraId="3C094A48" w14:textId="77777777" w:rsidTr="00367ADF">
        <w:trPr>
          <w:trHeight w:val="207"/>
        </w:trPr>
        <w:tc>
          <w:tcPr>
            <w:tcW w:w="9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940B" w14:textId="214BE015" w:rsidR="00C35365" w:rsidRPr="00C20284" w:rsidRDefault="00C35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2" w:right="-108" w:hanging="252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การทดสอบการด้อยค่าของมูลค่าของเงินลงทุนในบริษัทย่อย </w:t>
            </w:r>
            <w:r w:rsidR="00986A67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ที่ดิน อาคารและอุปกรณ์ และ ค่าความนิยม</w:t>
            </w:r>
          </w:p>
        </w:tc>
      </w:tr>
      <w:tr w:rsidR="00C35365" w:rsidRPr="00C20284" w14:paraId="2681607F" w14:textId="77777777" w:rsidTr="00367ADF">
        <w:trPr>
          <w:trHeight w:val="202"/>
        </w:trPr>
        <w:tc>
          <w:tcPr>
            <w:tcW w:w="9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6F4B" w14:textId="310F1DF0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9F117B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="00B503E3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)</w:t>
            </w:r>
            <w:r w:rsidR="00A46586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9F117B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="00B503E3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ฎ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),</w:t>
            </w:r>
            <w:r w:rsidR="002F28DA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9F117B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="002F28DA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="002F28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ฏ</w:t>
            </w:r>
            <w:r w:rsidR="002F28DA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)</w:t>
            </w:r>
            <w:r w:rsidR="002F28DA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9F117B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="008860A2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DE02B2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(</w:t>
            </w:r>
            <w:r w:rsidR="00A4658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ณ</w:t>
            </w:r>
            <w:r w:rsidR="00DE02B2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)</w:t>
            </w:r>
            <w:r w:rsidR="00DE02B2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, </w:t>
            </w:r>
            <w:r w:rsidR="00A46586">
              <w:rPr>
                <w:rFonts w:ascii="Angsana New" w:eastAsia="Calibri" w:hAnsi="Angsana New"/>
                <w:color w:val="000000"/>
                <w:sz w:val="30"/>
                <w:szCs w:val="30"/>
              </w:rPr>
              <w:t>10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, </w:t>
            </w:r>
            <w:r w:rsidR="009711B9" w:rsidRPr="009711B9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4A50BD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="00120E15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FC150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9711B9" w:rsidRPr="009711B9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120E15">
              <w:rPr>
                <w:rFonts w:ascii="Angsana New" w:eastAsia="Calibri" w:hAnsi="Angsana New"/>
                <w:color w:val="000000"/>
                <w:sz w:val="30"/>
                <w:szCs w:val="30"/>
              </w:rPr>
              <w:t>6</w:t>
            </w:r>
          </w:p>
        </w:tc>
      </w:tr>
      <w:tr w:rsidR="00C35365" w:rsidRPr="00C20284" w14:paraId="038F6414" w14:textId="77777777" w:rsidTr="00367ADF">
        <w:trPr>
          <w:trHeight w:val="215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B038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2425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C20284" w14:paraId="1B372BD0" w14:textId="77777777" w:rsidTr="00367ADF">
        <w:trPr>
          <w:trHeight w:val="9604"/>
        </w:trPr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56E" w14:textId="754ECBBC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กลุ่มบริษัทและบริษัทมีการลงทุนและดำเนินธุรกิจในหลายประเทศ และมีความเสี่ยงจากปัจจัยภายนอกต่างๆ เช่น ความผันผวนทางเศรษฐกิจ การเมือง ข้อกฎหมายและระเบียบการค้าต่างๆ การเปลี่ยนแปลงของสภาพแวดล้อม ภูมิอากาศ และโรคภัย ดังนั้น จึงมีความเสี่ยงที่ผลการดำเนินงานของบางธุรกิจและการลงท</w:t>
            </w:r>
            <w:r w:rsidR="007C2CD2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ุนในบางประเทศอาจไม่เป็นไปตาม</w:t>
            </w:r>
            <w:r w:rsidR="00003EF1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 </w:t>
            </w:r>
          </w:p>
          <w:p w14:paraId="0AE5DF5A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br/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การใช้ดุลยพินิจอย่างมีนัยสำคัญ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0A0" w14:textId="77777777" w:rsidR="00C35365" w:rsidRPr="00C20284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วิธีการตรวจสอบของข้าพเจ้าประกอบด้วย</w:t>
            </w:r>
          </w:p>
          <w:p w14:paraId="4B5E158E" w14:textId="4C1EE2E4" w:rsidR="00EF14EB" w:rsidRPr="00C20284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การประเมินการพิจารณาของผู้บริหารเกี่ยวกับความสมเหตุสมผลของข้อบ่งชี้และการทดสอบการด้อยค่า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ของเงินลงทุน</w:t>
            </w:r>
            <w:r w:rsidR="00243DF5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ในบริษัท</w:t>
            </w:r>
            <w:r w:rsidR="0022331E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ย่อย</w:t>
            </w:r>
            <w:r w:rsidR="00917BBF"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และค่าความนิยม รวมทั้ง</w:t>
            </w:r>
            <w:r w:rsidR="00EF14EB" w:rsidRPr="00C20284"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F14EB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ประเมินข้อสมมติที่สำคัญซึ่งสนับสนุนการคาดการณ์</w:t>
            </w:r>
            <w:r w:rsidR="00713BFC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ของผู้บริหาร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  <w:p w14:paraId="34242624" w14:textId="45BBA963" w:rsidR="00C35365" w:rsidRPr="00C20284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การสอบถามผู้บริหารเกี่ยวกับแบบจำลองการคิดลดกระแสเงินสด รวมถึงการทำความเข้าใจธุรกิจ</w:t>
            </w:r>
            <w:r w:rsidR="009B6392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077862" w:rsidRPr="00C20284"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  <w:t xml:space="preserve">     </w:t>
            </w:r>
            <w:r w:rsidR="006267EE" w:rsidRPr="00C20284"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  <w:br/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 xml:space="preserve">กลยุทธ์ของกลุ่มบริษัทและบริษัท </w:t>
            </w:r>
          </w:p>
          <w:p w14:paraId="4101003B" w14:textId="2879B8EB" w:rsidR="009B6392" w:rsidRPr="00C20284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ความเหมาะสมของข้อสมมติที่สำคัญที่ใช้ในการจัดทำประมาณกระแสเงินสดที่จะได้รับในอนาคตคิดลดเป็นมูลค่าปัจจุบันของผู้บริหาร โดยเปรียบเทียบข้อสมมติหลักกับแหล่งข้อมูลทั้งภายในและภายนอก 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 และ</w:t>
            </w:r>
            <w:r w:rsidR="009B6392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333AA1B4" w14:textId="77777777" w:rsidR="00C35365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6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  <w:lang w:val="en-GB"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5AF02862" w14:textId="77777777" w:rsidR="007B32BB" w:rsidRDefault="007B32BB" w:rsidP="007B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</w:p>
          <w:p w14:paraId="1826FB3B" w14:textId="77777777" w:rsidR="00902071" w:rsidRDefault="00902071" w:rsidP="007B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</w:p>
          <w:p w14:paraId="1CD10EF2" w14:textId="4A4A1C28" w:rsidR="00902071" w:rsidRPr="00C20284" w:rsidRDefault="0090207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lang w:val="en-GB"/>
              </w:rPr>
            </w:pPr>
          </w:p>
        </w:tc>
      </w:tr>
    </w:tbl>
    <w:p w14:paraId="3A4F7190" w14:textId="77777777" w:rsidR="003B4176" w:rsidRDefault="003B4176">
      <w:r>
        <w:br w:type="page"/>
      </w:r>
    </w:p>
    <w:tbl>
      <w:tblPr>
        <w:tblW w:w="9787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107"/>
      </w:tblGrid>
      <w:tr w:rsidR="00C35365" w:rsidRPr="00C20284" w14:paraId="2E38D400" w14:textId="77777777" w:rsidTr="00367ADF">
        <w:trPr>
          <w:trHeight w:val="207"/>
        </w:trPr>
        <w:tc>
          <w:tcPr>
            <w:tcW w:w="9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927F" w14:textId="3DEFF9D0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lastRenderedPageBreak/>
              <w:br w:type="page"/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C35365" w:rsidRPr="00C20284" w14:paraId="403F0927" w14:textId="77777777" w:rsidTr="00367ADF">
        <w:trPr>
          <w:trHeight w:val="202"/>
        </w:trPr>
        <w:tc>
          <w:tcPr>
            <w:tcW w:w="9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9D0E0" w14:textId="3868075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9F117B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>(</w:t>
            </w:r>
            <w:r w:rsidR="001C2F67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และ </w:t>
            </w:r>
            <w:r w:rsidR="009711B9" w:rsidRPr="009711B9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434121">
              <w:rPr>
                <w:rFonts w:ascii="Angsana New" w:eastAsia="Calibri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35365" w:rsidRPr="00C20284" w14:paraId="53726163" w14:textId="77777777" w:rsidTr="00367ADF">
        <w:trPr>
          <w:trHeight w:val="21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EE699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55B8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C20284" w14:paraId="735736F5" w14:textId="77777777" w:rsidTr="00367ADF">
        <w:trPr>
          <w:trHeight w:val="919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23B" w14:textId="32D1C5D4" w:rsidR="00C35365" w:rsidRPr="00C20284" w:rsidRDefault="00476425" w:rsidP="001B16F3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กลุ่มบริษัทและ</w:t>
            </w:r>
            <w:r w:rsidR="00C35365" w:rsidRPr="00C20284">
              <w:rPr>
                <w:rFonts w:ascii="Angsana New" w:hAnsi="Angsana New"/>
                <w:sz w:val="30"/>
                <w:szCs w:val="30"/>
                <w:cs/>
              </w:rPr>
              <w:t xml:space="preserve">บริษัทรับรู้สินทรัพย์ภาษีเงินได้รอการตัดบัญชีที่คำนวณจากผลแตกต่างชั่วคราวและขาดทุนทางภาษีที่ยังไม่ได้ใช้ โดยการพิจารณาประมาณการกำไรทางภาษีในอนาคตว่าจะมีเพียงพอกับการใช้ประโยชน์จากผลแตกต่างชั่วคราวและขาดทุนทางภาษีก่อนวันที่ขาดทุนทางภาษีที่จะหมดอายุหรือไม่ </w:t>
            </w:r>
          </w:p>
          <w:p w14:paraId="68D58785" w14:textId="349F2F2E" w:rsidR="00C35365" w:rsidRPr="00C20284" w:rsidRDefault="00C35365" w:rsidP="0075028F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0284">
              <w:rPr>
                <w:rFonts w:ascii="Angsana New" w:hAnsi="Angsana New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</w:t>
            </w:r>
            <w:r w:rsidRPr="00C2028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ตรวจสอบเนื่องจากการพิจารณาประมาณการกำไรทางภาษี</w:t>
            </w:r>
            <w:r w:rsidRPr="00C20284">
              <w:rPr>
                <w:rFonts w:ascii="Angsana New" w:hAnsi="Angsana New"/>
                <w:sz w:val="30"/>
                <w:szCs w:val="30"/>
                <w:cs/>
              </w:rPr>
              <w:t xml:space="preserve">ในอนาคตของผู้บริหารเกี่ยวข้องกับการใช้ดุลยพินิจในการกำหนดข้อสมมติที่มีนัยสำคัญ 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DD58" w14:textId="77777777" w:rsidR="00C35365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364AC633" w14:textId="5F136478" w:rsidR="009D3911" w:rsidRPr="009D3911" w:rsidRDefault="00516BD8" w:rsidP="009D3911">
            <w:pPr>
              <w:pStyle w:val="ListParagraph"/>
              <w:numPr>
                <w:ilvl w:val="0"/>
                <w:numId w:val="21"/>
              </w:numPr>
              <w:ind w:left="349" w:hanging="270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9D3911" w:rsidRPr="009D3911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สอบถามผู้บริหารเพื่อทำความเข้าใจเกี่ยวกับการประมาณกำไรทางภาษีในอนาคต</w:t>
            </w:r>
          </w:p>
          <w:p w14:paraId="0284659E" w14:textId="481115CF" w:rsidR="00C35365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การประเมินข้อสมมติที่ผู้บริหารใช้ในการประมาณการกำไรทางภาษีในอนาคตของ</w:t>
            </w:r>
            <w:r w:rsidR="00476425"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กลุ่มบริษัทและ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บริษัท เปรียบเทียบข้อสมมติที่สำคัญที่ผู้บริหารใช้ในการจัดทำประมาณการกำไรทางภาษีกับแหล่งข้อมูลทั้งภายในและภายนอก และ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 และแผนการดำเนินงาน</w:t>
            </w:r>
          </w:p>
          <w:p w14:paraId="664C36B0" w14:textId="1178E1EA" w:rsidR="00B34057" w:rsidRPr="00192A57" w:rsidRDefault="00516BD8" w:rsidP="00192A57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192A57" w:rsidRPr="00573579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กระทบยอดขาดทุนทางภาษีและวันหมดอายุกับรายงานภาษี</w:t>
            </w:r>
          </w:p>
          <w:p w14:paraId="2C3B2069" w14:textId="77777777" w:rsidR="00C35365" w:rsidRPr="00C20284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73E44B8A" w14:textId="77777777" w:rsidR="00C35365" w:rsidRPr="00367ADF" w:rsidRDefault="00C35365" w:rsidP="001B16F3">
      <w:pPr>
        <w:jc w:val="thaiDistribute"/>
        <w:rPr>
          <w:rFonts w:ascii="Angsana New" w:hAnsi="Angsana New"/>
        </w:rPr>
      </w:pPr>
    </w:p>
    <w:tbl>
      <w:tblPr>
        <w:tblW w:w="981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C35365" w:rsidRPr="00C20284" w14:paraId="7118F868" w14:textId="77777777" w:rsidTr="00367ADF">
        <w:trPr>
          <w:trHeight w:val="370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D4C3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การวัดมูลค่าสินทรัพย์ชีวภาพ</w:t>
            </w:r>
          </w:p>
        </w:tc>
      </w:tr>
      <w:tr w:rsidR="00C35365" w:rsidRPr="00C20284" w14:paraId="72F8B5CF" w14:textId="77777777" w:rsidTr="00367ADF">
        <w:trPr>
          <w:trHeight w:val="202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9721" w14:textId="469E2504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9F117B">
              <w:rPr>
                <w:rFonts w:ascii="Angsana New" w:eastAsia="Calibri" w:hAnsi="Angsana New"/>
                <w:color w:val="000000"/>
                <w:sz w:val="30"/>
                <w:szCs w:val="30"/>
              </w:rPr>
              <w:t>3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(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ซ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)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และ </w:t>
            </w:r>
            <w:r w:rsidR="00434121">
              <w:rPr>
                <w:rFonts w:ascii="Angsana New" w:eastAsia="Calibri" w:hAnsi="Angsana New"/>
                <w:color w:val="000000"/>
                <w:sz w:val="30"/>
                <w:szCs w:val="30"/>
              </w:rPr>
              <w:t>9</w:t>
            </w:r>
          </w:p>
        </w:tc>
      </w:tr>
      <w:tr w:rsidR="00C35365" w:rsidRPr="00C20284" w14:paraId="5BBE8609" w14:textId="77777777" w:rsidTr="00367ADF">
        <w:trPr>
          <w:trHeight w:val="253"/>
          <w:tblHeader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CAD2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C79B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 xml:space="preserve">ได้ตรวจสอบเรื่องดังกล่าวอย่างไร </w:t>
            </w:r>
          </w:p>
        </w:tc>
      </w:tr>
      <w:tr w:rsidR="00C35365" w:rsidRPr="00C20284" w14:paraId="1D5548EF" w14:textId="77777777" w:rsidTr="00367ADF">
        <w:trPr>
          <w:trHeight w:val="3880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382" w14:textId="77777777" w:rsidR="00C35365" w:rsidRPr="00C20284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กลุ่มบริษัทวัดมูลค่าสินทรัพย์ชีวภาพบางประเภทด้วยมูลค่ายุติธรรมหักต้นทุนในการขาย ผู้บริหารประเมินมูลค่ายุติธรรมโดยใช้วิธีเปรียบเทียบข้อมูลตลาด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lang w:bidi="ar-SA"/>
              </w:rPr>
              <w:t xml:space="preserve">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และมีการใช้ข้อมูลที่ไม่สามารถสังเกตได้ที่มีนัยสำคัญ เช่น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lang w:bidi="ar-SA"/>
              </w:rPr>
              <w:t xml:space="preserve"> 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ราคาที่อ้างอิงราคาตลาด ณ วันสิ้นรอบระยะเวลารายงาน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36ACBCB5" w14:textId="77777777" w:rsidR="00C35365" w:rsidRPr="00C20284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ประมาณมูลค่ายุติธรรมของสินทรัพย์ชีวภาพของผู้บริหารเกี่ยวข้องกับการใช้ดุลยพินิจที่มีนัยสำคั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45D" w14:textId="77777777" w:rsidR="00C35365" w:rsidRPr="00C20284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1D7587A3" w14:textId="77777777" w:rsidR="00C35365" w:rsidRPr="00C20284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การประเมินวิธีการที่ผู้บริหารใช้ในการพิจารณาวัดมูลค่าสินทรัพย์ชีวภาพ ข้อมูลที่ใช้ในการจัดประเภท การแบ่งอายุ น้ำหนักและปริมาณของสินทรัพย์ชีวภาพ และเปรียบเทียบราคาอ้างอิงที่</w:t>
            </w:r>
            <w:r w:rsidRPr="00C20284">
              <w:rPr>
                <w:rFonts w:ascii="Angsana New" w:eastAsia="Calibri" w:hAnsi="Angsana New"/>
                <w:b/>
                <w:color w:val="000000"/>
                <w:sz w:val="30"/>
                <w:szCs w:val="30"/>
                <w:cs/>
              </w:rPr>
              <w:t>กลุ่มบริษัท</w:t>
            </w: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นำมาใช้ในการวัดมูลค่ากับแหล่งข้อมูลทั้งภายในและภายนอกและราคาตลาดที่มีอยู่ ณ วันที่ในรายงาน </w:t>
            </w:r>
          </w:p>
          <w:p w14:paraId="40E1465E" w14:textId="77777777" w:rsidR="00C35365" w:rsidRPr="00C20284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42" w:hanging="27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20284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DF3CCD" w:rsidRPr="00C20284" w14:paraId="087A805B" w14:textId="77777777" w:rsidTr="00367ADF">
        <w:trPr>
          <w:trHeight w:hRule="exact" w:val="69"/>
        </w:trPr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A95A5" w14:textId="77777777" w:rsidR="00DF3CCD" w:rsidRPr="00C20284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BA520" w14:textId="77777777" w:rsidR="00DF3CCD" w:rsidRPr="00C20284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385E739D" w14:textId="77777777" w:rsidR="00DF3CCD" w:rsidRPr="00367ADF" w:rsidRDefault="00DF3CCD">
      <w:pPr>
        <w:autoSpaceDE w:val="0"/>
        <w:autoSpaceDN w:val="0"/>
        <w:adjustRightInd w:val="0"/>
        <w:spacing w:after="80" w:line="240" w:lineRule="auto"/>
        <w:jc w:val="both"/>
        <w:rPr>
          <w:rFonts w:ascii="Angsana New" w:hAnsi="Angsana New"/>
          <w:sz w:val="2"/>
          <w:szCs w:val="2"/>
        </w:rPr>
      </w:pPr>
    </w:p>
    <w:p w14:paraId="1CA804C7" w14:textId="56F8F82E" w:rsidR="00BD3A1E" w:rsidRPr="00367ADF" w:rsidRDefault="00DF3CCD" w:rsidP="00367ADF">
      <w:pPr>
        <w:autoSpaceDE w:val="0"/>
        <w:autoSpaceDN w:val="0"/>
        <w:adjustRightInd w:val="0"/>
        <w:spacing w:after="80"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C20284">
        <w:rPr>
          <w:rFonts w:ascii="Angsana New" w:hAnsi="Angsana New"/>
          <w:i/>
          <w:iCs/>
          <w:sz w:val="30"/>
          <w:szCs w:val="30"/>
        </w:rPr>
        <w:br/>
      </w:r>
    </w:p>
    <w:p w14:paraId="69B7E63D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hAnsi="Angsana New"/>
        </w:rPr>
        <w:br w:type="page"/>
      </w:r>
      <w:r w:rsidRPr="00C20284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4F08B090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6A6E90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</w:t>
      </w:r>
      <w:r w:rsidRPr="00C20284">
        <w:rPr>
          <w:rFonts w:ascii="Angsana New" w:eastAsia="Calibri" w:hAnsi="Angsana New"/>
          <w:sz w:val="30"/>
          <w:szCs w:val="30"/>
          <w:cs/>
        </w:rPr>
        <w:t>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Pr="00C20284">
        <w:rPr>
          <w:rFonts w:ascii="Angsana New" w:eastAsia="Calibri" w:hAnsi="Angsana New"/>
          <w:sz w:val="30"/>
          <w:szCs w:val="30"/>
        </w:rPr>
        <w:t xml:space="preserve"> </w:t>
      </w:r>
    </w:p>
    <w:p w14:paraId="5D205384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C30DA8D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93D26C5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A051B58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0F6FF9F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B94BF5" w14:textId="77777777" w:rsidR="009A5F68" w:rsidRPr="00C20284" w:rsidRDefault="009A5F68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A3BDA2" w14:textId="77777777" w:rsidR="009A5F68" w:rsidRPr="00C20284" w:rsidRDefault="009A5F68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AEE292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36B21D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5BC96A" w14:textId="77777777" w:rsidR="00562E53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C20284">
        <w:rPr>
          <w:rFonts w:ascii="Angsana New" w:eastAsia="Calibri" w:hAnsi="Angsana New"/>
          <w:sz w:val="30"/>
          <w:szCs w:val="30"/>
          <w:cs/>
        </w:rPr>
        <w:t>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20284">
        <w:rPr>
          <w:rFonts w:ascii="Angsana New" w:eastAsia="Calibri" w:hAnsi="Angsana New"/>
          <w:sz w:val="30"/>
          <w:szCs w:val="30"/>
        </w:rPr>
        <w:t xml:space="preserve"> </w:t>
      </w:r>
    </w:p>
    <w:p w14:paraId="5E4AE144" w14:textId="77777777" w:rsidR="00562E53" w:rsidRPr="00C20284" w:rsidRDefault="00562E5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9B0CDE8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C20284">
        <w:rPr>
          <w:rFonts w:ascii="Angsana New" w:hAnsi="Angsana New"/>
          <w:sz w:val="30"/>
          <w:szCs w:val="30"/>
        </w:rPr>
        <w:t xml:space="preserve"> (</w:t>
      </w:r>
      <w:r w:rsidRPr="00C20284">
        <w:rPr>
          <w:rFonts w:ascii="Angsana New" w:hAnsi="Angsana New"/>
          <w:sz w:val="30"/>
          <w:szCs w:val="30"/>
          <w:cs/>
        </w:rPr>
        <w:t>ตามความเหมาะสม</w:t>
      </w:r>
      <w:r w:rsidRPr="00C20284">
        <w:rPr>
          <w:rFonts w:ascii="Angsana New" w:hAnsi="Angsana New"/>
          <w:sz w:val="30"/>
          <w:szCs w:val="30"/>
        </w:rPr>
        <w:t xml:space="preserve">) </w:t>
      </w:r>
      <w:r w:rsidRPr="00C20284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7012A7" w:rsidRPr="00C20284">
        <w:rPr>
          <w:rFonts w:ascii="Angsana New" w:hAnsi="Angsana New"/>
          <w:sz w:val="30"/>
          <w:szCs w:val="30"/>
        </w:rPr>
        <w:t xml:space="preserve"> </w:t>
      </w:r>
      <w:r w:rsidRPr="00C20284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D8462E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0900CB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6703A6B" w14:textId="77777777" w:rsidR="00C35365" w:rsidRPr="00C20284" w:rsidRDefault="00C35365" w:rsidP="002B1F72">
      <w:pPr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A7E106E" w14:textId="77777777" w:rsidR="00C35365" w:rsidRPr="00C20284" w:rsidRDefault="00562E53" w:rsidP="002B1F72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2028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C35365" w:rsidRPr="00C2028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494BF0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3F31952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</w:t>
      </w:r>
      <w:r w:rsidRPr="00C20284">
        <w:rPr>
          <w:rFonts w:ascii="Angsana New" w:hAnsi="Angsana New"/>
          <w:sz w:val="30"/>
          <w:szCs w:val="30"/>
          <w:cs/>
        </w:rPr>
        <w:t>ล่านี้</w:t>
      </w:r>
      <w:r w:rsidRPr="00C20284">
        <w:rPr>
          <w:rFonts w:ascii="Angsana New" w:hAnsi="Angsana New"/>
          <w:sz w:val="30"/>
          <w:szCs w:val="30"/>
        </w:rPr>
        <w:t xml:space="preserve"> </w:t>
      </w:r>
    </w:p>
    <w:p w14:paraId="201F1E2E" w14:textId="77777777" w:rsidR="00C35365" w:rsidRPr="00C20284" w:rsidRDefault="00C35365" w:rsidP="002B1F72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64D597CF" w14:textId="77777777" w:rsidR="00C35365" w:rsidRPr="00C20284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12DDCE1" w14:textId="77777777" w:rsidR="00C35365" w:rsidRPr="00C20284" w:rsidRDefault="00C35365" w:rsidP="002B1F72">
      <w:pPr>
        <w:spacing w:line="240" w:lineRule="auto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077F872C" w14:textId="77777777" w:rsidR="00C35365" w:rsidRPr="00C20284" w:rsidRDefault="00C35365" w:rsidP="001B3149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        </w:t>
      </w:r>
      <w:r w:rsidR="00014507" w:rsidRPr="00C20284">
        <w:rPr>
          <w:rFonts w:ascii="Angsana New" w:eastAsia="Calibri" w:hAnsi="Angsana New"/>
          <w:color w:val="000000"/>
          <w:sz w:val="30"/>
          <w:szCs w:val="30"/>
        </w:rPr>
        <w:br/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27157F5" w14:textId="77777777" w:rsidR="00562E53" w:rsidRPr="00C20284" w:rsidRDefault="00562E5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20"/>
          <w:szCs w:val="20"/>
        </w:rPr>
      </w:pPr>
    </w:p>
    <w:p w14:paraId="11483BF5" w14:textId="77777777" w:rsidR="00C35365" w:rsidRPr="00C20284" w:rsidRDefault="00C35365" w:rsidP="001B3149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1B30D357" w14:textId="77777777" w:rsidR="00C35365" w:rsidRPr="00C20284" w:rsidRDefault="00C35365">
      <w:pPr>
        <w:pStyle w:val="ListParagraph"/>
        <w:rPr>
          <w:rFonts w:ascii="Angsana New" w:eastAsia="Calibri" w:hAnsi="Angsana New"/>
          <w:color w:val="000000"/>
          <w:sz w:val="20"/>
          <w:szCs w:val="20"/>
        </w:rPr>
      </w:pPr>
    </w:p>
    <w:p w14:paraId="3B285FF6" w14:textId="77777777" w:rsidR="002C2D2E" w:rsidRPr="00C20284" w:rsidRDefault="00C35365" w:rsidP="001B3149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6F6326B" w14:textId="77777777" w:rsidR="002C2D2E" w:rsidRPr="00C20284" w:rsidRDefault="002C2D2E">
      <w:pPr>
        <w:pStyle w:val="ListParagraph"/>
        <w:rPr>
          <w:rFonts w:ascii="Angsana New" w:eastAsia="Calibri" w:hAnsi="Angsana New"/>
          <w:color w:val="000000"/>
          <w:sz w:val="20"/>
          <w:szCs w:val="20"/>
          <w:cs/>
        </w:rPr>
      </w:pPr>
    </w:p>
    <w:p w14:paraId="7DF8E25F" w14:textId="77777777" w:rsidR="00C35365" w:rsidRPr="00C20284" w:rsidRDefault="00C35365" w:rsidP="001B3149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2E53" w:rsidRPr="00C20284">
        <w:rPr>
          <w:rFonts w:ascii="Angsana New" w:eastAsia="Calibri" w:hAnsi="Angsana New"/>
          <w:color w:val="000000"/>
          <w:sz w:val="30"/>
          <w:szCs w:val="30"/>
          <w:cs/>
        </w:rPr>
        <w:t>โดยให้ข้อสังเกต</w:t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562E53" w:rsidRPr="00C20284">
        <w:rPr>
          <w:rFonts w:ascii="Angsana New" w:eastAsia="Calibri" w:hAnsi="Angsana New"/>
          <w:color w:val="000000"/>
          <w:sz w:val="30"/>
          <w:szCs w:val="30"/>
          <w:cs/>
        </w:rPr>
        <w:t>ที่เกี่ยวข้อง</w:t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C20284">
        <w:rPr>
          <w:rFonts w:ascii="Angsana New" w:eastAsia="Calibri" w:hAnsi="Angsana New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0115CDC" w14:textId="77777777" w:rsidR="00C35365" w:rsidRPr="00C20284" w:rsidRDefault="00C35365" w:rsidP="001B3149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</w:t>
      </w:r>
      <w:r w:rsidR="00562E53" w:rsidRPr="00C20284">
        <w:rPr>
          <w:rFonts w:ascii="Angsana New" w:eastAsia="Calibri" w:hAnsi="Angsana New"/>
          <w:color w:val="000000"/>
          <w:sz w:val="30"/>
          <w:szCs w:val="30"/>
          <w:cs/>
        </w:rPr>
        <w:t>รแสดงรายการและเหตุการณ์ในรูปแบบ</w:t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562E53" w:rsidRPr="00C20284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</w:p>
    <w:p w14:paraId="4524319F" w14:textId="77777777" w:rsidR="00C35365" w:rsidRPr="00C20284" w:rsidRDefault="00C35365">
      <w:pPr>
        <w:pStyle w:val="ListParagraph"/>
        <w:rPr>
          <w:rFonts w:ascii="Angsana New" w:eastAsia="Calibri" w:hAnsi="Angsana New"/>
          <w:color w:val="000000"/>
          <w:szCs w:val="24"/>
        </w:rPr>
      </w:pPr>
    </w:p>
    <w:p w14:paraId="18908877" w14:textId="77777777" w:rsidR="00C35365" w:rsidRPr="00C20284" w:rsidRDefault="00C35365" w:rsidP="001B3149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20284">
        <w:rPr>
          <w:rFonts w:ascii="Angsana New" w:eastAsia="Calibri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C20284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BCFFFB0" w14:textId="77777777" w:rsidR="00C35365" w:rsidRPr="00C20284" w:rsidRDefault="00C35365" w:rsidP="0075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="Angsana New" w:eastAsia="Calibri" w:hAnsi="Angsana New"/>
          <w:sz w:val="24"/>
          <w:szCs w:val="24"/>
        </w:rPr>
      </w:pPr>
    </w:p>
    <w:p w14:paraId="7591078F" w14:textId="77777777" w:rsidR="00C35365" w:rsidRPr="00C20284" w:rsidRDefault="007A6465" w:rsidP="00837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2028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</w:t>
      </w:r>
      <w:r w:rsidR="00562E53" w:rsidRPr="00C20284">
        <w:rPr>
          <w:rFonts w:ascii="Angsana New" w:eastAsia="Calibri" w:hAnsi="Angsana New"/>
          <w:sz w:val="30"/>
          <w:szCs w:val="30"/>
          <w:cs/>
        </w:rPr>
        <w:t>้าที่ในการกำกับดูแลในเรื่องต่าง</w:t>
      </w:r>
      <w:r w:rsidR="002C2D2E" w:rsidRPr="00C20284">
        <w:rPr>
          <w:rFonts w:ascii="Angsana New" w:eastAsia="Calibri" w:hAnsi="Angsana New"/>
          <w:sz w:val="30"/>
          <w:szCs w:val="30"/>
          <w:cs/>
        </w:rPr>
        <w:t>ๆ</w:t>
      </w:r>
      <w:r w:rsidR="00A36997" w:rsidRPr="00C2028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0284">
        <w:rPr>
          <w:rFonts w:ascii="Angsana New" w:eastAsia="Calibri" w:hAnsi="Angsana New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7DBE645" w14:textId="77777777" w:rsidR="007A6465" w:rsidRPr="00C20284" w:rsidRDefault="007A6465" w:rsidP="00745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A1DBF82" w14:textId="77777777" w:rsidR="00C35365" w:rsidRPr="00C20284" w:rsidRDefault="00C35365" w:rsidP="000C245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C20284">
        <w:rPr>
          <w:rFonts w:ascii="Angsana New" w:hAnsi="Angsana New"/>
          <w:sz w:val="30"/>
          <w:szCs w:val="30"/>
        </w:rPr>
        <w:t xml:space="preserve"> </w:t>
      </w:r>
    </w:p>
    <w:p w14:paraId="52489AEB" w14:textId="77777777" w:rsidR="00C35365" w:rsidRPr="00C20284" w:rsidRDefault="00C35365" w:rsidP="00886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eastAsia="Calibri" w:hAnsi="Angsana New"/>
          <w:sz w:val="24"/>
          <w:szCs w:val="24"/>
        </w:rPr>
      </w:pPr>
    </w:p>
    <w:p w14:paraId="466C0828" w14:textId="77777777" w:rsidR="00C35365" w:rsidRPr="00C20284" w:rsidRDefault="00C35365" w:rsidP="00974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20284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04786" w:rsidRPr="00C20284">
        <w:rPr>
          <w:rFonts w:ascii="Angsana New" w:eastAsia="Calibri" w:hAnsi="Angsana New"/>
          <w:sz w:val="30"/>
          <w:szCs w:val="30"/>
          <w:cs/>
        </w:rPr>
        <w:t>ๆ</w:t>
      </w:r>
      <w:r w:rsidR="00A36997" w:rsidRPr="00C2028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0284">
        <w:rPr>
          <w:rFonts w:ascii="Angsana New" w:eastAsia="Calibri" w:hAnsi="Angsana New"/>
          <w:sz w:val="30"/>
          <w:szCs w:val="30"/>
          <w:cs/>
        </w:rPr>
        <w:t>ที่มีนัยสำคัญที่สุดในการตรวจสอบ</w:t>
      </w:r>
      <w:r w:rsidRPr="00C20284">
        <w:rPr>
          <w:rFonts w:ascii="Angsana New" w:eastAsia="Calibri" w:hAnsi="Angsana New"/>
          <w:sz w:val="30"/>
          <w:szCs w:val="30"/>
          <w:cs/>
        </w:rPr>
        <w:br/>
      </w:r>
      <w:r w:rsidRPr="00C20284">
        <w:rPr>
          <w:rFonts w:ascii="Angsana New" w:eastAsia="Calibri" w:hAnsi="Angsana New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C20284">
        <w:rPr>
          <w:rFonts w:ascii="Angsana New" w:eastAsia="Calibri" w:hAnsi="Angsana New"/>
          <w:sz w:val="30"/>
          <w:szCs w:val="30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33D0E" w14:textId="01E5EC33" w:rsidR="002C2D2E" w:rsidRPr="00C20284" w:rsidRDefault="002C2D2E" w:rsidP="00EB063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6CA30C48" w14:textId="69AFC754" w:rsidR="00EA6B48" w:rsidRPr="00C20284" w:rsidRDefault="00EA6B48" w:rsidP="003633B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77ECD57" w14:textId="0106A5D2" w:rsidR="00EA6B48" w:rsidRPr="00C20284" w:rsidRDefault="00EA6B48" w:rsidP="00ED3666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3644DE8" w14:textId="4373B3C6" w:rsidR="00EA6B48" w:rsidRPr="00C20284" w:rsidRDefault="00EA6B48" w:rsidP="00007259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D62C2B7" w14:textId="236790FA" w:rsidR="00C35365" w:rsidRPr="00C20284" w:rsidRDefault="00D137A2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eastAsia="Calibri" w:hAnsi="Angsana New"/>
          <w:sz w:val="30"/>
          <w:szCs w:val="30"/>
        </w:rPr>
        <w:t>(</w:t>
      </w:r>
      <w:r w:rsidR="00AC497C" w:rsidRPr="00C20284">
        <w:rPr>
          <w:rFonts w:ascii="Angsana New" w:hAnsi="Angsana New"/>
          <w:sz w:val="30"/>
          <w:szCs w:val="30"/>
          <w:cs/>
        </w:rPr>
        <w:t>นา</w:t>
      </w:r>
      <w:r w:rsidR="006267EE" w:rsidRPr="00C20284">
        <w:rPr>
          <w:rFonts w:ascii="Angsana New" w:hAnsi="Angsana New"/>
          <w:sz w:val="30"/>
          <w:szCs w:val="30"/>
          <w:cs/>
        </w:rPr>
        <w:t>งมัญชุภา สิงห์สุขสวัสดิ์</w:t>
      </w:r>
      <w:r w:rsidR="006F316E" w:rsidRPr="00C20284">
        <w:rPr>
          <w:rFonts w:ascii="Angsana New" w:hAnsi="Angsana New"/>
          <w:sz w:val="30"/>
          <w:szCs w:val="30"/>
          <w:cs/>
        </w:rPr>
        <w:t>)</w:t>
      </w:r>
      <w:r w:rsidR="00AC497C" w:rsidRPr="00C20284">
        <w:rPr>
          <w:rFonts w:ascii="Angsana New" w:hAnsi="Angsana New"/>
          <w:sz w:val="30"/>
          <w:szCs w:val="30"/>
          <w:cs/>
        </w:rPr>
        <w:t xml:space="preserve"> </w:t>
      </w:r>
      <w:r w:rsidR="00C35365" w:rsidRPr="00C20284">
        <w:rPr>
          <w:rFonts w:ascii="Angsana New" w:hAnsi="Angsana New"/>
          <w:sz w:val="30"/>
          <w:szCs w:val="30"/>
        </w:rPr>
        <w:t xml:space="preserve">                           </w:t>
      </w:r>
    </w:p>
    <w:p w14:paraId="10D4AFD7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6A77EA" w14:textId="40EE0CC9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9711B9" w:rsidRPr="009711B9">
        <w:rPr>
          <w:rFonts w:ascii="Angsana New" w:hAnsi="Angsana New"/>
          <w:sz w:val="30"/>
          <w:szCs w:val="30"/>
        </w:rPr>
        <w:t>6112</w:t>
      </w:r>
    </w:p>
    <w:p w14:paraId="7187174F" w14:textId="77777777" w:rsidR="00C35365" w:rsidRPr="00C20284" w:rsidRDefault="00C35365" w:rsidP="002B1F7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962097" w14:textId="77777777" w:rsidR="00C35365" w:rsidRPr="00C20284" w:rsidRDefault="00C35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  <w:r w:rsidRPr="00C20284">
        <w:rPr>
          <w:rFonts w:ascii="Angsana New" w:hAnsi="Angsana New"/>
          <w:sz w:val="30"/>
          <w:szCs w:val="30"/>
          <w:cs/>
          <w:lang w:val="th-TH"/>
        </w:rPr>
        <w:t xml:space="preserve">บริษัท เคพีเอ็มจี ภูมิไชย สอบบัญชี จำกัด </w:t>
      </w:r>
      <w:r w:rsidRPr="00C20284">
        <w:rPr>
          <w:rFonts w:ascii="Angsana New" w:hAnsi="Angsana New"/>
          <w:sz w:val="30"/>
          <w:szCs w:val="30"/>
          <w:cs/>
          <w:lang w:val="th-TH"/>
        </w:rPr>
        <w:br/>
        <w:t xml:space="preserve">กรุงเทพมหานคร </w:t>
      </w:r>
    </w:p>
    <w:p w14:paraId="6972FE2B" w14:textId="2FC1E733" w:rsidR="008C496F" w:rsidRDefault="009711B9" w:rsidP="008C4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right="-45"/>
      </w:pPr>
      <w:r w:rsidRPr="009711B9">
        <w:rPr>
          <w:rFonts w:ascii="Angsana New" w:hAnsi="Angsana New"/>
          <w:sz w:val="30"/>
          <w:szCs w:val="30"/>
        </w:rPr>
        <w:t>2</w:t>
      </w:r>
      <w:r w:rsidR="008F736F">
        <w:rPr>
          <w:rFonts w:ascii="Angsana New" w:hAnsi="Angsana New"/>
          <w:sz w:val="30"/>
          <w:szCs w:val="30"/>
        </w:rPr>
        <w:t>5</w:t>
      </w:r>
      <w:r w:rsidR="005256B0">
        <w:rPr>
          <w:rFonts w:ascii="Angsana New" w:hAnsi="Angsana New"/>
          <w:sz w:val="30"/>
          <w:szCs w:val="30"/>
        </w:rPr>
        <w:t xml:space="preserve"> </w:t>
      </w:r>
      <w:r w:rsidR="005256B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9711B9">
        <w:rPr>
          <w:rFonts w:ascii="Angsana New" w:hAnsi="Angsana New"/>
          <w:sz w:val="30"/>
          <w:szCs w:val="30"/>
        </w:rPr>
        <w:t>2565</w:t>
      </w:r>
    </w:p>
    <w:sectPr w:rsidR="008C496F" w:rsidSect="00D75587">
      <w:headerReference w:type="default" r:id="rId19"/>
      <w:footerReference w:type="default" r:id="rId20"/>
      <w:pgSz w:w="11907" w:h="16840" w:code="9"/>
      <w:pgMar w:top="691" w:right="1152" w:bottom="576" w:left="1170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9D723" w14:textId="77777777" w:rsidR="00AE4AC9" w:rsidRDefault="00AE4AC9" w:rsidP="004956B4">
      <w:r>
        <w:separator/>
      </w:r>
    </w:p>
  </w:endnote>
  <w:endnote w:type="continuationSeparator" w:id="0">
    <w:p w14:paraId="000B06BF" w14:textId="77777777" w:rsidR="00AE4AC9" w:rsidRDefault="00AE4AC9" w:rsidP="004956B4">
      <w:r>
        <w:continuationSeparator/>
      </w:r>
    </w:p>
  </w:endnote>
  <w:endnote w:type="continuationNotice" w:id="1">
    <w:p w14:paraId="3EC36EDE" w14:textId="77777777" w:rsidR="00AE4AC9" w:rsidRDefault="00AE4A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A0E74" w14:textId="365A3C3B" w:rsidR="00B27673" w:rsidRDefault="00B27673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Pr="009711B9">
      <w:rPr>
        <w:noProof/>
      </w:rPr>
      <w:t>3</w:t>
    </w:r>
    <w:r>
      <w:rPr>
        <w:noProof/>
      </w:rPr>
      <w:fldChar w:fldCharType="end"/>
    </w:r>
  </w:p>
  <w:p w14:paraId="6CC95101" w14:textId="77777777" w:rsidR="00B27673" w:rsidRDefault="00B27673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DD971" w14:textId="77777777" w:rsidR="00B27673" w:rsidRPr="00EB12F2" w:rsidRDefault="00B27673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7D0A6" w14:textId="77777777" w:rsidR="00D151E6" w:rsidRDefault="00D151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5F555" w14:textId="77777777" w:rsidR="00B27673" w:rsidRPr="00DF155E" w:rsidRDefault="00B27673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47099" w14:textId="56AA852E" w:rsidR="00B27673" w:rsidRPr="00F0478F" w:rsidRDefault="00B27673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F0478F">
      <w:rPr>
        <w:rFonts w:ascii="Angsana New" w:hAnsi="Angsana New"/>
        <w:caps/>
        <w:sz w:val="30"/>
        <w:szCs w:val="30"/>
      </w:rPr>
      <w:fldChar w:fldCharType="begin"/>
    </w:r>
    <w:r w:rsidRPr="00F0478F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F0478F">
      <w:rPr>
        <w:rFonts w:ascii="Angsana New" w:hAnsi="Angsana New"/>
        <w:caps/>
        <w:sz w:val="30"/>
        <w:szCs w:val="30"/>
      </w:rPr>
      <w:fldChar w:fldCharType="separate"/>
    </w:r>
    <w:r w:rsidRPr="009711B9">
      <w:rPr>
        <w:rFonts w:ascii="Angsana New" w:hAnsi="Angsana New"/>
        <w:caps/>
        <w:noProof/>
        <w:sz w:val="30"/>
        <w:szCs w:val="30"/>
      </w:rPr>
      <w:t>6</w:t>
    </w:r>
    <w:r w:rsidRPr="00F0478F">
      <w:rPr>
        <w:rFonts w:ascii="Angsana New" w:hAnsi="Angsana New"/>
        <w:caps/>
        <w:noProof/>
        <w:sz w:val="30"/>
        <w:szCs w:val="30"/>
      </w:rPr>
      <w:fldChar w:fldCharType="end"/>
    </w:r>
  </w:p>
  <w:p w14:paraId="77705DA5" w14:textId="77777777" w:rsidR="00B27673" w:rsidRPr="00DF155E" w:rsidRDefault="00B27673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9BBCC2" w14:textId="77777777" w:rsidR="00AE4AC9" w:rsidRDefault="00AE4AC9" w:rsidP="004956B4">
      <w:r>
        <w:separator/>
      </w:r>
    </w:p>
  </w:footnote>
  <w:footnote w:type="continuationSeparator" w:id="0">
    <w:p w14:paraId="61743859" w14:textId="77777777" w:rsidR="00AE4AC9" w:rsidRDefault="00AE4AC9" w:rsidP="004956B4">
      <w:r>
        <w:continuationSeparator/>
      </w:r>
    </w:p>
  </w:footnote>
  <w:footnote w:type="continuationNotice" w:id="1">
    <w:p w14:paraId="723A5B8A" w14:textId="77777777" w:rsidR="00AE4AC9" w:rsidRDefault="00AE4A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DB235" w14:textId="77777777" w:rsidR="00B27673" w:rsidRDefault="00B27673">
    <w:pPr>
      <w:pStyle w:val="Header"/>
    </w:pPr>
  </w:p>
  <w:p w14:paraId="790F94F2" w14:textId="77777777" w:rsidR="00B27673" w:rsidRDefault="00B276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E5148" w14:textId="77777777" w:rsidR="00B27673" w:rsidRDefault="00B27673">
    <w:pPr>
      <w:pStyle w:val="Header"/>
    </w:pPr>
  </w:p>
  <w:p w14:paraId="0D49B316" w14:textId="77777777" w:rsidR="00B27673" w:rsidRDefault="00B276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7CAB6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918911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E830B8C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45F052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C55766B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5ACCB21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0F965D0" w14:textId="77777777" w:rsidR="00B27673" w:rsidRPr="00BC7C47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BB58" w14:textId="1865A0F5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EFBCD93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D0A597D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1180F7E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3170AA5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6004CCA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48E83A0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5C6B56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82BEF" w14:textId="56F8C0E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  <w:p w14:paraId="200D35F6" w14:textId="77777777" w:rsidR="00B27673" w:rsidRPr="00D75587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EF43F0"/>
    <w:multiLevelType w:val="hybridMultilevel"/>
    <w:tmpl w:val="4176A002"/>
    <w:lvl w:ilvl="0" w:tplc="2C4A90BC">
      <w:start w:val="3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13B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FB225F"/>
    <w:multiLevelType w:val="hybridMultilevel"/>
    <w:tmpl w:val="DF82FCFC"/>
    <w:lvl w:ilvl="0" w:tplc="E620E120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77E4FA4"/>
    <w:multiLevelType w:val="hybridMultilevel"/>
    <w:tmpl w:val="3E7C65E6"/>
    <w:lvl w:ilvl="0" w:tplc="47BC88F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50E31"/>
    <w:multiLevelType w:val="singleLevel"/>
    <w:tmpl w:val="15E40A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11" w15:restartNumberingAfterBreak="0">
    <w:nsid w:val="3FC94AA7"/>
    <w:multiLevelType w:val="hybridMultilevel"/>
    <w:tmpl w:val="297E3E38"/>
    <w:lvl w:ilvl="0" w:tplc="66321D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E787EE0"/>
    <w:multiLevelType w:val="hybridMultilevel"/>
    <w:tmpl w:val="3512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3"/>
  </w:num>
  <w:num w:numId="5">
    <w:abstractNumId w:val="11"/>
  </w:num>
  <w:num w:numId="6">
    <w:abstractNumId w:val="18"/>
  </w:num>
  <w:num w:numId="7">
    <w:abstractNumId w:val="15"/>
  </w:num>
  <w:num w:numId="8">
    <w:abstractNumId w:val="7"/>
  </w:num>
  <w:num w:numId="9">
    <w:abstractNumId w:val="9"/>
  </w:num>
  <w:num w:numId="10">
    <w:abstractNumId w:val="14"/>
  </w:num>
  <w:num w:numId="11">
    <w:abstractNumId w:val="3"/>
  </w:num>
  <w:num w:numId="12">
    <w:abstractNumId w:val="6"/>
  </w:num>
  <w:num w:numId="13">
    <w:abstractNumId w:val="4"/>
  </w:num>
  <w:num w:numId="14">
    <w:abstractNumId w:val="20"/>
  </w:num>
  <w:num w:numId="15">
    <w:abstractNumId w:val="5"/>
  </w:num>
  <w:num w:numId="16">
    <w:abstractNumId w:val="17"/>
  </w:num>
  <w:num w:numId="17">
    <w:abstractNumId w:val="19"/>
  </w:num>
  <w:num w:numId="18">
    <w:abstractNumId w:val="1"/>
  </w:num>
  <w:num w:numId="19">
    <w:abstractNumId w:val="2"/>
  </w:num>
  <w:num w:numId="20">
    <w:abstractNumId w:val="8"/>
  </w:num>
  <w:num w:numId="21">
    <w:abstractNumId w:val="16"/>
  </w:num>
  <w:num w:numId="2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1C"/>
    <w:rsid w:val="00000029"/>
    <w:rsid w:val="00000117"/>
    <w:rsid w:val="00000448"/>
    <w:rsid w:val="00000599"/>
    <w:rsid w:val="00000910"/>
    <w:rsid w:val="0000091F"/>
    <w:rsid w:val="00000B80"/>
    <w:rsid w:val="00000C69"/>
    <w:rsid w:val="00000CFF"/>
    <w:rsid w:val="00000D21"/>
    <w:rsid w:val="00000D4D"/>
    <w:rsid w:val="00000DE4"/>
    <w:rsid w:val="00000EC8"/>
    <w:rsid w:val="00000FCF"/>
    <w:rsid w:val="00001054"/>
    <w:rsid w:val="000013EE"/>
    <w:rsid w:val="00001434"/>
    <w:rsid w:val="000015DB"/>
    <w:rsid w:val="0000174B"/>
    <w:rsid w:val="000019A2"/>
    <w:rsid w:val="000019C7"/>
    <w:rsid w:val="000019E4"/>
    <w:rsid w:val="00001A27"/>
    <w:rsid w:val="00001B2E"/>
    <w:rsid w:val="00001C23"/>
    <w:rsid w:val="00001D28"/>
    <w:rsid w:val="00001E22"/>
    <w:rsid w:val="000022C2"/>
    <w:rsid w:val="00002354"/>
    <w:rsid w:val="000023E5"/>
    <w:rsid w:val="0000272C"/>
    <w:rsid w:val="00002839"/>
    <w:rsid w:val="00002AC2"/>
    <w:rsid w:val="00002C79"/>
    <w:rsid w:val="00002EDD"/>
    <w:rsid w:val="00002FF7"/>
    <w:rsid w:val="00003007"/>
    <w:rsid w:val="000031FB"/>
    <w:rsid w:val="000031FC"/>
    <w:rsid w:val="00003484"/>
    <w:rsid w:val="000034AB"/>
    <w:rsid w:val="00003575"/>
    <w:rsid w:val="000035D0"/>
    <w:rsid w:val="0000362B"/>
    <w:rsid w:val="0000366F"/>
    <w:rsid w:val="000038B3"/>
    <w:rsid w:val="00003A39"/>
    <w:rsid w:val="00003CB1"/>
    <w:rsid w:val="00003CF4"/>
    <w:rsid w:val="00003EF1"/>
    <w:rsid w:val="0000410B"/>
    <w:rsid w:val="000043A2"/>
    <w:rsid w:val="000043C7"/>
    <w:rsid w:val="0000455B"/>
    <w:rsid w:val="00004699"/>
    <w:rsid w:val="000046B0"/>
    <w:rsid w:val="00004868"/>
    <w:rsid w:val="000048DE"/>
    <w:rsid w:val="00004BE1"/>
    <w:rsid w:val="00004C17"/>
    <w:rsid w:val="00004DB5"/>
    <w:rsid w:val="00004FD7"/>
    <w:rsid w:val="0000504F"/>
    <w:rsid w:val="00005053"/>
    <w:rsid w:val="000050ED"/>
    <w:rsid w:val="0000513A"/>
    <w:rsid w:val="0000525D"/>
    <w:rsid w:val="0000536D"/>
    <w:rsid w:val="00005420"/>
    <w:rsid w:val="000057BD"/>
    <w:rsid w:val="000058EE"/>
    <w:rsid w:val="000059C8"/>
    <w:rsid w:val="00005ADB"/>
    <w:rsid w:val="00005CEA"/>
    <w:rsid w:val="00005D6D"/>
    <w:rsid w:val="00005EF3"/>
    <w:rsid w:val="00005F38"/>
    <w:rsid w:val="000060E7"/>
    <w:rsid w:val="0000620C"/>
    <w:rsid w:val="00006276"/>
    <w:rsid w:val="00006317"/>
    <w:rsid w:val="00006607"/>
    <w:rsid w:val="000066BE"/>
    <w:rsid w:val="0000695D"/>
    <w:rsid w:val="00006A08"/>
    <w:rsid w:val="00006A1C"/>
    <w:rsid w:val="00006AFB"/>
    <w:rsid w:val="00006C3F"/>
    <w:rsid w:val="00006CCA"/>
    <w:rsid w:val="00006DA5"/>
    <w:rsid w:val="00006E19"/>
    <w:rsid w:val="00006E72"/>
    <w:rsid w:val="00007201"/>
    <w:rsid w:val="0000723D"/>
    <w:rsid w:val="00007259"/>
    <w:rsid w:val="000073A3"/>
    <w:rsid w:val="00007622"/>
    <w:rsid w:val="00007869"/>
    <w:rsid w:val="000078EF"/>
    <w:rsid w:val="00007A3C"/>
    <w:rsid w:val="00007A6D"/>
    <w:rsid w:val="00007AEB"/>
    <w:rsid w:val="00007BA8"/>
    <w:rsid w:val="00007DEF"/>
    <w:rsid w:val="000101AE"/>
    <w:rsid w:val="000102A1"/>
    <w:rsid w:val="0001036E"/>
    <w:rsid w:val="00010613"/>
    <w:rsid w:val="0001090D"/>
    <w:rsid w:val="00010A3F"/>
    <w:rsid w:val="00010AAE"/>
    <w:rsid w:val="00010C2B"/>
    <w:rsid w:val="00010CEF"/>
    <w:rsid w:val="00010D91"/>
    <w:rsid w:val="00011108"/>
    <w:rsid w:val="00011192"/>
    <w:rsid w:val="000111A0"/>
    <w:rsid w:val="00011239"/>
    <w:rsid w:val="000112F0"/>
    <w:rsid w:val="00011350"/>
    <w:rsid w:val="0001146B"/>
    <w:rsid w:val="000115A5"/>
    <w:rsid w:val="000116A0"/>
    <w:rsid w:val="00011734"/>
    <w:rsid w:val="00011746"/>
    <w:rsid w:val="00011E28"/>
    <w:rsid w:val="00011E44"/>
    <w:rsid w:val="00012007"/>
    <w:rsid w:val="0001236F"/>
    <w:rsid w:val="000123CF"/>
    <w:rsid w:val="00012414"/>
    <w:rsid w:val="00012973"/>
    <w:rsid w:val="00012A1C"/>
    <w:rsid w:val="00012B60"/>
    <w:rsid w:val="00012BAD"/>
    <w:rsid w:val="00012BFB"/>
    <w:rsid w:val="00012E56"/>
    <w:rsid w:val="00012E75"/>
    <w:rsid w:val="0001308B"/>
    <w:rsid w:val="0001311D"/>
    <w:rsid w:val="000132EA"/>
    <w:rsid w:val="00013635"/>
    <w:rsid w:val="00013679"/>
    <w:rsid w:val="000136D7"/>
    <w:rsid w:val="00013704"/>
    <w:rsid w:val="0001387D"/>
    <w:rsid w:val="00013AF4"/>
    <w:rsid w:val="00013C42"/>
    <w:rsid w:val="00013CB1"/>
    <w:rsid w:val="00013D40"/>
    <w:rsid w:val="00013D52"/>
    <w:rsid w:val="00013DDD"/>
    <w:rsid w:val="00013E8C"/>
    <w:rsid w:val="00013EA3"/>
    <w:rsid w:val="00013F46"/>
    <w:rsid w:val="00014102"/>
    <w:rsid w:val="00014507"/>
    <w:rsid w:val="00014673"/>
    <w:rsid w:val="0001498C"/>
    <w:rsid w:val="000149B9"/>
    <w:rsid w:val="00014B39"/>
    <w:rsid w:val="00014C1D"/>
    <w:rsid w:val="00014C67"/>
    <w:rsid w:val="00014E30"/>
    <w:rsid w:val="00014F05"/>
    <w:rsid w:val="00015077"/>
    <w:rsid w:val="0001520F"/>
    <w:rsid w:val="00015237"/>
    <w:rsid w:val="00015357"/>
    <w:rsid w:val="00015393"/>
    <w:rsid w:val="000153B7"/>
    <w:rsid w:val="0001545B"/>
    <w:rsid w:val="0001565F"/>
    <w:rsid w:val="0001573D"/>
    <w:rsid w:val="00015815"/>
    <w:rsid w:val="00015957"/>
    <w:rsid w:val="00015C11"/>
    <w:rsid w:val="00015C15"/>
    <w:rsid w:val="00015D4F"/>
    <w:rsid w:val="00015E76"/>
    <w:rsid w:val="00015EDD"/>
    <w:rsid w:val="00015F18"/>
    <w:rsid w:val="0001602E"/>
    <w:rsid w:val="0001607F"/>
    <w:rsid w:val="000160E6"/>
    <w:rsid w:val="000161EB"/>
    <w:rsid w:val="00016485"/>
    <w:rsid w:val="000165A4"/>
    <w:rsid w:val="000165DD"/>
    <w:rsid w:val="00016938"/>
    <w:rsid w:val="00016A0B"/>
    <w:rsid w:val="00016A4F"/>
    <w:rsid w:val="00016DC9"/>
    <w:rsid w:val="0001706B"/>
    <w:rsid w:val="00017136"/>
    <w:rsid w:val="000171A4"/>
    <w:rsid w:val="00017288"/>
    <w:rsid w:val="000172E6"/>
    <w:rsid w:val="000177FC"/>
    <w:rsid w:val="000178ED"/>
    <w:rsid w:val="00017A0B"/>
    <w:rsid w:val="00017C84"/>
    <w:rsid w:val="00017D92"/>
    <w:rsid w:val="00017E6F"/>
    <w:rsid w:val="00017EEF"/>
    <w:rsid w:val="000200E3"/>
    <w:rsid w:val="000203A4"/>
    <w:rsid w:val="00020454"/>
    <w:rsid w:val="000205A0"/>
    <w:rsid w:val="000206B1"/>
    <w:rsid w:val="00020955"/>
    <w:rsid w:val="00020AAD"/>
    <w:rsid w:val="00020AE5"/>
    <w:rsid w:val="00020B21"/>
    <w:rsid w:val="00020C9C"/>
    <w:rsid w:val="00020DF6"/>
    <w:rsid w:val="0002112C"/>
    <w:rsid w:val="00021310"/>
    <w:rsid w:val="0002133A"/>
    <w:rsid w:val="000213A0"/>
    <w:rsid w:val="000213E7"/>
    <w:rsid w:val="00021433"/>
    <w:rsid w:val="0002160C"/>
    <w:rsid w:val="000219AD"/>
    <w:rsid w:val="00021A69"/>
    <w:rsid w:val="00021AD6"/>
    <w:rsid w:val="00021BC1"/>
    <w:rsid w:val="00021ECF"/>
    <w:rsid w:val="00022029"/>
    <w:rsid w:val="0002206A"/>
    <w:rsid w:val="00022163"/>
    <w:rsid w:val="000222B9"/>
    <w:rsid w:val="00022423"/>
    <w:rsid w:val="0002243D"/>
    <w:rsid w:val="000226E3"/>
    <w:rsid w:val="000227D7"/>
    <w:rsid w:val="0002280A"/>
    <w:rsid w:val="00022819"/>
    <w:rsid w:val="0002282F"/>
    <w:rsid w:val="00022851"/>
    <w:rsid w:val="00022CF8"/>
    <w:rsid w:val="00022D27"/>
    <w:rsid w:val="00022E97"/>
    <w:rsid w:val="000231F6"/>
    <w:rsid w:val="000232A2"/>
    <w:rsid w:val="0002369A"/>
    <w:rsid w:val="00023744"/>
    <w:rsid w:val="0002379B"/>
    <w:rsid w:val="000238E9"/>
    <w:rsid w:val="00023B20"/>
    <w:rsid w:val="00023B37"/>
    <w:rsid w:val="00023DEA"/>
    <w:rsid w:val="00023E11"/>
    <w:rsid w:val="00023E63"/>
    <w:rsid w:val="00023ECF"/>
    <w:rsid w:val="00023F24"/>
    <w:rsid w:val="00023F8C"/>
    <w:rsid w:val="00024053"/>
    <w:rsid w:val="00024088"/>
    <w:rsid w:val="0002426A"/>
    <w:rsid w:val="0002426C"/>
    <w:rsid w:val="0002447A"/>
    <w:rsid w:val="0002458F"/>
    <w:rsid w:val="000245B2"/>
    <w:rsid w:val="000246C7"/>
    <w:rsid w:val="00024810"/>
    <w:rsid w:val="0002489D"/>
    <w:rsid w:val="000248FD"/>
    <w:rsid w:val="00024B70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3F7"/>
    <w:rsid w:val="00025425"/>
    <w:rsid w:val="000255C8"/>
    <w:rsid w:val="00025719"/>
    <w:rsid w:val="0002582F"/>
    <w:rsid w:val="000259A7"/>
    <w:rsid w:val="000259F5"/>
    <w:rsid w:val="00025A3A"/>
    <w:rsid w:val="00025C26"/>
    <w:rsid w:val="00025CDF"/>
    <w:rsid w:val="00025D14"/>
    <w:rsid w:val="00025FD3"/>
    <w:rsid w:val="000261B7"/>
    <w:rsid w:val="0002623D"/>
    <w:rsid w:val="0002632C"/>
    <w:rsid w:val="00026455"/>
    <w:rsid w:val="00026533"/>
    <w:rsid w:val="000265E1"/>
    <w:rsid w:val="000265F1"/>
    <w:rsid w:val="00026695"/>
    <w:rsid w:val="000266A2"/>
    <w:rsid w:val="000267FB"/>
    <w:rsid w:val="00026895"/>
    <w:rsid w:val="000268B5"/>
    <w:rsid w:val="0002693E"/>
    <w:rsid w:val="0002697A"/>
    <w:rsid w:val="00026FA3"/>
    <w:rsid w:val="00027237"/>
    <w:rsid w:val="000272FE"/>
    <w:rsid w:val="000273E2"/>
    <w:rsid w:val="0002777E"/>
    <w:rsid w:val="000279CF"/>
    <w:rsid w:val="00027A5B"/>
    <w:rsid w:val="00027B24"/>
    <w:rsid w:val="00027B55"/>
    <w:rsid w:val="00027B7A"/>
    <w:rsid w:val="00027C1D"/>
    <w:rsid w:val="00027D0B"/>
    <w:rsid w:val="00027DFE"/>
    <w:rsid w:val="00027F4D"/>
    <w:rsid w:val="00027F72"/>
    <w:rsid w:val="00027FB3"/>
    <w:rsid w:val="00030165"/>
    <w:rsid w:val="000301C0"/>
    <w:rsid w:val="000301EB"/>
    <w:rsid w:val="00030294"/>
    <w:rsid w:val="0003037E"/>
    <w:rsid w:val="00030506"/>
    <w:rsid w:val="0003050A"/>
    <w:rsid w:val="0003050B"/>
    <w:rsid w:val="00030568"/>
    <w:rsid w:val="0003060F"/>
    <w:rsid w:val="0003061C"/>
    <w:rsid w:val="00030750"/>
    <w:rsid w:val="00030ABE"/>
    <w:rsid w:val="00030B2A"/>
    <w:rsid w:val="00030C01"/>
    <w:rsid w:val="00030D07"/>
    <w:rsid w:val="00030D83"/>
    <w:rsid w:val="0003128D"/>
    <w:rsid w:val="00031375"/>
    <w:rsid w:val="000313AE"/>
    <w:rsid w:val="000315A7"/>
    <w:rsid w:val="00031664"/>
    <w:rsid w:val="00031757"/>
    <w:rsid w:val="00031A1D"/>
    <w:rsid w:val="00031BD4"/>
    <w:rsid w:val="00031C38"/>
    <w:rsid w:val="00031C43"/>
    <w:rsid w:val="00031D36"/>
    <w:rsid w:val="00031E74"/>
    <w:rsid w:val="00031EEC"/>
    <w:rsid w:val="000321EE"/>
    <w:rsid w:val="0003233F"/>
    <w:rsid w:val="000323CA"/>
    <w:rsid w:val="000325FF"/>
    <w:rsid w:val="00032700"/>
    <w:rsid w:val="00032788"/>
    <w:rsid w:val="00032985"/>
    <w:rsid w:val="00032A39"/>
    <w:rsid w:val="00032EEC"/>
    <w:rsid w:val="00032F4D"/>
    <w:rsid w:val="0003302D"/>
    <w:rsid w:val="00033033"/>
    <w:rsid w:val="00033047"/>
    <w:rsid w:val="00033069"/>
    <w:rsid w:val="000330AA"/>
    <w:rsid w:val="000332DD"/>
    <w:rsid w:val="0003353C"/>
    <w:rsid w:val="00033666"/>
    <w:rsid w:val="0003373C"/>
    <w:rsid w:val="0003376D"/>
    <w:rsid w:val="00033803"/>
    <w:rsid w:val="00033995"/>
    <w:rsid w:val="000339B8"/>
    <w:rsid w:val="00033A15"/>
    <w:rsid w:val="00033CE1"/>
    <w:rsid w:val="00033DC9"/>
    <w:rsid w:val="000340D2"/>
    <w:rsid w:val="000342DF"/>
    <w:rsid w:val="00034391"/>
    <w:rsid w:val="0003445F"/>
    <w:rsid w:val="0003450C"/>
    <w:rsid w:val="0003483C"/>
    <w:rsid w:val="00034853"/>
    <w:rsid w:val="000349DE"/>
    <w:rsid w:val="00034AAD"/>
    <w:rsid w:val="00034BEA"/>
    <w:rsid w:val="00034C18"/>
    <w:rsid w:val="00034F80"/>
    <w:rsid w:val="00035031"/>
    <w:rsid w:val="000354B7"/>
    <w:rsid w:val="000354D7"/>
    <w:rsid w:val="0003552A"/>
    <w:rsid w:val="000355B9"/>
    <w:rsid w:val="0003567D"/>
    <w:rsid w:val="000356CC"/>
    <w:rsid w:val="0003578C"/>
    <w:rsid w:val="000357A4"/>
    <w:rsid w:val="00035920"/>
    <w:rsid w:val="0003594D"/>
    <w:rsid w:val="00035AA5"/>
    <w:rsid w:val="00035CAF"/>
    <w:rsid w:val="00035CC6"/>
    <w:rsid w:val="00036114"/>
    <w:rsid w:val="00036141"/>
    <w:rsid w:val="00036643"/>
    <w:rsid w:val="00036902"/>
    <w:rsid w:val="00036927"/>
    <w:rsid w:val="00036A93"/>
    <w:rsid w:val="00036BA5"/>
    <w:rsid w:val="00036E3F"/>
    <w:rsid w:val="00036EAF"/>
    <w:rsid w:val="00036FDA"/>
    <w:rsid w:val="00037043"/>
    <w:rsid w:val="000371F5"/>
    <w:rsid w:val="00037293"/>
    <w:rsid w:val="00037345"/>
    <w:rsid w:val="000373E1"/>
    <w:rsid w:val="00037416"/>
    <w:rsid w:val="0003747C"/>
    <w:rsid w:val="000374B2"/>
    <w:rsid w:val="00037583"/>
    <w:rsid w:val="000376B9"/>
    <w:rsid w:val="000376F9"/>
    <w:rsid w:val="000377D1"/>
    <w:rsid w:val="00037841"/>
    <w:rsid w:val="00037B04"/>
    <w:rsid w:val="00037B2F"/>
    <w:rsid w:val="00037C89"/>
    <w:rsid w:val="00037E53"/>
    <w:rsid w:val="00037EFC"/>
    <w:rsid w:val="0004001F"/>
    <w:rsid w:val="000400C7"/>
    <w:rsid w:val="00040303"/>
    <w:rsid w:val="00040354"/>
    <w:rsid w:val="0004040F"/>
    <w:rsid w:val="000404C5"/>
    <w:rsid w:val="00040516"/>
    <w:rsid w:val="000406B3"/>
    <w:rsid w:val="000407DF"/>
    <w:rsid w:val="00040831"/>
    <w:rsid w:val="0004088C"/>
    <w:rsid w:val="00040AB0"/>
    <w:rsid w:val="00040E36"/>
    <w:rsid w:val="00040FD1"/>
    <w:rsid w:val="0004111B"/>
    <w:rsid w:val="000411E2"/>
    <w:rsid w:val="000411E7"/>
    <w:rsid w:val="00041224"/>
    <w:rsid w:val="000412C6"/>
    <w:rsid w:val="000412DE"/>
    <w:rsid w:val="0004152F"/>
    <w:rsid w:val="00041792"/>
    <w:rsid w:val="000418C1"/>
    <w:rsid w:val="000418D6"/>
    <w:rsid w:val="00041EA9"/>
    <w:rsid w:val="00041F37"/>
    <w:rsid w:val="00041F62"/>
    <w:rsid w:val="000422D2"/>
    <w:rsid w:val="00042339"/>
    <w:rsid w:val="000423AF"/>
    <w:rsid w:val="000423B6"/>
    <w:rsid w:val="0004259D"/>
    <w:rsid w:val="00042827"/>
    <w:rsid w:val="00042884"/>
    <w:rsid w:val="000428A6"/>
    <w:rsid w:val="00042932"/>
    <w:rsid w:val="00042C04"/>
    <w:rsid w:val="00042C08"/>
    <w:rsid w:val="00042D4E"/>
    <w:rsid w:val="00042EB5"/>
    <w:rsid w:val="00042F22"/>
    <w:rsid w:val="000431EA"/>
    <w:rsid w:val="0004340C"/>
    <w:rsid w:val="00043580"/>
    <w:rsid w:val="0004368E"/>
    <w:rsid w:val="000436F7"/>
    <w:rsid w:val="00043788"/>
    <w:rsid w:val="00043916"/>
    <w:rsid w:val="00043A7D"/>
    <w:rsid w:val="00043C2F"/>
    <w:rsid w:val="00043CEE"/>
    <w:rsid w:val="00043EE6"/>
    <w:rsid w:val="000440C8"/>
    <w:rsid w:val="000440E6"/>
    <w:rsid w:val="000440FA"/>
    <w:rsid w:val="000442A4"/>
    <w:rsid w:val="00044393"/>
    <w:rsid w:val="000443A4"/>
    <w:rsid w:val="000444D8"/>
    <w:rsid w:val="000445A4"/>
    <w:rsid w:val="000445A8"/>
    <w:rsid w:val="0004472E"/>
    <w:rsid w:val="000447F9"/>
    <w:rsid w:val="00044923"/>
    <w:rsid w:val="00044AAB"/>
    <w:rsid w:val="00044C03"/>
    <w:rsid w:val="00044CDB"/>
    <w:rsid w:val="00044E28"/>
    <w:rsid w:val="00044EC0"/>
    <w:rsid w:val="00045125"/>
    <w:rsid w:val="00045149"/>
    <w:rsid w:val="000452FE"/>
    <w:rsid w:val="000453AB"/>
    <w:rsid w:val="00045428"/>
    <w:rsid w:val="00045501"/>
    <w:rsid w:val="00045608"/>
    <w:rsid w:val="00045665"/>
    <w:rsid w:val="00045728"/>
    <w:rsid w:val="0004585D"/>
    <w:rsid w:val="000459BD"/>
    <w:rsid w:val="00045A27"/>
    <w:rsid w:val="00045A6A"/>
    <w:rsid w:val="00045A97"/>
    <w:rsid w:val="00045AFD"/>
    <w:rsid w:val="00045B04"/>
    <w:rsid w:val="00045B6D"/>
    <w:rsid w:val="00045C41"/>
    <w:rsid w:val="00045E37"/>
    <w:rsid w:val="00045EA4"/>
    <w:rsid w:val="00046358"/>
    <w:rsid w:val="00046419"/>
    <w:rsid w:val="000464C9"/>
    <w:rsid w:val="0004660E"/>
    <w:rsid w:val="00046907"/>
    <w:rsid w:val="00046BA8"/>
    <w:rsid w:val="00046D78"/>
    <w:rsid w:val="00046DFA"/>
    <w:rsid w:val="00046E06"/>
    <w:rsid w:val="00046E32"/>
    <w:rsid w:val="00046EA0"/>
    <w:rsid w:val="00046F98"/>
    <w:rsid w:val="00047076"/>
    <w:rsid w:val="0004709D"/>
    <w:rsid w:val="00047130"/>
    <w:rsid w:val="00047199"/>
    <w:rsid w:val="000471E5"/>
    <w:rsid w:val="0004742C"/>
    <w:rsid w:val="000474D1"/>
    <w:rsid w:val="000474F2"/>
    <w:rsid w:val="00047560"/>
    <w:rsid w:val="0004781A"/>
    <w:rsid w:val="000478E8"/>
    <w:rsid w:val="00047921"/>
    <w:rsid w:val="00047969"/>
    <w:rsid w:val="000479BE"/>
    <w:rsid w:val="000479DD"/>
    <w:rsid w:val="00047A6D"/>
    <w:rsid w:val="00047CB0"/>
    <w:rsid w:val="00047CE3"/>
    <w:rsid w:val="00047D77"/>
    <w:rsid w:val="00047EF9"/>
    <w:rsid w:val="00047F8A"/>
    <w:rsid w:val="00047FFC"/>
    <w:rsid w:val="00050197"/>
    <w:rsid w:val="00050237"/>
    <w:rsid w:val="0005024C"/>
    <w:rsid w:val="00050460"/>
    <w:rsid w:val="00050469"/>
    <w:rsid w:val="000506F1"/>
    <w:rsid w:val="000508AF"/>
    <w:rsid w:val="00050A70"/>
    <w:rsid w:val="00050B30"/>
    <w:rsid w:val="00050ECD"/>
    <w:rsid w:val="00050F58"/>
    <w:rsid w:val="000510DE"/>
    <w:rsid w:val="00051103"/>
    <w:rsid w:val="000512B8"/>
    <w:rsid w:val="0005136A"/>
    <w:rsid w:val="00051378"/>
    <w:rsid w:val="00051452"/>
    <w:rsid w:val="0005159D"/>
    <w:rsid w:val="00051833"/>
    <w:rsid w:val="00051CA7"/>
    <w:rsid w:val="00051E59"/>
    <w:rsid w:val="00051F4C"/>
    <w:rsid w:val="000521F0"/>
    <w:rsid w:val="000522F0"/>
    <w:rsid w:val="00052341"/>
    <w:rsid w:val="0005263E"/>
    <w:rsid w:val="00052B13"/>
    <w:rsid w:val="00052B29"/>
    <w:rsid w:val="00052C0C"/>
    <w:rsid w:val="00052CA8"/>
    <w:rsid w:val="00052EF0"/>
    <w:rsid w:val="00052F9B"/>
    <w:rsid w:val="00053055"/>
    <w:rsid w:val="000531A8"/>
    <w:rsid w:val="000532B3"/>
    <w:rsid w:val="000532D6"/>
    <w:rsid w:val="00053471"/>
    <w:rsid w:val="00053495"/>
    <w:rsid w:val="000535E5"/>
    <w:rsid w:val="000535E6"/>
    <w:rsid w:val="00053645"/>
    <w:rsid w:val="00053680"/>
    <w:rsid w:val="00053871"/>
    <w:rsid w:val="00053A0B"/>
    <w:rsid w:val="00053A9A"/>
    <w:rsid w:val="00053C25"/>
    <w:rsid w:val="00053E0A"/>
    <w:rsid w:val="00053E45"/>
    <w:rsid w:val="00054067"/>
    <w:rsid w:val="0005412C"/>
    <w:rsid w:val="0005417F"/>
    <w:rsid w:val="000541FB"/>
    <w:rsid w:val="00054376"/>
    <w:rsid w:val="000543B5"/>
    <w:rsid w:val="000543B8"/>
    <w:rsid w:val="00054411"/>
    <w:rsid w:val="0005458C"/>
    <w:rsid w:val="00054674"/>
    <w:rsid w:val="0005478B"/>
    <w:rsid w:val="00054C6D"/>
    <w:rsid w:val="00054D6A"/>
    <w:rsid w:val="00054E4F"/>
    <w:rsid w:val="00054E5A"/>
    <w:rsid w:val="0005502B"/>
    <w:rsid w:val="0005505B"/>
    <w:rsid w:val="0005514A"/>
    <w:rsid w:val="0005521E"/>
    <w:rsid w:val="00055234"/>
    <w:rsid w:val="00055361"/>
    <w:rsid w:val="00055421"/>
    <w:rsid w:val="00055530"/>
    <w:rsid w:val="0005559F"/>
    <w:rsid w:val="00055610"/>
    <w:rsid w:val="0005565E"/>
    <w:rsid w:val="000556E7"/>
    <w:rsid w:val="0005578F"/>
    <w:rsid w:val="000557E1"/>
    <w:rsid w:val="00055818"/>
    <w:rsid w:val="00055960"/>
    <w:rsid w:val="00055BA5"/>
    <w:rsid w:val="00055C06"/>
    <w:rsid w:val="00055D63"/>
    <w:rsid w:val="00055F7D"/>
    <w:rsid w:val="00056598"/>
    <w:rsid w:val="00056636"/>
    <w:rsid w:val="0005678F"/>
    <w:rsid w:val="00056906"/>
    <w:rsid w:val="00056ACA"/>
    <w:rsid w:val="00056B46"/>
    <w:rsid w:val="00056E15"/>
    <w:rsid w:val="00056E44"/>
    <w:rsid w:val="00056E9F"/>
    <w:rsid w:val="0005708C"/>
    <w:rsid w:val="000570CD"/>
    <w:rsid w:val="000570D4"/>
    <w:rsid w:val="00057136"/>
    <w:rsid w:val="00057143"/>
    <w:rsid w:val="00057407"/>
    <w:rsid w:val="000574DA"/>
    <w:rsid w:val="0005761E"/>
    <w:rsid w:val="00057641"/>
    <w:rsid w:val="000576F7"/>
    <w:rsid w:val="000577A2"/>
    <w:rsid w:val="0005799C"/>
    <w:rsid w:val="000579B2"/>
    <w:rsid w:val="00057B3E"/>
    <w:rsid w:val="00057D44"/>
    <w:rsid w:val="00057DE0"/>
    <w:rsid w:val="00057E4C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700"/>
    <w:rsid w:val="000607A2"/>
    <w:rsid w:val="00060BFD"/>
    <w:rsid w:val="00060C24"/>
    <w:rsid w:val="00060CD1"/>
    <w:rsid w:val="00060D12"/>
    <w:rsid w:val="00060D5E"/>
    <w:rsid w:val="00060D77"/>
    <w:rsid w:val="00060DB6"/>
    <w:rsid w:val="00060DC0"/>
    <w:rsid w:val="00060E77"/>
    <w:rsid w:val="00060F33"/>
    <w:rsid w:val="00061037"/>
    <w:rsid w:val="0006132F"/>
    <w:rsid w:val="0006142F"/>
    <w:rsid w:val="00061511"/>
    <w:rsid w:val="000615D9"/>
    <w:rsid w:val="00061810"/>
    <w:rsid w:val="0006192B"/>
    <w:rsid w:val="00061CD9"/>
    <w:rsid w:val="00061D3C"/>
    <w:rsid w:val="00061F19"/>
    <w:rsid w:val="00061F9F"/>
    <w:rsid w:val="00062020"/>
    <w:rsid w:val="0006229F"/>
    <w:rsid w:val="000622B0"/>
    <w:rsid w:val="0006244A"/>
    <w:rsid w:val="000626AD"/>
    <w:rsid w:val="000626C9"/>
    <w:rsid w:val="000626CB"/>
    <w:rsid w:val="00062CEC"/>
    <w:rsid w:val="00062D8F"/>
    <w:rsid w:val="00062F3E"/>
    <w:rsid w:val="0006310B"/>
    <w:rsid w:val="0006312C"/>
    <w:rsid w:val="00063137"/>
    <w:rsid w:val="00063428"/>
    <w:rsid w:val="0006354B"/>
    <w:rsid w:val="00063822"/>
    <w:rsid w:val="00063897"/>
    <w:rsid w:val="000638D7"/>
    <w:rsid w:val="00063D62"/>
    <w:rsid w:val="00063DD0"/>
    <w:rsid w:val="00063F67"/>
    <w:rsid w:val="00063F6E"/>
    <w:rsid w:val="00063FA7"/>
    <w:rsid w:val="000640A0"/>
    <w:rsid w:val="00064471"/>
    <w:rsid w:val="00064599"/>
    <w:rsid w:val="00064643"/>
    <w:rsid w:val="000646A7"/>
    <w:rsid w:val="000646FB"/>
    <w:rsid w:val="00064711"/>
    <w:rsid w:val="00064812"/>
    <w:rsid w:val="000649C7"/>
    <w:rsid w:val="00064B78"/>
    <w:rsid w:val="00064BFE"/>
    <w:rsid w:val="00064C17"/>
    <w:rsid w:val="00064E2B"/>
    <w:rsid w:val="00064EE0"/>
    <w:rsid w:val="00064F02"/>
    <w:rsid w:val="00065296"/>
    <w:rsid w:val="000652A4"/>
    <w:rsid w:val="000656E1"/>
    <w:rsid w:val="00065807"/>
    <w:rsid w:val="00065846"/>
    <w:rsid w:val="0006586C"/>
    <w:rsid w:val="000658EA"/>
    <w:rsid w:val="0006594B"/>
    <w:rsid w:val="00065ADE"/>
    <w:rsid w:val="00065C80"/>
    <w:rsid w:val="00065C96"/>
    <w:rsid w:val="00065D6B"/>
    <w:rsid w:val="00065F1D"/>
    <w:rsid w:val="000664C6"/>
    <w:rsid w:val="000665D4"/>
    <w:rsid w:val="0006674A"/>
    <w:rsid w:val="0006680F"/>
    <w:rsid w:val="00066962"/>
    <w:rsid w:val="00066B5D"/>
    <w:rsid w:val="00066B9F"/>
    <w:rsid w:val="000671D7"/>
    <w:rsid w:val="0006723F"/>
    <w:rsid w:val="0006733F"/>
    <w:rsid w:val="0006741C"/>
    <w:rsid w:val="00067A06"/>
    <w:rsid w:val="00067B8F"/>
    <w:rsid w:val="00067D18"/>
    <w:rsid w:val="00067D22"/>
    <w:rsid w:val="00067D23"/>
    <w:rsid w:val="00067D6A"/>
    <w:rsid w:val="00067ED8"/>
    <w:rsid w:val="00070088"/>
    <w:rsid w:val="0007023C"/>
    <w:rsid w:val="000702F1"/>
    <w:rsid w:val="00070589"/>
    <w:rsid w:val="0007063C"/>
    <w:rsid w:val="0007068E"/>
    <w:rsid w:val="000706B9"/>
    <w:rsid w:val="00070754"/>
    <w:rsid w:val="0007077B"/>
    <w:rsid w:val="0007079D"/>
    <w:rsid w:val="00070861"/>
    <w:rsid w:val="00070B1B"/>
    <w:rsid w:val="00070BFF"/>
    <w:rsid w:val="00070CE6"/>
    <w:rsid w:val="00070F1A"/>
    <w:rsid w:val="000710D8"/>
    <w:rsid w:val="000711BD"/>
    <w:rsid w:val="0007143A"/>
    <w:rsid w:val="000715C0"/>
    <w:rsid w:val="0007168B"/>
    <w:rsid w:val="000716D7"/>
    <w:rsid w:val="000717F6"/>
    <w:rsid w:val="0007186D"/>
    <w:rsid w:val="000719CC"/>
    <w:rsid w:val="00071D72"/>
    <w:rsid w:val="00071DCC"/>
    <w:rsid w:val="00071F77"/>
    <w:rsid w:val="00071F95"/>
    <w:rsid w:val="00071FC1"/>
    <w:rsid w:val="00072004"/>
    <w:rsid w:val="00072122"/>
    <w:rsid w:val="000721E4"/>
    <w:rsid w:val="00072393"/>
    <w:rsid w:val="00072485"/>
    <w:rsid w:val="00072610"/>
    <w:rsid w:val="000726AA"/>
    <w:rsid w:val="00072713"/>
    <w:rsid w:val="0007277C"/>
    <w:rsid w:val="000727A4"/>
    <w:rsid w:val="0007296E"/>
    <w:rsid w:val="00072A1D"/>
    <w:rsid w:val="00072C0A"/>
    <w:rsid w:val="00072D01"/>
    <w:rsid w:val="0007302E"/>
    <w:rsid w:val="000730CF"/>
    <w:rsid w:val="000735C7"/>
    <w:rsid w:val="0007367C"/>
    <w:rsid w:val="0007372A"/>
    <w:rsid w:val="00073ACD"/>
    <w:rsid w:val="00073B32"/>
    <w:rsid w:val="00073BC4"/>
    <w:rsid w:val="00073C86"/>
    <w:rsid w:val="00073EE0"/>
    <w:rsid w:val="00073F20"/>
    <w:rsid w:val="000741B5"/>
    <w:rsid w:val="0007430E"/>
    <w:rsid w:val="00074358"/>
    <w:rsid w:val="000743D3"/>
    <w:rsid w:val="00074411"/>
    <w:rsid w:val="000744FA"/>
    <w:rsid w:val="000745D6"/>
    <w:rsid w:val="000747BC"/>
    <w:rsid w:val="00074B22"/>
    <w:rsid w:val="00074CEA"/>
    <w:rsid w:val="00074FF5"/>
    <w:rsid w:val="0007509B"/>
    <w:rsid w:val="00075189"/>
    <w:rsid w:val="000751B4"/>
    <w:rsid w:val="0007539F"/>
    <w:rsid w:val="000753E9"/>
    <w:rsid w:val="000754D3"/>
    <w:rsid w:val="0007557D"/>
    <w:rsid w:val="00075603"/>
    <w:rsid w:val="000757CB"/>
    <w:rsid w:val="000759B4"/>
    <w:rsid w:val="000759BC"/>
    <w:rsid w:val="000759D6"/>
    <w:rsid w:val="00075A40"/>
    <w:rsid w:val="00075BA6"/>
    <w:rsid w:val="00075E55"/>
    <w:rsid w:val="00075EB9"/>
    <w:rsid w:val="00075EF6"/>
    <w:rsid w:val="00076003"/>
    <w:rsid w:val="0007601B"/>
    <w:rsid w:val="0007616E"/>
    <w:rsid w:val="0007619E"/>
    <w:rsid w:val="0007638C"/>
    <w:rsid w:val="000764E8"/>
    <w:rsid w:val="0007679B"/>
    <w:rsid w:val="00076805"/>
    <w:rsid w:val="00076934"/>
    <w:rsid w:val="00076946"/>
    <w:rsid w:val="00076AA5"/>
    <w:rsid w:val="00076AB9"/>
    <w:rsid w:val="00076B2F"/>
    <w:rsid w:val="00076C11"/>
    <w:rsid w:val="000770F6"/>
    <w:rsid w:val="000771C3"/>
    <w:rsid w:val="00077255"/>
    <w:rsid w:val="000772FF"/>
    <w:rsid w:val="000774FF"/>
    <w:rsid w:val="0007754A"/>
    <w:rsid w:val="00077683"/>
    <w:rsid w:val="00077862"/>
    <w:rsid w:val="0007787C"/>
    <w:rsid w:val="0007794B"/>
    <w:rsid w:val="00077B43"/>
    <w:rsid w:val="00077B85"/>
    <w:rsid w:val="00077D95"/>
    <w:rsid w:val="00077F0B"/>
    <w:rsid w:val="00077FB7"/>
    <w:rsid w:val="00080125"/>
    <w:rsid w:val="0008035C"/>
    <w:rsid w:val="00080481"/>
    <w:rsid w:val="000804DE"/>
    <w:rsid w:val="0008054A"/>
    <w:rsid w:val="0008057E"/>
    <w:rsid w:val="00080731"/>
    <w:rsid w:val="0008078C"/>
    <w:rsid w:val="0008079C"/>
    <w:rsid w:val="000808CD"/>
    <w:rsid w:val="00080905"/>
    <w:rsid w:val="000809CC"/>
    <w:rsid w:val="00080ACA"/>
    <w:rsid w:val="00080ADD"/>
    <w:rsid w:val="00080B29"/>
    <w:rsid w:val="00080C50"/>
    <w:rsid w:val="00080D81"/>
    <w:rsid w:val="00080DB8"/>
    <w:rsid w:val="00080E4B"/>
    <w:rsid w:val="00080FFB"/>
    <w:rsid w:val="000810CD"/>
    <w:rsid w:val="000810E5"/>
    <w:rsid w:val="000810F7"/>
    <w:rsid w:val="00081428"/>
    <w:rsid w:val="0008146C"/>
    <w:rsid w:val="0008166C"/>
    <w:rsid w:val="000817CD"/>
    <w:rsid w:val="00081808"/>
    <w:rsid w:val="00081840"/>
    <w:rsid w:val="0008188B"/>
    <w:rsid w:val="000818FE"/>
    <w:rsid w:val="00081DA4"/>
    <w:rsid w:val="00081F54"/>
    <w:rsid w:val="00082089"/>
    <w:rsid w:val="0008217A"/>
    <w:rsid w:val="000821C3"/>
    <w:rsid w:val="00082379"/>
    <w:rsid w:val="000823E4"/>
    <w:rsid w:val="000824C7"/>
    <w:rsid w:val="000824FE"/>
    <w:rsid w:val="0008250C"/>
    <w:rsid w:val="00082722"/>
    <w:rsid w:val="00082872"/>
    <w:rsid w:val="000829A4"/>
    <w:rsid w:val="000829E6"/>
    <w:rsid w:val="00082B1F"/>
    <w:rsid w:val="00082B84"/>
    <w:rsid w:val="00082C40"/>
    <w:rsid w:val="00082CC0"/>
    <w:rsid w:val="00082EAD"/>
    <w:rsid w:val="00082F02"/>
    <w:rsid w:val="00083117"/>
    <w:rsid w:val="00083241"/>
    <w:rsid w:val="0008349C"/>
    <w:rsid w:val="0008356D"/>
    <w:rsid w:val="00083654"/>
    <w:rsid w:val="0008383D"/>
    <w:rsid w:val="000838F4"/>
    <w:rsid w:val="0008398C"/>
    <w:rsid w:val="00083ACC"/>
    <w:rsid w:val="00083CB0"/>
    <w:rsid w:val="00083D03"/>
    <w:rsid w:val="00083FB7"/>
    <w:rsid w:val="000840AB"/>
    <w:rsid w:val="000840F7"/>
    <w:rsid w:val="00084107"/>
    <w:rsid w:val="0008417E"/>
    <w:rsid w:val="0008419D"/>
    <w:rsid w:val="000841D5"/>
    <w:rsid w:val="00084539"/>
    <w:rsid w:val="000845C0"/>
    <w:rsid w:val="000845C1"/>
    <w:rsid w:val="0008466E"/>
    <w:rsid w:val="0008471E"/>
    <w:rsid w:val="000849C5"/>
    <w:rsid w:val="00084B02"/>
    <w:rsid w:val="00084D0F"/>
    <w:rsid w:val="000850AF"/>
    <w:rsid w:val="000851B5"/>
    <w:rsid w:val="00085384"/>
    <w:rsid w:val="000855BE"/>
    <w:rsid w:val="000856A2"/>
    <w:rsid w:val="000857F9"/>
    <w:rsid w:val="00085B70"/>
    <w:rsid w:val="00085B73"/>
    <w:rsid w:val="00085B90"/>
    <w:rsid w:val="00085C06"/>
    <w:rsid w:val="00085E8B"/>
    <w:rsid w:val="00086032"/>
    <w:rsid w:val="00086033"/>
    <w:rsid w:val="000860CF"/>
    <w:rsid w:val="000861BE"/>
    <w:rsid w:val="00086276"/>
    <w:rsid w:val="0008627F"/>
    <w:rsid w:val="00086302"/>
    <w:rsid w:val="00086316"/>
    <w:rsid w:val="0008635F"/>
    <w:rsid w:val="000864E1"/>
    <w:rsid w:val="00086670"/>
    <w:rsid w:val="00086772"/>
    <w:rsid w:val="0008687C"/>
    <w:rsid w:val="000868B6"/>
    <w:rsid w:val="00086A48"/>
    <w:rsid w:val="00086B64"/>
    <w:rsid w:val="00086C61"/>
    <w:rsid w:val="00086C72"/>
    <w:rsid w:val="00086C9B"/>
    <w:rsid w:val="00086E34"/>
    <w:rsid w:val="00087074"/>
    <w:rsid w:val="000871CF"/>
    <w:rsid w:val="000873D6"/>
    <w:rsid w:val="000877B0"/>
    <w:rsid w:val="00087907"/>
    <w:rsid w:val="00087A25"/>
    <w:rsid w:val="00087A95"/>
    <w:rsid w:val="00087BEA"/>
    <w:rsid w:val="00087C19"/>
    <w:rsid w:val="00087C9A"/>
    <w:rsid w:val="00087CD7"/>
    <w:rsid w:val="0009009C"/>
    <w:rsid w:val="00090217"/>
    <w:rsid w:val="00090353"/>
    <w:rsid w:val="0009046A"/>
    <w:rsid w:val="000904F6"/>
    <w:rsid w:val="00090885"/>
    <w:rsid w:val="0009091F"/>
    <w:rsid w:val="00090A67"/>
    <w:rsid w:val="00090A71"/>
    <w:rsid w:val="00090A82"/>
    <w:rsid w:val="00090B60"/>
    <w:rsid w:val="00090BE9"/>
    <w:rsid w:val="00090CCA"/>
    <w:rsid w:val="00090D59"/>
    <w:rsid w:val="00090E3E"/>
    <w:rsid w:val="000910DB"/>
    <w:rsid w:val="000912F6"/>
    <w:rsid w:val="00091527"/>
    <w:rsid w:val="000915F7"/>
    <w:rsid w:val="00091608"/>
    <w:rsid w:val="00091779"/>
    <w:rsid w:val="00091A6F"/>
    <w:rsid w:val="00091AC9"/>
    <w:rsid w:val="00091D45"/>
    <w:rsid w:val="00091D88"/>
    <w:rsid w:val="00091F7D"/>
    <w:rsid w:val="00092046"/>
    <w:rsid w:val="000920AA"/>
    <w:rsid w:val="00092227"/>
    <w:rsid w:val="0009224F"/>
    <w:rsid w:val="000923B3"/>
    <w:rsid w:val="00092452"/>
    <w:rsid w:val="00092474"/>
    <w:rsid w:val="000925A6"/>
    <w:rsid w:val="0009260C"/>
    <w:rsid w:val="00092641"/>
    <w:rsid w:val="00092661"/>
    <w:rsid w:val="000926B2"/>
    <w:rsid w:val="000927DB"/>
    <w:rsid w:val="00092943"/>
    <w:rsid w:val="00092A1F"/>
    <w:rsid w:val="00092AC3"/>
    <w:rsid w:val="00092C16"/>
    <w:rsid w:val="00092D62"/>
    <w:rsid w:val="00092DD9"/>
    <w:rsid w:val="0009332F"/>
    <w:rsid w:val="0009345A"/>
    <w:rsid w:val="00093722"/>
    <w:rsid w:val="00093807"/>
    <w:rsid w:val="00093956"/>
    <w:rsid w:val="00093972"/>
    <w:rsid w:val="00093A25"/>
    <w:rsid w:val="00093B91"/>
    <w:rsid w:val="00093BAF"/>
    <w:rsid w:val="00093BD3"/>
    <w:rsid w:val="00093D33"/>
    <w:rsid w:val="00093FE7"/>
    <w:rsid w:val="00093FF8"/>
    <w:rsid w:val="000940B1"/>
    <w:rsid w:val="000940BD"/>
    <w:rsid w:val="000943D5"/>
    <w:rsid w:val="00094649"/>
    <w:rsid w:val="0009499E"/>
    <w:rsid w:val="00094AA8"/>
    <w:rsid w:val="00094BE1"/>
    <w:rsid w:val="00094CE7"/>
    <w:rsid w:val="00094DFE"/>
    <w:rsid w:val="00094ED3"/>
    <w:rsid w:val="00094EFF"/>
    <w:rsid w:val="0009507E"/>
    <w:rsid w:val="00095185"/>
    <w:rsid w:val="000951CE"/>
    <w:rsid w:val="000952EF"/>
    <w:rsid w:val="0009544C"/>
    <w:rsid w:val="00095717"/>
    <w:rsid w:val="000957CE"/>
    <w:rsid w:val="00095A7D"/>
    <w:rsid w:val="00095DFE"/>
    <w:rsid w:val="0009601F"/>
    <w:rsid w:val="0009610B"/>
    <w:rsid w:val="0009614E"/>
    <w:rsid w:val="0009630F"/>
    <w:rsid w:val="000963EC"/>
    <w:rsid w:val="000963F8"/>
    <w:rsid w:val="000964F0"/>
    <w:rsid w:val="000967EC"/>
    <w:rsid w:val="00096A89"/>
    <w:rsid w:val="00096A8B"/>
    <w:rsid w:val="00096BCA"/>
    <w:rsid w:val="00096BF3"/>
    <w:rsid w:val="00096DC6"/>
    <w:rsid w:val="00096F54"/>
    <w:rsid w:val="00096FCD"/>
    <w:rsid w:val="000970CE"/>
    <w:rsid w:val="0009721E"/>
    <w:rsid w:val="00097272"/>
    <w:rsid w:val="0009727B"/>
    <w:rsid w:val="00097398"/>
    <w:rsid w:val="000974DD"/>
    <w:rsid w:val="0009756E"/>
    <w:rsid w:val="0009759B"/>
    <w:rsid w:val="000975CD"/>
    <w:rsid w:val="000A0067"/>
    <w:rsid w:val="000A01A5"/>
    <w:rsid w:val="000A0218"/>
    <w:rsid w:val="000A0294"/>
    <w:rsid w:val="000A02B9"/>
    <w:rsid w:val="000A045D"/>
    <w:rsid w:val="000A059B"/>
    <w:rsid w:val="000A0653"/>
    <w:rsid w:val="000A0686"/>
    <w:rsid w:val="000A072D"/>
    <w:rsid w:val="000A0964"/>
    <w:rsid w:val="000A0B37"/>
    <w:rsid w:val="000A0B5F"/>
    <w:rsid w:val="000A0D6E"/>
    <w:rsid w:val="000A0DB1"/>
    <w:rsid w:val="000A0EA3"/>
    <w:rsid w:val="000A10A9"/>
    <w:rsid w:val="000A1170"/>
    <w:rsid w:val="000A11EB"/>
    <w:rsid w:val="000A129B"/>
    <w:rsid w:val="000A12F2"/>
    <w:rsid w:val="000A1572"/>
    <w:rsid w:val="000A1623"/>
    <w:rsid w:val="000A1713"/>
    <w:rsid w:val="000A1783"/>
    <w:rsid w:val="000A18AB"/>
    <w:rsid w:val="000A199E"/>
    <w:rsid w:val="000A1A9C"/>
    <w:rsid w:val="000A1CC2"/>
    <w:rsid w:val="000A1DEA"/>
    <w:rsid w:val="000A1ED3"/>
    <w:rsid w:val="000A231A"/>
    <w:rsid w:val="000A25C9"/>
    <w:rsid w:val="000A2648"/>
    <w:rsid w:val="000A2686"/>
    <w:rsid w:val="000A273E"/>
    <w:rsid w:val="000A288F"/>
    <w:rsid w:val="000A2980"/>
    <w:rsid w:val="000A2CBC"/>
    <w:rsid w:val="000A2DBE"/>
    <w:rsid w:val="000A2E2B"/>
    <w:rsid w:val="000A30E3"/>
    <w:rsid w:val="000A31CD"/>
    <w:rsid w:val="000A337B"/>
    <w:rsid w:val="000A33BB"/>
    <w:rsid w:val="000A341D"/>
    <w:rsid w:val="000A3466"/>
    <w:rsid w:val="000A34CA"/>
    <w:rsid w:val="000A3572"/>
    <w:rsid w:val="000A3662"/>
    <w:rsid w:val="000A3788"/>
    <w:rsid w:val="000A37E0"/>
    <w:rsid w:val="000A3816"/>
    <w:rsid w:val="000A391D"/>
    <w:rsid w:val="000A3A41"/>
    <w:rsid w:val="000A3C70"/>
    <w:rsid w:val="000A3D10"/>
    <w:rsid w:val="000A3DD8"/>
    <w:rsid w:val="000A3F89"/>
    <w:rsid w:val="000A3FCB"/>
    <w:rsid w:val="000A40A9"/>
    <w:rsid w:val="000A423A"/>
    <w:rsid w:val="000A429A"/>
    <w:rsid w:val="000A4308"/>
    <w:rsid w:val="000A44FC"/>
    <w:rsid w:val="000A4561"/>
    <w:rsid w:val="000A49E8"/>
    <w:rsid w:val="000A4B51"/>
    <w:rsid w:val="000A4CCA"/>
    <w:rsid w:val="000A4CD3"/>
    <w:rsid w:val="000A4EFE"/>
    <w:rsid w:val="000A5029"/>
    <w:rsid w:val="000A5367"/>
    <w:rsid w:val="000A54F0"/>
    <w:rsid w:val="000A5596"/>
    <w:rsid w:val="000A580D"/>
    <w:rsid w:val="000A588C"/>
    <w:rsid w:val="000A588E"/>
    <w:rsid w:val="000A59FB"/>
    <w:rsid w:val="000A5BBE"/>
    <w:rsid w:val="000A5D75"/>
    <w:rsid w:val="000A5E29"/>
    <w:rsid w:val="000A6250"/>
    <w:rsid w:val="000A62C5"/>
    <w:rsid w:val="000A67A9"/>
    <w:rsid w:val="000A67CE"/>
    <w:rsid w:val="000A67DA"/>
    <w:rsid w:val="000A681F"/>
    <w:rsid w:val="000A68A7"/>
    <w:rsid w:val="000A6A5A"/>
    <w:rsid w:val="000A6A7B"/>
    <w:rsid w:val="000A6C35"/>
    <w:rsid w:val="000A6E9E"/>
    <w:rsid w:val="000A6EB7"/>
    <w:rsid w:val="000A700F"/>
    <w:rsid w:val="000A70CB"/>
    <w:rsid w:val="000A72CF"/>
    <w:rsid w:val="000A74B7"/>
    <w:rsid w:val="000A7521"/>
    <w:rsid w:val="000A768C"/>
    <w:rsid w:val="000A76CF"/>
    <w:rsid w:val="000A7929"/>
    <w:rsid w:val="000A7987"/>
    <w:rsid w:val="000A799E"/>
    <w:rsid w:val="000A7B23"/>
    <w:rsid w:val="000A7BD8"/>
    <w:rsid w:val="000A7C34"/>
    <w:rsid w:val="000A7CAC"/>
    <w:rsid w:val="000A7CC8"/>
    <w:rsid w:val="000A7F01"/>
    <w:rsid w:val="000B0105"/>
    <w:rsid w:val="000B01F4"/>
    <w:rsid w:val="000B02E0"/>
    <w:rsid w:val="000B03A0"/>
    <w:rsid w:val="000B06BC"/>
    <w:rsid w:val="000B0703"/>
    <w:rsid w:val="000B0720"/>
    <w:rsid w:val="000B07B3"/>
    <w:rsid w:val="000B0819"/>
    <w:rsid w:val="000B0A5B"/>
    <w:rsid w:val="000B0C76"/>
    <w:rsid w:val="000B0D21"/>
    <w:rsid w:val="000B0E74"/>
    <w:rsid w:val="000B0FED"/>
    <w:rsid w:val="000B1046"/>
    <w:rsid w:val="000B1236"/>
    <w:rsid w:val="000B126D"/>
    <w:rsid w:val="000B13E9"/>
    <w:rsid w:val="000B13F3"/>
    <w:rsid w:val="000B15A3"/>
    <w:rsid w:val="000B16B7"/>
    <w:rsid w:val="000B170A"/>
    <w:rsid w:val="000B1729"/>
    <w:rsid w:val="000B177C"/>
    <w:rsid w:val="000B179D"/>
    <w:rsid w:val="000B1881"/>
    <w:rsid w:val="000B1B44"/>
    <w:rsid w:val="000B1C94"/>
    <w:rsid w:val="000B1CF4"/>
    <w:rsid w:val="000B1D47"/>
    <w:rsid w:val="000B1E9A"/>
    <w:rsid w:val="000B1F50"/>
    <w:rsid w:val="000B203D"/>
    <w:rsid w:val="000B205D"/>
    <w:rsid w:val="000B209A"/>
    <w:rsid w:val="000B20FB"/>
    <w:rsid w:val="000B2105"/>
    <w:rsid w:val="000B2720"/>
    <w:rsid w:val="000B27A1"/>
    <w:rsid w:val="000B2839"/>
    <w:rsid w:val="000B2957"/>
    <w:rsid w:val="000B2B29"/>
    <w:rsid w:val="000B2BD9"/>
    <w:rsid w:val="000B2C78"/>
    <w:rsid w:val="000B2F59"/>
    <w:rsid w:val="000B2FDD"/>
    <w:rsid w:val="000B328E"/>
    <w:rsid w:val="000B331F"/>
    <w:rsid w:val="000B33FE"/>
    <w:rsid w:val="000B3408"/>
    <w:rsid w:val="000B3411"/>
    <w:rsid w:val="000B345A"/>
    <w:rsid w:val="000B366A"/>
    <w:rsid w:val="000B3763"/>
    <w:rsid w:val="000B38D2"/>
    <w:rsid w:val="000B38F3"/>
    <w:rsid w:val="000B3981"/>
    <w:rsid w:val="000B3A15"/>
    <w:rsid w:val="000B3AB2"/>
    <w:rsid w:val="000B3C89"/>
    <w:rsid w:val="000B3F01"/>
    <w:rsid w:val="000B3F82"/>
    <w:rsid w:val="000B4098"/>
    <w:rsid w:val="000B412F"/>
    <w:rsid w:val="000B421C"/>
    <w:rsid w:val="000B42F2"/>
    <w:rsid w:val="000B4425"/>
    <w:rsid w:val="000B47D0"/>
    <w:rsid w:val="000B49F3"/>
    <w:rsid w:val="000B4AE1"/>
    <w:rsid w:val="000B4BCD"/>
    <w:rsid w:val="000B4C58"/>
    <w:rsid w:val="000B4E88"/>
    <w:rsid w:val="000B4FBA"/>
    <w:rsid w:val="000B52C4"/>
    <w:rsid w:val="000B5461"/>
    <w:rsid w:val="000B558C"/>
    <w:rsid w:val="000B56F9"/>
    <w:rsid w:val="000B575B"/>
    <w:rsid w:val="000B590B"/>
    <w:rsid w:val="000B59B3"/>
    <w:rsid w:val="000B5A5F"/>
    <w:rsid w:val="000B5C7E"/>
    <w:rsid w:val="000B5DAF"/>
    <w:rsid w:val="000B603E"/>
    <w:rsid w:val="000B6090"/>
    <w:rsid w:val="000B644B"/>
    <w:rsid w:val="000B65CF"/>
    <w:rsid w:val="000B695E"/>
    <w:rsid w:val="000B6DE0"/>
    <w:rsid w:val="000B71CC"/>
    <w:rsid w:val="000B7218"/>
    <w:rsid w:val="000B7226"/>
    <w:rsid w:val="000B750A"/>
    <w:rsid w:val="000B78AD"/>
    <w:rsid w:val="000B78D0"/>
    <w:rsid w:val="000B7A60"/>
    <w:rsid w:val="000B7EEE"/>
    <w:rsid w:val="000B7F82"/>
    <w:rsid w:val="000C0034"/>
    <w:rsid w:val="000C005D"/>
    <w:rsid w:val="000C0365"/>
    <w:rsid w:val="000C0370"/>
    <w:rsid w:val="000C0387"/>
    <w:rsid w:val="000C04B1"/>
    <w:rsid w:val="000C051E"/>
    <w:rsid w:val="000C0580"/>
    <w:rsid w:val="000C06B3"/>
    <w:rsid w:val="000C06CA"/>
    <w:rsid w:val="000C0759"/>
    <w:rsid w:val="000C0776"/>
    <w:rsid w:val="000C07BF"/>
    <w:rsid w:val="000C0864"/>
    <w:rsid w:val="000C088E"/>
    <w:rsid w:val="000C0946"/>
    <w:rsid w:val="000C099A"/>
    <w:rsid w:val="000C0B10"/>
    <w:rsid w:val="000C0C66"/>
    <w:rsid w:val="000C0C9D"/>
    <w:rsid w:val="000C0FD3"/>
    <w:rsid w:val="000C16D5"/>
    <w:rsid w:val="000C1771"/>
    <w:rsid w:val="000C1822"/>
    <w:rsid w:val="000C18BA"/>
    <w:rsid w:val="000C194F"/>
    <w:rsid w:val="000C1C2C"/>
    <w:rsid w:val="000C1D48"/>
    <w:rsid w:val="000C1E68"/>
    <w:rsid w:val="000C2123"/>
    <w:rsid w:val="000C21FE"/>
    <w:rsid w:val="000C226B"/>
    <w:rsid w:val="000C22C7"/>
    <w:rsid w:val="000C2333"/>
    <w:rsid w:val="000C2450"/>
    <w:rsid w:val="000C25A4"/>
    <w:rsid w:val="000C26C0"/>
    <w:rsid w:val="000C2842"/>
    <w:rsid w:val="000C2A4A"/>
    <w:rsid w:val="000C2C47"/>
    <w:rsid w:val="000C2CC1"/>
    <w:rsid w:val="000C2DC2"/>
    <w:rsid w:val="000C2E8F"/>
    <w:rsid w:val="000C2FDA"/>
    <w:rsid w:val="000C3347"/>
    <w:rsid w:val="000C33F8"/>
    <w:rsid w:val="000C3459"/>
    <w:rsid w:val="000C352C"/>
    <w:rsid w:val="000C382A"/>
    <w:rsid w:val="000C3986"/>
    <w:rsid w:val="000C3AC8"/>
    <w:rsid w:val="000C3B41"/>
    <w:rsid w:val="000C3D0A"/>
    <w:rsid w:val="000C3D32"/>
    <w:rsid w:val="000C3DE0"/>
    <w:rsid w:val="000C3E03"/>
    <w:rsid w:val="000C3EEF"/>
    <w:rsid w:val="000C3F8E"/>
    <w:rsid w:val="000C432D"/>
    <w:rsid w:val="000C4478"/>
    <w:rsid w:val="000C45E1"/>
    <w:rsid w:val="000C45E2"/>
    <w:rsid w:val="000C45E3"/>
    <w:rsid w:val="000C4788"/>
    <w:rsid w:val="000C479F"/>
    <w:rsid w:val="000C4846"/>
    <w:rsid w:val="000C4A0A"/>
    <w:rsid w:val="000C4D41"/>
    <w:rsid w:val="000C4D8A"/>
    <w:rsid w:val="000C4E1A"/>
    <w:rsid w:val="000C4F26"/>
    <w:rsid w:val="000C519B"/>
    <w:rsid w:val="000C51D9"/>
    <w:rsid w:val="000C53C3"/>
    <w:rsid w:val="000C5514"/>
    <w:rsid w:val="000C572B"/>
    <w:rsid w:val="000C5765"/>
    <w:rsid w:val="000C57CA"/>
    <w:rsid w:val="000C5851"/>
    <w:rsid w:val="000C5956"/>
    <w:rsid w:val="000C5966"/>
    <w:rsid w:val="000C5B66"/>
    <w:rsid w:val="000C5DB2"/>
    <w:rsid w:val="000C5DC6"/>
    <w:rsid w:val="000C5E54"/>
    <w:rsid w:val="000C5EE7"/>
    <w:rsid w:val="000C5FAF"/>
    <w:rsid w:val="000C6110"/>
    <w:rsid w:val="000C6162"/>
    <w:rsid w:val="000C61AE"/>
    <w:rsid w:val="000C61BB"/>
    <w:rsid w:val="000C651F"/>
    <w:rsid w:val="000C65AB"/>
    <w:rsid w:val="000C666A"/>
    <w:rsid w:val="000C670E"/>
    <w:rsid w:val="000C6999"/>
    <w:rsid w:val="000C6A49"/>
    <w:rsid w:val="000C6B5A"/>
    <w:rsid w:val="000C6D34"/>
    <w:rsid w:val="000C6F68"/>
    <w:rsid w:val="000C6FEC"/>
    <w:rsid w:val="000C708F"/>
    <w:rsid w:val="000C7095"/>
    <w:rsid w:val="000C7104"/>
    <w:rsid w:val="000C7182"/>
    <w:rsid w:val="000C71AE"/>
    <w:rsid w:val="000C74A7"/>
    <w:rsid w:val="000C75CA"/>
    <w:rsid w:val="000C76A8"/>
    <w:rsid w:val="000C773B"/>
    <w:rsid w:val="000C78FF"/>
    <w:rsid w:val="000C7A2C"/>
    <w:rsid w:val="000C7BF5"/>
    <w:rsid w:val="000C7C83"/>
    <w:rsid w:val="000C7CB3"/>
    <w:rsid w:val="000C7F8A"/>
    <w:rsid w:val="000D00F5"/>
    <w:rsid w:val="000D049C"/>
    <w:rsid w:val="000D0538"/>
    <w:rsid w:val="000D05B3"/>
    <w:rsid w:val="000D05F1"/>
    <w:rsid w:val="000D06C2"/>
    <w:rsid w:val="000D073C"/>
    <w:rsid w:val="000D0745"/>
    <w:rsid w:val="000D07D8"/>
    <w:rsid w:val="000D08B5"/>
    <w:rsid w:val="000D0ACA"/>
    <w:rsid w:val="000D0B6E"/>
    <w:rsid w:val="000D0B78"/>
    <w:rsid w:val="000D0B9E"/>
    <w:rsid w:val="000D0C19"/>
    <w:rsid w:val="000D0CCC"/>
    <w:rsid w:val="000D0D00"/>
    <w:rsid w:val="000D0DB8"/>
    <w:rsid w:val="000D0DE3"/>
    <w:rsid w:val="000D0EC6"/>
    <w:rsid w:val="000D10C0"/>
    <w:rsid w:val="000D1254"/>
    <w:rsid w:val="000D14CC"/>
    <w:rsid w:val="000D17DA"/>
    <w:rsid w:val="000D1833"/>
    <w:rsid w:val="000D199B"/>
    <w:rsid w:val="000D1A69"/>
    <w:rsid w:val="000D1A6B"/>
    <w:rsid w:val="000D1AB9"/>
    <w:rsid w:val="000D1CC9"/>
    <w:rsid w:val="000D1FE0"/>
    <w:rsid w:val="000D219C"/>
    <w:rsid w:val="000D221C"/>
    <w:rsid w:val="000D2298"/>
    <w:rsid w:val="000D2333"/>
    <w:rsid w:val="000D2335"/>
    <w:rsid w:val="000D248B"/>
    <w:rsid w:val="000D24CD"/>
    <w:rsid w:val="000D2753"/>
    <w:rsid w:val="000D280F"/>
    <w:rsid w:val="000D28AF"/>
    <w:rsid w:val="000D2979"/>
    <w:rsid w:val="000D2B5B"/>
    <w:rsid w:val="000D2B86"/>
    <w:rsid w:val="000D2BAF"/>
    <w:rsid w:val="000D30FB"/>
    <w:rsid w:val="000D312D"/>
    <w:rsid w:val="000D323B"/>
    <w:rsid w:val="000D33B4"/>
    <w:rsid w:val="000D3455"/>
    <w:rsid w:val="000D37DE"/>
    <w:rsid w:val="000D38B2"/>
    <w:rsid w:val="000D3911"/>
    <w:rsid w:val="000D3952"/>
    <w:rsid w:val="000D3995"/>
    <w:rsid w:val="000D39FD"/>
    <w:rsid w:val="000D3A44"/>
    <w:rsid w:val="000D3A8F"/>
    <w:rsid w:val="000D3D56"/>
    <w:rsid w:val="000D3D65"/>
    <w:rsid w:val="000D3EDB"/>
    <w:rsid w:val="000D3F5A"/>
    <w:rsid w:val="000D4017"/>
    <w:rsid w:val="000D403E"/>
    <w:rsid w:val="000D4071"/>
    <w:rsid w:val="000D41FB"/>
    <w:rsid w:val="000D4418"/>
    <w:rsid w:val="000D46E0"/>
    <w:rsid w:val="000D47FF"/>
    <w:rsid w:val="000D48AC"/>
    <w:rsid w:val="000D4901"/>
    <w:rsid w:val="000D4EDF"/>
    <w:rsid w:val="000D5008"/>
    <w:rsid w:val="000D50A0"/>
    <w:rsid w:val="000D511E"/>
    <w:rsid w:val="000D5187"/>
    <w:rsid w:val="000D54AE"/>
    <w:rsid w:val="000D5565"/>
    <w:rsid w:val="000D575F"/>
    <w:rsid w:val="000D596B"/>
    <w:rsid w:val="000D5AB7"/>
    <w:rsid w:val="000D5E25"/>
    <w:rsid w:val="000D5E5A"/>
    <w:rsid w:val="000D5E9D"/>
    <w:rsid w:val="000D5FC5"/>
    <w:rsid w:val="000D6058"/>
    <w:rsid w:val="000D6121"/>
    <w:rsid w:val="000D654C"/>
    <w:rsid w:val="000D6601"/>
    <w:rsid w:val="000D66D1"/>
    <w:rsid w:val="000D673E"/>
    <w:rsid w:val="000D6854"/>
    <w:rsid w:val="000D6971"/>
    <w:rsid w:val="000D6976"/>
    <w:rsid w:val="000D6AF0"/>
    <w:rsid w:val="000D6B8C"/>
    <w:rsid w:val="000D6BC5"/>
    <w:rsid w:val="000D6C51"/>
    <w:rsid w:val="000D7081"/>
    <w:rsid w:val="000D7101"/>
    <w:rsid w:val="000D71CC"/>
    <w:rsid w:val="000D723F"/>
    <w:rsid w:val="000D72A9"/>
    <w:rsid w:val="000D7391"/>
    <w:rsid w:val="000D7520"/>
    <w:rsid w:val="000D7593"/>
    <w:rsid w:val="000D7655"/>
    <w:rsid w:val="000D765E"/>
    <w:rsid w:val="000D76D6"/>
    <w:rsid w:val="000D7710"/>
    <w:rsid w:val="000D7896"/>
    <w:rsid w:val="000D79DC"/>
    <w:rsid w:val="000D79F2"/>
    <w:rsid w:val="000D7C67"/>
    <w:rsid w:val="000D7C94"/>
    <w:rsid w:val="000E0062"/>
    <w:rsid w:val="000E0302"/>
    <w:rsid w:val="000E034D"/>
    <w:rsid w:val="000E0369"/>
    <w:rsid w:val="000E04A4"/>
    <w:rsid w:val="000E06F1"/>
    <w:rsid w:val="000E0773"/>
    <w:rsid w:val="000E0CD0"/>
    <w:rsid w:val="000E0D18"/>
    <w:rsid w:val="000E0D44"/>
    <w:rsid w:val="000E1019"/>
    <w:rsid w:val="000E11C6"/>
    <w:rsid w:val="000E11F9"/>
    <w:rsid w:val="000E12F8"/>
    <w:rsid w:val="000E140C"/>
    <w:rsid w:val="000E1718"/>
    <w:rsid w:val="000E1A14"/>
    <w:rsid w:val="000E1B04"/>
    <w:rsid w:val="000E1CA2"/>
    <w:rsid w:val="000E1D2C"/>
    <w:rsid w:val="000E2166"/>
    <w:rsid w:val="000E22C2"/>
    <w:rsid w:val="000E2395"/>
    <w:rsid w:val="000E2474"/>
    <w:rsid w:val="000E24D0"/>
    <w:rsid w:val="000E251D"/>
    <w:rsid w:val="000E2578"/>
    <w:rsid w:val="000E26F6"/>
    <w:rsid w:val="000E27F4"/>
    <w:rsid w:val="000E28CB"/>
    <w:rsid w:val="000E29CA"/>
    <w:rsid w:val="000E2ADD"/>
    <w:rsid w:val="000E2B53"/>
    <w:rsid w:val="000E3120"/>
    <w:rsid w:val="000E3149"/>
    <w:rsid w:val="000E3196"/>
    <w:rsid w:val="000E3286"/>
    <w:rsid w:val="000E32C6"/>
    <w:rsid w:val="000E341C"/>
    <w:rsid w:val="000E35BC"/>
    <w:rsid w:val="000E387C"/>
    <w:rsid w:val="000E391A"/>
    <w:rsid w:val="000E3A06"/>
    <w:rsid w:val="000E3A15"/>
    <w:rsid w:val="000E3B6C"/>
    <w:rsid w:val="000E3D1D"/>
    <w:rsid w:val="000E3FCF"/>
    <w:rsid w:val="000E40AA"/>
    <w:rsid w:val="000E4210"/>
    <w:rsid w:val="000E42AE"/>
    <w:rsid w:val="000E42BD"/>
    <w:rsid w:val="000E4490"/>
    <w:rsid w:val="000E4654"/>
    <w:rsid w:val="000E4880"/>
    <w:rsid w:val="000E48A5"/>
    <w:rsid w:val="000E4918"/>
    <w:rsid w:val="000E49CB"/>
    <w:rsid w:val="000E4B78"/>
    <w:rsid w:val="000E4BB5"/>
    <w:rsid w:val="000E4BF4"/>
    <w:rsid w:val="000E511E"/>
    <w:rsid w:val="000E53FE"/>
    <w:rsid w:val="000E551D"/>
    <w:rsid w:val="000E5545"/>
    <w:rsid w:val="000E5599"/>
    <w:rsid w:val="000E55C6"/>
    <w:rsid w:val="000E581A"/>
    <w:rsid w:val="000E5900"/>
    <w:rsid w:val="000E5CB4"/>
    <w:rsid w:val="000E5CB8"/>
    <w:rsid w:val="000E5D03"/>
    <w:rsid w:val="000E5DCC"/>
    <w:rsid w:val="000E5EB1"/>
    <w:rsid w:val="000E5F00"/>
    <w:rsid w:val="000E6133"/>
    <w:rsid w:val="000E626A"/>
    <w:rsid w:val="000E62EB"/>
    <w:rsid w:val="000E65C0"/>
    <w:rsid w:val="000E6615"/>
    <w:rsid w:val="000E68B4"/>
    <w:rsid w:val="000E6969"/>
    <w:rsid w:val="000E6A6E"/>
    <w:rsid w:val="000E6BF9"/>
    <w:rsid w:val="000E6CE2"/>
    <w:rsid w:val="000E6CEA"/>
    <w:rsid w:val="000E6D06"/>
    <w:rsid w:val="000E6F77"/>
    <w:rsid w:val="000E705D"/>
    <w:rsid w:val="000E72B1"/>
    <w:rsid w:val="000E73AD"/>
    <w:rsid w:val="000E746C"/>
    <w:rsid w:val="000E74E0"/>
    <w:rsid w:val="000E74E2"/>
    <w:rsid w:val="000E7584"/>
    <w:rsid w:val="000E7823"/>
    <w:rsid w:val="000E79EC"/>
    <w:rsid w:val="000E7D39"/>
    <w:rsid w:val="000E7D68"/>
    <w:rsid w:val="000E7E13"/>
    <w:rsid w:val="000E7E65"/>
    <w:rsid w:val="000E7E81"/>
    <w:rsid w:val="000E7FCD"/>
    <w:rsid w:val="000F004B"/>
    <w:rsid w:val="000F02B5"/>
    <w:rsid w:val="000F0350"/>
    <w:rsid w:val="000F0516"/>
    <w:rsid w:val="000F0569"/>
    <w:rsid w:val="000F05D2"/>
    <w:rsid w:val="000F0606"/>
    <w:rsid w:val="000F06B1"/>
    <w:rsid w:val="000F0848"/>
    <w:rsid w:val="000F0881"/>
    <w:rsid w:val="000F08E7"/>
    <w:rsid w:val="000F0A90"/>
    <w:rsid w:val="000F0C4D"/>
    <w:rsid w:val="000F0C4F"/>
    <w:rsid w:val="000F0CAA"/>
    <w:rsid w:val="000F0DAC"/>
    <w:rsid w:val="000F0E69"/>
    <w:rsid w:val="000F0F60"/>
    <w:rsid w:val="000F0FB0"/>
    <w:rsid w:val="000F0FC2"/>
    <w:rsid w:val="000F176F"/>
    <w:rsid w:val="000F1898"/>
    <w:rsid w:val="000F18A9"/>
    <w:rsid w:val="000F1C35"/>
    <w:rsid w:val="000F1C46"/>
    <w:rsid w:val="000F1CB8"/>
    <w:rsid w:val="000F1DB8"/>
    <w:rsid w:val="000F2096"/>
    <w:rsid w:val="000F2109"/>
    <w:rsid w:val="000F22C4"/>
    <w:rsid w:val="000F233E"/>
    <w:rsid w:val="000F2423"/>
    <w:rsid w:val="000F24E3"/>
    <w:rsid w:val="000F2553"/>
    <w:rsid w:val="000F25E8"/>
    <w:rsid w:val="000F26ED"/>
    <w:rsid w:val="000F28EA"/>
    <w:rsid w:val="000F29D8"/>
    <w:rsid w:val="000F2A46"/>
    <w:rsid w:val="000F2B7F"/>
    <w:rsid w:val="000F2CF7"/>
    <w:rsid w:val="000F2D73"/>
    <w:rsid w:val="000F2E90"/>
    <w:rsid w:val="000F2F42"/>
    <w:rsid w:val="000F3309"/>
    <w:rsid w:val="000F3447"/>
    <w:rsid w:val="000F3449"/>
    <w:rsid w:val="000F346F"/>
    <w:rsid w:val="000F3498"/>
    <w:rsid w:val="000F371E"/>
    <w:rsid w:val="000F3817"/>
    <w:rsid w:val="000F3899"/>
    <w:rsid w:val="000F389A"/>
    <w:rsid w:val="000F3903"/>
    <w:rsid w:val="000F3947"/>
    <w:rsid w:val="000F3A78"/>
    <w:rsid w:val="000F3BB8"/>
    <w:rsid w:val="000F3D72"/>
    <w:rsid w:val="000F3DEB"/>
    <w:rsid w:val="000F3E52"/>
    <w:rsid w:val="000F3F2C"/>
    <w:rsid w:val="000F410E"/>
    <w:rsid w:val="000F4234"/>
    <w:rsid w:val="000F42B7"/>
    <w:rsid w:val="000F461B"/>
    <w:rsid w:val="000F47B7"/>
    <w:rsid w:val="000F47E7"/>
    <w:rsid w:val="000F480A"/>
    <w:rsid w:val="000F4B22"/>
    <w:rsid w:val="000F4CEF"/>
    <w:rsid w:val="000F4E6E"/>
    <w:rsid w:val="000F51F7"/>
    <w:rsid w:val="000F5256"/>
    <w:rsid w:val="000F525A"/>
    <w:rsid w:val="000F52B1"/>
    <w:rsid w:val="000F54D1"/>
    <w:rsid w:val="000F551B"/>
    <w:rsid w:val="000F55B7"/>
    <w:rsid w:val="000F5786"/>
    <w:rsid w:val="000F5AE0"/>
    <w:rsid w:val="000F5AE7"/>
    <w:rsid w:val="000F5C66"/>
    <w:rsid w:val="000F5C75"/>
    <w:rsid w:val="000F6205"/>
    <w:rsid w:val="000F629E"/>
    <w:rsid w:val="000F6AD7"/>
    <w:rsid w:val="000F6B44"/>
    <w:rsid w:val="000F6C5D"/>
    <w:rsid w:val="000F6C82"/>
    <w:rsid w:val="000F6CD8"/>
    <w:rsid w:val="000F6CDE"/>
    <w:rsid w:val="000F6D91"/>
    <w:rsid w:val="000F6F49"/>
    <w:rsid w:val="000F71D4"/>
    <w:rsid w:val="000F732D"/>
    <w:rsid w:val="000F7571"/>
    <w:rsid w:val="000F7582"/>
    <w:rsid w:val="000F7869"/>
    <w:rsid w:val="000F79AE"/>
    <w:rsid w:val="000F7B82"/>
    <w:rsid w:val="000F7BC2"/>
    <w:rsid w:val="000F7C54"/>
    <w:rsid w:val="000F7D97"/>
    <w:rsid w:val="000F7EC9"/>
    <w:rsid w:val="00100014"/>
    <w:rsid w:val="001000E2"/>
    <w:rsid w:val="00100273"/>
    <w:rsid w:val="0010029B"/>
    <w:rsid w:val="0010041F"/>
    <w:rsid w:val="0010047C"/>
    <w:rsid w:val="001004C0"/>
    <w:rsid w:val="0010056C"/>
    <w:rsid w:val="00100600"/>
    <w:rsid w:val="0010081C"/>
    <w:rsid w:val="001009DE"/>
    <w:rsid w:val="00100BA9"/>
    <w:rsid w:val="00100BB0"/>
    <w:rsid w:val="00100CE0"/>
    <w:rsid w:val="00100D2A"/>
    <w:rsid w:val="00100DC2"/>
    <w:rsid w:val="00100E79"/>
    <w:rsid w:val="00100F9B"/>
    <w:rsid w:val="00100FFF"/>
    <w:rsid w:val="0010138E"/>
    <w:rsid w:val="00101561"/>
    <w:rsid w:val="001017F8"/>
    <w:rsid w:val="001018D1"/>
    <w:rsid w:val="00101941"/>
    <w:rsid w:val="00101B3F"/>
    <w:rsid w:val="00101C0D"/>
    <w:rsid w:val="00101C1F"/>
    <w:rsid w:val="00101CB0"/>
    <w:rsid w:val="00101E96"/>
    <w:rsid w:val="00101FA3"/>
    <w:rsid w:val="00102046"/>
    <w:rsid w:val="00102136"/>
    <w:rsid w:val="0010216D"/>
    <w:rsid w:val="00102216"/>
    <w:rsid w:val="00102319"/>
    <w:rsid w:val="0010248F"/>
    <w:rsid w:val="00102494"/>
    <w:rsid w:val="00102516"/>
    <w:rsid w:val="001027FA"/>
    <w:rsid w:val="0010291D"/>
    <w:rsid w:val="00102B90"/>
    <w:rsid w:val="00102C47"/>
    <w:rsid w:val="00102CB5"/>
    <w:rsid w:val="00102D5E"/>
    <w:rsid w:val="00102DEC"/>
    <w:rsid w:val="00102FAD"/>
    <w:rsid w:val="00103021"/>
    <w:rsid w:val="001032BF"/>
    <w:rsid w:val="00103322"/>
    <w:rsid w:val="00103403"/>
    <w:rsid w:val="001034C3"/>
    <w:rsid w:val="0010358E"/>
    <w:rsid w:val="00103657"/>
    <w:rsid w:val="001036DF"/>
    <w:rsid w:val="001036F6"/>
    <w:rsid w:val="001037B9"/>
    <w:rsid w:val="00103AB0"/>
    <w:rsid w:val="00103C1C"/>
    <w:rsid w:val="00103C2A"/>
    <w:rsid w:val="00103C6B"/>
    <w:rsid w:val="00103E5D"/>
    <w:rsid w:val="00103F39"/>
    <w:rsid w:val="00104158"/>
    <w:rsid w:val="0010440D"/>
    <w:rsid w:val="0010446E"/>
    <w:rsid w:val="00104539"/>
    <w:rsid w:val="00104692"/>
    <w:rsid w:val="0010471F"/>
    <w:rsid w:val="0010477C"/>
    <w:rsid w:val="00104887"/>
    <w:rsid w:val="001048F2"/>
    <w:rsid w:val="001048F5"/>
    <w:rsid w:val="001049C7"/>
    <w:rsid w:val="00104C1B"/>
    <w:rsid w:val="00104EFB"/>
    <w:rsid w:val="0010506F"/>
    <w:rsid w:val="001051E3"/>
    <w:rsid w:val="001051FF"/>
    <w:rsid w:val="00105243"/>
    <w:rsid w:val="00105269"/>
    <w:rsid w:val="001053C1"/>
    <w:rsid w:val="001053E5"/>
    <w:rsid w:val="00105480"/>
    <w:rsid w:val="001055C8"/>
    <w:rsid w:val="001055D4"/>
    <w:rsid w:val="00105666"/>
    <w:rsid w:val="001056A2"/>
    <w:rsid w:val="001058F4"/>
    <w:rsid w:val="00105969"/>
    <w:rsid w:val="001059A6"/>
    <w:rsid w:val="00105A26"/>
    <w:rsid w:val="00105B33"/>
    <w:rsid w:val="00105CB6"/>
    <w:rsid w:val="00105D6E"/>
    <w:rsid w:val="00105D9C"/>
    <w:rsid w:val="00105E0B"/>
    <w:rsid w:val="00105E2F"/>
    <w:rsid w:val="00105F75"/>
    <w:rsid w:val="00105F8C"/>
    <w:rsid w:val="00105FDD"/>
    <w:rsid w:val="00106034"/>
    <w:rsid w:val="0010603C"/>
    <w:rsid w:val="001062F2"/>
    <w:rsid w:val="001063FE"/>
    <w:rsid w:val="00106409"/>
    <w:rsid w:val="0010666F"/>
    <w:rsid w:val="001069B1"/>
    <w:rsid w:val="00106B48"/>
    <w:rsid w:val="00106BFA"/>
    <w:rsid w:val="00106C03"/>
    <w:rsid w:val="00106C7C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A03"/>
    <w:rsid w:val="00107A0C"/>
    <w:rsid w:val="00107B30"/>
    <w:rsid w:val="00107C3B"/>
    <w:rsid w:val="00107D8B"/>
    <w:rsid w:val="00107F8D"/>
    <w:rsid w:val="0011000C"/>
    <w:rsid w:val="001101AA"/>
    <w:rsid w:val="00110397"/>
    <w:rsid w:val="0011068A"/>
    <w:rsid w:val="001107EC"/>
    <w:rsid w:val="001107EF"/>
    <w:rsid w:val="00110835"/>
    <w:rsid w:val="00110987"/>
    <w:rsid w:val="001109CD"/>
    <w:rsid w:val="00110A4B"/>
    <w:rsid w:val="00110C1F"/>
    <w:rsid w:val="00110CE0"/>
    <w:rsid w:val="00110DA3"/>
    <w:rsid w:val="00111047"/>
    <w:rsid w:val="001111E5"/>
    <w:rsid w:val="0011120E"/>
    <w:rsid w:val="0011122A"/>
    <w:rsid w:val="00111265"/>
    <w:rsid w:val="001112BF"/>
    <w:rsid w:val="001114C7"/>
    <w:rsid w:val="0011175A"/>
    <w:rsid w:val="0011193B"/>
    <w:rsid w:val="0011199A"/>
    <w:rsid w:val="00111A0A"/>
    <w:rsid w:val="00111A9D"/>
    <w:rsid w:val="00111ADB"/>
    <w:rsid w:val="00111B7B"/>
    <w:rsid w:val="00111C7F"/>
    <w:rsid w:val="00111F9A"/>
    <w:rsid w:val="00111FF1"/>
    <w:rsid w:val="0011207E"/>
    <w:rsid w:val="00112084"/>
    <w:rsid w:val="001123AE"/>
    <w:rsid w:val="00112593"/>
    <w:rsid w:val="00112726"/>
    <w:rsid w:val="001129F7"/>
    <w:rsid w:val="00112BF8"/>
    <w:rsid w:val="00112D14"/>
    <w:rsid w:val="00112E00"/>
    <w:rsid w:val="00112E63"/>
    <w:rsid w:val="00112EFD"/>
    <w:rsid w:val="00112F28"/>
    <w:rsid w:val="00112F9E"/>
    <w:rsid w:val="001132FE"/>
    <w:rsid w:val="0011333C"/>
    <w:rsid w:val="001133B5"/>
    <w:rsid w:val="00113856"/>
    <w:rsid w:val="001138E7"/>
    <w:rsid w:val="001140D8"/>
    <w:rsid w:val="00114247"/>
    <w:rsid w:val="00114296"/>
    <w:rsid w:val="00114313"/>
    <w:rsid w:val="00114378"/>
    <w:rsid w:val="001143CC"/>
    <w:rsid w:val="001144C0"/>
    <w:rsid w:val="001144CE"/>
    <w:rsid w:val="001144DE"/>
    <w:rsid w:val="001145D2"/>
    <w:rsid w:val="001146FB"/>
    <w:rsid w:val="00114702"/>
    <w:rsid w:val="0011486E"/>
    <w:rsid w:val="001148E3"/>
    <w:rsid w:val="0011491D"/>
    <w:rsid w:val="0011498E"/>
    <w:rsid w:val="001149A6"/>
    <w:rsid w:val="001149FD"/>
    <w:rsid w:val="00114ACB"/>
    <w:rsid w:val="00114BAD"/>
    <w:rsid w:val="00114C62"/>
    <w:rsid w:val="001150B5"/>
    <w:rsid w:val="001151D7"/>
    <w:rsid w:val="00115252"/>
    <w:rsid w:val="001153E5"/>
    <w:rsid w:val="001154AC"/>
    <w:rsid w:val="00115514"/>
    <w:rsid w:val="001156A8"/>
    <w:rsid w:val="0011571E"/>
    <w:rsid w:val="00115B37"/>
    <w:rsid w:val="00115C70"/>
    <w:rsid w:val="00115CD6"/>
    <w:rsid w:val="00115DC1"/>
    <w:rsid w:val="00115E56"/>
    <w:rsid w:val="00115FC5"/>
    <w:rsid w:val="001160E2"/>
    <w:rsid w:val="001161C7"/>
    <w:rsid w:val="001162EC"/>
    <w:rsid w:val="00116421"/>
    <w:rsid w:val="0011643A"/>
    <w:rsid w:val="001165AA"/>
    <w:rsid w:val="001166A4"/>
    <w:rsid w:val="001167B7"/>
    <w:rsid w:val="00116826"/>
    <w:rsid w:val="00116927"/>
    <w:rsid w:val="00116A99"/>
    <w:rsid w:val="00116CE6"/>
    <w:rsid w:val="00116D3E"/>
    <w:rsid w:val="00116E76"/>
    <w:rsid w:val="0011703C"/>
    <w:rsid w:val="00117156"/>
    <w:rsid w:val="0011719C"/>
    <w:rsid w:val="0011741A"/>
    <w:rsid w:val="0011743D"/>
    <w:rsid w:val="001174EC"/>
    <w:rsid w:val="0011754C"/>
    <w:rsid w:val="001177EF"/>
    <w:rsid w:val="0011799D"/>
    <w:rsid w:val="00117ABF"/>
    <w:rsid w:val="00117B45"/>
    <w:rsid w:val="00117D72"/>
    <w:rsid w:val="00117DA0"/>
    <w:rsid w:val="00117F4A"/>
    <w:rsid w:val="00117F7C"/>
    <w:rsid w:val="00117FE4"/>
    <w:rsid w:val="0012015C"/>
    <w:rsid w:val="00120256"/>
    <w:rsid w:val="001202F2"/>
    <w:rsid w:val="001202FE"/>
    <w:rsid w:val="00120302"/>
    <w:rsid w:val="001205EC"/>
    <w:rsid w:val="00120818"/>
    <w:rsid w:val="00120847"/>
    <w:rsid w:val="001209B0"/>
    <w:rsid w:val="00120E15"/>
    <w:rsid w:val="00120F2F"/>
    <w:rsid w:val="00120FD9"/>
    <w:rsid w:val="0012124C"/>
    <w:rsid w:val="00121317"/>
    <w:rsid w:val="0012133B"/>
    <w:rsid w:val="001213D6"/>
    <w:rsid w:val="001214B1"/>
    <w:rsid w:val="0012152C"/>
    <w:rsid w:val="00121626"/>
    <w:rsid w:val="001216D8"/>
    <w:rsid w:val="00121934"/>
    <w:rsid w:val="001219E5"/>
    <w:rsid w:val="001219F2"/>
    <w:rsid w:val="00121A95"/>
    <w:rsid w:val="00121AA2"/>
    <w:rsid w:val="00121B70"/>
    <w:rsid w:val="00121C08"/>
    <w:rsid w:val="00121F6A"/>
    <w:rsid w:val="00121F94"/>
    <w:rsid w:val="00122195"/>
    <w:rsid w:val="0012229C"/>
    <w:rsid w:val="001222AB"/>
    <w:rsid w:val="00122431"/>
    <w:rsid w:val="0012243A"/>
    <w:rsid w:val="00122516"/>
    <w:rsid w:val="001225D4"/>
    <w:rsid w:val="001226E3"/>
    <w:rsid w:val="00122764"/>
    <w:rsid w:val="00122809"/>
    <w:rsid w:val="00122A79"/>
    <w:rsid w:val="00122AEA"/>
    <w:rsid w:val="00122C3F"/>
    <w:rsid w:val="00122CB0"/>
    <w:rsid w:val="00122D5B"/>
    <w:rsid w:val="00122E83"/>
    <w:rsid w:val="00122EBB"/>
    <w:rsid w:val="00122FF7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C66"/>
    <w:rsid w:val="00123DB8"/>
    <w:rsid w:val="00123DC8"/>
    <w:rsid w:val="00123DD4"/>
    <w:rsid w:val="001240A7"/>
    <w:rsid w:val="00124125"/>
    <w:rsid w:val="0012427D"/>
    <w:rsid w:val="001242C0"/>
    <w:rsid w:val="001242F6"/>
    <w:rsid w:val="001243A1"/>
    <w:rsid w:val="001243CF"/>
    <w:rsid w:val="0012442E"/>
    <w:rsid w:val="00124476"/>
    <w:rsid w:val="00124481"/>
    <w:rsid w:val="00124503"/>
    <w:rsid w:val="001245F1"/>
    <w:rsid w:val="00124623"/>
    <w:rsid w:val="0012469B"/>
    <w:rsid w:val="00124A1E"/>
    <w:rsid w:val="00124A3F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713"/>
    <w:rsid w:val="0012587D"/>
    <w:rsid w:val="00125938"/>
    <w:rsid w:val="001259DD"/>
    <w:rsid w:val="00125B59"/>
    <w:rsid w:val="00125C60"/>
    <w:rsid w:val="00125CB4"/>
    <w:rsid w:val="0012605A"/>
    <w:rsid w:val="001261B1"/>
    <w:rsid w:val="001262F3"/>
    <w:rsid w:val="001264E9"/>
    <w:rsid w:val="00126639"/>
    <w:rsid w:val="0012668E"/>
    <w:rsid w:val="001267E1"/>
    <w:rsid w:val="0012690D"/>
    <w:rsid w:val="00126B28"/>
    <w:rsid w:val="00126C10"/>
    <w:rsid w:val="00126CCF"/>
    <w:rsid w:val="00126E1A"/>
    <w:rsid w:val="00126F66"/>
    <w:rsid w:val="00126F95"/>
    <w:rsid w:val="001270E0"/>
    <w:rsid w:val="00127173"/>
    <w:rsid w:val="00127299"/>
    <w:rsid w:val="00127317"/>
    <w:rsid w:val="00127356"/>
    <w:rsid w:val="00127419"/>
    <w:rsid w:val="001274E9"/>
    <w:rsid w:val="00127579"/>
    <w:rsid w:val="001278CD"/>
    <w:rsid w:val="00127929"/>
    <w:rsid w:val="00127BFD"/>
    <w:rsid w:val="00127D45"/>
    <w:rsid w:val="00127EA3"/>
    <w:rsid w:val="00130144"/>
    <w:rsid w:val="0013020B"/>
    <w:rsid w:val="0013020D"/>
    <w:rsid w:val="0013034F"/>
    <w:rsid w:val="001303D4"/>
    <w:rsid w:val="0013055F"/>
    <w:rsid w:val="00130595"/>
    <w:rsid w:val="00130667"/>
    <w:rsid w:val="00130874"/>
    <w:rsid w:val="001309E6"/>
    <w:rsid w:val="00130A05"/>
    <w:rsid w:val="00130A77"/>
    <w:rsid w:val="00130ADC"/>
    <w:rsid w:val="00130E86"/>
    <w:rsid w:val="00130F0C"/>
    <w:rsid w:val="00130FB2"/>
    <w:rsid w:val="00130FE4"/>
    <w:rsid w:val="00131059"/>
    <w:rsid w:val="0013115D"/>
    <w:rsid w:val="00131301"/>
    <w:rsid w:val="00131318"/>
    <w:rsid w:val="001313F5"/>
    <w:rsid w:val="00131410"/>
    <w:rsid w:val="001314C0"/>
    <w:rsid w:val="0013183D"/>
    <w:rsid w:val="00131A42"/>
    <w:rsid w:val="00132190"/>
    <w:rsid w:val="001321BF"/>
    <w:rsid w:val="001321CE"/>
    <w:rsid w:val="001321E1"/>
    <w:rsid w:val="0013229F"/>
    <w:rsid w:val="00132EA0"/>
    <w:rsid w:val="00132FA8"/>
    <w:rsid w:val="00132FD2"/>
    <w:rsid w:val="0013310F"/>
    <w:rsid w:val="00133176"/>
    <w:rsid w:val="00133488"/>
    <w:rsid w:val="001334A2"/>
    <w:rsid w:val="0013362D"/>
    <w:rsid w:val="0013383D"/>
    <w:rsid w:val="00133887"/>
    <w:rsid w:val="001338DF"/>
    <w:rsid w:val="001338FF"/>
    <w:rsid w:val="0013395A"/>
    <w:rsid w:val="001339FE"/>
    <w:rsid w:val="00133A38"/>
    <w:rsid w:val="00133C4F"/>
    <w:rsid w:val="00133D07"/>
    <w:rsid w:val="00133DE2"/>
    <w:rsid w:val="00133E81"/>
    <w:rsid w:val="00133F1E"/>
    <w:rsid w:val="00133FA0"/>
    <w:rsid w:val="001340AF"/>
    <w:rsid w:val="001341CC"/>
    <w:rsid w:val="001341DF"/>
    <w:rsid w:val="001341ED"/>
    <w:rsid w:val="00134438"/>
    <w:rsid w:val="00134459"/>
    <w:rsid w:val="001344B6"/>
    <w:rsid w:val="00134578"/>
    <w:rsid w:val="00134669"/>
    <w:rsid w:val="00134861"/>
    <w:rsid w:val="0013486F"/>
    <w:rsid w:val="001349BC"/>
    <w:rsid w:val="00134AB5"/>
    <w:rsid w:val="0013509D"/>
    <w:rsid w:val="001350E9"/>
    <w:rsid w:val="0013524D"/>
    <w:rsid w:val="0013526B"/>
    <w:rsid w:val="00135272"/>
    <w:rsid w:val="0013532A"/>
    <w:rsid w:val="00135413"/>
    <w:rsid w:val="001354B4"/>
    <w:rsid w:val="001356F5"/>
    <w:rsid w:val="001357DA"/>
    <w:rsid w:val="00135833"/>
    <w:rsid w:val="00135A66"/>
    <w:rsid w:val="00135BBB"/>
    <w:rsid w:val="00135BE7"/>
    <w:rsid w:val="00135D85"/>
    <w:rsid w:val="00135E9D"/>
    <w:rsid w:val="00135FE0"/>
    <w:rsid w:val="0013621D"/>
    <w:rsid w:val="00136242"/>
    <w:rsid w:val="001364A7"/>
    <w:rsid w:val="0013654C"/>
    <w:rsid w:val="0013679B"/>
    <w:rsid w:val="00136A88"/>
    <w:rsid w:val="00136C2F"/>
    <w:rsid w:val="00136E6D"/>
    <w:rsid w:val="00137186"/>
    <w:rsid w:val="001371BA"/>
    <w:rsid w:val="001372E4"/>
    <w:rsid w:val="00137308"/>
    <w:rsid w:val="00137355"/>
    <w:rsid w:val="001373D6"/>
    <w:rsid w:val="001373DE"/>
    <w:rsid w:val="001374A0"/>
    <w:rsid w:val="00137590"/>
    <w:rsid w:val="001375AB"/>
    <w:rsid w:val="00137742"/>
    <w:rsid w:val="00137780"/>
    <w:rsid w:val="00137B14"/>
    <w:rsid w:val="00137C27"/>
    <w:rsid w:val="00137CFC"/>
    <w:rsid w:val="00137F2B"/>
    <w:rsid w:val="001400E7"/>
    <w:rsid w:val="001400ED"/>
    <w:rsid w:val="001401F3"/>
    <w:rsid w:val="00140227"/>
    <w:rsid w:val="001404C1"/>
    <w:rsid w:val="001405CF"/>
    <w:rsid w:val="00140614"/>
    <w:rsid w:val="00140D56"/>
    <w:rsid w:val="00140F64"/>
    <w:rsid w:val="00140FB7"/>
    <w:rsid w:val="00141051"/>
    <w:rsid w:val="00141434"/>
    <w:rsid w:val="00141644"/>
    <w:rsid w:val="001416FD"/>
    <w:rsid w:val="00141A6C"/>
    <w:rsid w:val="00141B74"/>
    <w:rsid w:val="00141B94"/>
    <w:rsid w:val="00141BBA"/>
    <w:rsid w:val="00141CBB"/>
    <w:rsid w:val="00141E15"/>
    <w:rsid w:val="00141E51"/>
    <w:rsid w:val="00141E64"/>
    <w:rsid w:val="00142081"/>
    <w:rsid w:val="0014219D"/>
    <w:rsid w:val="0014228B"/>
    <w:rsid w:val="001422E5"/>
    <w:rsid w:val="0014234A"/>
    <w:rsid w:val="0014234D"/>
    <w:rsid w:val="001423EB"/>
    <w:rsid w:val="00142476"/>
    <w:rsid w:val="0014257C"/>
    <w:rsid w:val="001427DC"/>
    <w:rsid w:val="001427DE"/>
    <w:rsid w:val="00142928"/>
    <w:rsid w:val="00142A2C"/>
    <w:rsid w:val="00142DA3"/>
    <w:rsid w:val="00142DEA"/>
    <w:rsid w:val="00142E4C"/>
    <w:rsid w:val="00142EB7"/>
    <w:rsid w:val="00142FFD"/>
    <w:rsid w:val="00143167"/>
    <w:rsid w:val="0014336A"/>
    <w:rsid w:val="0014359A"/>
    <w:rsid w:val="001435F3"/>
    <w:rsid w:val="0014361E"/>
    <w:rsid w:val="001436ED"/>
    <w:rsid w:val="00143829"/>
    <w:rsid w:val="00143935"/>
    <w:rsid w:val="001439E9"/>
    <w:rsid w:val="00143A49"/>
    <w:rsid w:val="00143CDF"/>
    <w:rsid w:val="00143E30"/>
    <w:rsid w:val="00143E76"/>
    <w:rsid w:val="00143F53"/>
    <w:rsid w:val="0014406C"/>
    <w:rsid w:val="00144077"/>
    <w:rsid w:val="001443B8"/>
    <w:rsid w:val="00144C18"/>
    <w:rsid w:val="00144C5E"/>
    <w:rsid w:val="00144CCE"/>
    <w:rsid w:val="00144E8D"/>
    <w:rsid w:val="00144FED"/>
    <w:rsid w:val="00145237"/>
    <w:rsid w:val="00145268"/>
    <w:rsid w:val="001452D7"/>
    <w:rsid w:val="0014539F"/>
    <w:rsid w:val="001453D5"/>
    <w:rsid w:val="00145560"/>
    <w:rsid w:val="001455A3"/>
    <w:rsid w:val="001456C9"/>
    <w:rsid w:val="00145748"/>
    <w:rsid w:val="00145ADC"/>
    <w:rsid w:val="00145E60"/>
    <w:rsid w:val="00145EEB"/>
    <w:rsid w:val="00145F46"/>
    <w:rsid w:val="00145FC7"/>
    <w:rsid w:val="00146034"/>
    <w:rsid w:val="00146280"/>
    <w:rsid w:val="001462D6"/>
    <w:rsid w:val="00146425"/>
    <w:rsid w:val="00146710"/>
    <w:rsid w:val="001467F5"/>
    <w:rsid w:val="0014688F"/>
    <w:rsid w:val="001468EB"/>
    <w:rsid w:val="0014694F"/>
    <w:rsid w:val="001469F7"/>
    <w:rsid w:val="00146A2A"/>
    <w:rsid w:val="00146DC2"/>
    <w:rsid w:val="00146E97"/>
    <w:rsid w:val="00146F70"/>
    <w:rsid w:val="00146F84"/>
    <w:rsid w:val="00147045"/>
    <w:rsid w:val="00147089"/>
    <w:rsid w:val="00147216"/>
    <w:rsid w:val="001472BD"/>
    <w:rsid w:val="0014732D"/>
    <w:rsid w:val="001473A0"/>
    <w:rsid w:val="001473A5"/>
    <w:rsid w:val="00147436"/>
    <w:rsid w:val="00147487"/>
    <w:rsid w:val="001474A5"/>
    <w:rsid w:val="00147593"/>
    <w:rsid w:val="00147638"/>
    <w:rsid w:val="00147785"/>
    <w:rsid w:val="001477DB"/>
    <w:rsid w:val="001478A0"/>
    <w:rsid w:val="001479AB"/>
    <w:rsid w:val="001479DE"/>
    <w:rsid w:val="00147A9E"/>
    <w:rsid w:val="00147B4D"/>
    <w:rsid w:val="00147B60"/>
    <w:rsid w:val="00147C5E"/>
    <w:rsid w:val="00147E50"/>
    <w:rsid w:val="00147F67"/>
    <w:rsid w:val="00147F8D"/>
    <w:rsid w:val="001500B5"/>
    <w:rsid w:val="001502C2"/>
    <w:rsid w:val="0015043E"/>
    <w:rsid w:val="00150458"/>
    <w:rsid w:val="00150519"/>
    <w:rsid w:val="00150629"/>
    <w:rsid w:val="0015062A"/>
    <w:rsid w:val="00150694"/>
    <w:rsid w:val="0015092C"/>
    <w:rsid w:val="00150996"/>
    <w:rsid w:val="00150A2B"/>
    <w:rsid w:val="00150AF1"/>
    <w:rsid w:val="00150CC0"/>
    <w:rsid w:val="00150D9B"/>
    <w:rsid w:val="00150EB6"/>
    <w:rsid w:val="00151110"/>
    <w:rsid w:val="0015120E"/>
    <w:rsid w:val="00151229"/>
    <w:rsid w:val="00151345"/>
    <w:rsid w:val="0015140D"/>
    <w:rsid w:val="00151479"/>
    <w:rsid w:val="001515CE"/>
    <w:rsid w:val="00151693"/>
    <w:rsid w:val="001517BC"/>
    <w:rsid w:val="001519C7"/>
    <w:rsid w:val="00151A35"/>
    <w:rsid w:val="00151A6B"/>
    <w:rsid w:val="00151CA2"/>
    <w:rsid w:val="00151E25"/>
    <w:rsid w:val="00151E7B"/>
    <w:rsid w:val="00151FBB"/>
    <w:rsid w:val="00151FE3"/>
    <w:rsid w:val="0015214A"/>
    <w:rsid w:val="00152523"/>
    <w:rsid w:val="00152772"/>
    <w:rsid w:val="0015278E"/>
    <w:rsid w:val="001528F2"/>
    <w:rsid w:val="00152926"/>
    <w:rsid w:val="00152B25"/>
    <w:rsid w:val="00152B69"/>
    <w:rsid w:val="00152BF6"/>
    <w:rsid w:val="00152BFC"/>
    <w:rsid w:val="00152E26"/>
    <w:rsid w:val="00153193"/>
    <w:rsid w:val="00153341"/>
    <w:rsid w:val="00153429"/>
    <w:rsid w:val="00153466"/>
    <w:rsid w:val="00153475"/>
    <w:rsid w:val="001535A8"/>
    <w:rsid w:val="001536E6"/>
    <w:rsid w:val="0015374E"/>
    <w:rsid w:val="00153786"/>
    <w:rsid w:val="0015386D"/>
    <w:rsid w:val="001538A8"/>
    <w:rsid w:val="00153924"/>
    <w:rsid w:val="00153930"/>
    <w:rsid w:val="00153AA2"/>
    <w:rsid w:val="00153B19"/>
    <w:rsid w:val="00153D08"/>
    <w:rsid w:val="0015400A"/>
    <w:rsid w:val="00154010"/>
    <w:rsid w:val="0015406F"/>
    <w:rsid w:val="0015407B"/>
    <w:rsid w:val="0015407D"/>
    <w:rsid w:val="00154198"/>
    <w:rsid w:val="001542A4"/>
    <w:rsid w:val="00154322"/>
    <w:rsid w:val="00154395"/>
    <w:rsid w:val="001543C1"/>
    <w:rsid w:val="0015457D"/>
    <w:rsid w:val="0015468E"/>
    <w:rsid w:val="0015470C"/>
    <w:rsid w:val="00154741"/>
    <w:rsid w:val="00154911"/>
    <w:rsid w:val="00154989"/>
    <w:rsid w:val="00154A82"/>
    <w:rsid w:val="00154BA6"/>
    <w:rsid w:val="00154EED"/>
    <w:rsid w:val="00154FF0"/>
    <w:rsid w:val="001552BF"/>
    <w:rsid w:val="0015542F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98"/>
    <w:rsid w:val="001561D3"/>
    <w:rsid w:val="00156263"/>
    <w:rsid w:val="001562A0"/>
    <w:rsid w:val="001562F6"/>
    <w:rsid w:val="001562FF"/>
    <w:rsid w:val="00156304"/>
    <w:rsid w:val="0015647F"/>
    <w:rsid w:val="00156552"/>
    <w:rsid w:val="0015681B"/>
    <w:rsid w:val="00156836"/>
    <w:rsid w:val="00156858"/>
    <w:rsid w:val="00156875"/>
    <w:rsid w:val="001568E7"/>
    <w:rsid w:val="0015694F"/>
    <w:rsid w:val="00156AAE"/>
    <w:rsid w:val="00156B64"/>
    <w:rsid w:val="00156D86"/>
    <w:rsid w:val="00156EB6"/>
    <w:rsid w:val="001571FE"/>
    <w:rsid w:val="00157213"/>
    <w:rsid w:val="001572B7"/>
    <w:rsid w:val="001572C5"/>
    <w:rsid w:val="00157598"/>
    <w:rsid w:val="0015760F"/>
    <w:rsid w:val="0015783D"/>
    <w:rsid w:val="001579DB"/>
    <w:rsid w:val="00157D3A"/>
    <w:rsid w:val="00157DB5"/>
    <w:rsid w:val="00157E1B"/>
    <w:rsid w:val="0016011B"/>
    <w:rsid w:val="0016031E"/>
    <w:rsid w:val="0016031F"/>
    <w:rsid w:val="0016079A"/>
    <w:rsid w:val="00160810"/>
    <w:rsid w:val="001608B2"/>
    <w:rsid w:val="0016091C"/>
    <w:rsid w:val="0016098A"/>
    <w:rsid w:val="00160A59"/>
    <w:rsid w:val="00160B21"/>
    <w:rsid w:val="00160B26"/>
    <w:rsid w:val="00160C3D"/>
    <w:rsid w:val="00160D1C"/>
    <w:rsid w:val="00160D8E"/>
    <w:rsid w:val="00160DE3"/>
    <w:rsid w:val="00160FCF"/>
    <w:rsid w:val="00161006"/>
    <w:rsid w:val="001610E7"/>
    <w:rsid w:val="00161784"/>
    <w:rsid w:val="001618A1"/>
    <w:rsid w:val="00161B10"/>
    <w:rsid w:val="00161B52"/>
    <w:rsid w:val="00161CB4"/>
    <w:rsid w:val="00161D4F"/>
    <w:rsid w:val="00161D6E"/>
    <w:rsid w:val="00161F25"/>
    <w:rsid w:val="0016207F"/>
    <w:rsid w:val="001620C9"/>
    <w:rsid w:val="0016213C"/>
    <w:rsid w:val="0016236C"/>
    <w:rsid w:val="00162846"/>
    <w:rsid w:val="001628B6"/>
    <w:rsid w:val="00162935"/>
    <w:rsid w:val="00162C15"/>
    <w:rsid w:val="00162C74"/>
    <w:rsid w:val="00162DC5"/>
    <w:rsid w:val="00162F96"/>
    <w:rsid w:val="001631C4"/>
    <w:rsid w:val="00163354"/>
    <w:rsid w:val="0016339C"/>
    <w:rsid w:val="00163623"/>
    <w:rsid w:val="00163715"/>
    <w:rsid w:val="001637E2"/>
    <w:rsid w:val="00163864"/>
    <w:rsid w:val="0016396D"/>
    <w:rsid w:val="00163C01"/>
    <w:rsid w:val="00163C29"/>
    <w:rsid w:val="00163E3F"/>
    <w:rsid w:val="00164196"/>
    <w:rsid w:val="0016427A"/>
    <w:rsid w:val="00164390"/>
    <w:rsid w:val="0016448A"/>
    <w:rsid w:val="00164598"/>
    <w:rsid w:val="00164A7B"/>
    <w:rsid w:val="00164C94"/>
    <w:rsid w:val="00164D34"/>
    <w:rsid w:val="00164F2B"/>
    <w:rsid w:val="001651F4"/>
    <w:rsid w:val="0016531B"/>
    <w:rsid w:val="001653B2"/>
    <w:rsid w:val="001653F0"/>
    <w:rsid w:val="00165502"/>
    <w:rsid w:val="00165552"/>
    <w:rsid w:val="00165B0C"/>
    <w:rsid w:val="00165C30"/>
    <w:rsid w:val="00165E6A"/>
    <w:rsid w:val="00165FCB"/>
    <w:rsid w:val="001663F2"/>
    <w:rsid w:val="00166776"/>
    <w:rsid w:val="001668CB"/>
    <w:rsid w:val="00166977"/>
    <w:rsid w:val="00166A49"/>
    <w:rsid w:val="00166B3F"/>
    <w:rsid w:val="00166B7B"/>
    <w:rsid w:val="00166CEC"/>
    <w:rsid w:val="00166DF9"/>
    <w:rsid w:val="0016711F"/>
    <w:rsid w:val="00167192"/>
    <w:rsid w:val="0016720C"/>
    <w:rsid w:val="00167360"/>
    <w:rsid w:val="0016738E"/>
    <w:rsid w:val="00167496"/>
    <w:rsid w:val="001675D4"/>
    <w:rsid w:val="00167612"/>
    <w:rsid w:val="00167720"/>
    <w:rsid w:val="00167771"/>
    <w:rsid w:val="00167814"/>
    <w:rsid w:val="00167857"/>
    <w:rsid w:val="00167A0F"/>
    <w:rsid w:val="00167AAB"/>
    <w:rsid w:val="00167C22"/>
    <w:rsid w:val="00167D08"/>
    <w:rsid w:val="00167E7F"/>
    <w:rsid w:val="00167F3B"/>
    <w:rsid w:val="00170065"/>
    <w:rsid w:val="001701BB"/>
    <w:rsid w:val="001701FB"/>
    <w:rsid w:val="001705E8"/>
    <w:rsid w:val="0017065E"/>
    <w:rsid w:val="001708B1"/>
    <w:rsid w:val="00170A17"/>
    <w:rsid w:val="00170B0A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970"/>
    <w:rsid w:val="00171B8D"/>
    <w:rsid w:val="00171BB1"/>
    <w:rsid w:val="00171BCD"/>
    <w:rsid w:val="00171D05"/>
    <w:rsid w:val="00171DF8"/>
    <w:rsid w:val="00171E62"/>
    <w:rsid w:val="00171ED8"/>
    <w:rsid w:val="00171FBD"/>
    <w:rsid w:val="00172075"/>
    <w:rsid w:val="0017236A"/>
    <w:rsid w:val="00172516"/>
    <w:rsid w:val="0017256A"/>
    <w:rsid w:val="001725F5"/>
    <w:rsid w:val="00172641"/>
    <w:rsid w:val="001727DB"/>
    <w:rsid w:val="001728BE"/>
    <w:rsid w:val="0017299C"/>
    <w:rsid w:val="00172B88"/>
    <w:rsid w:val="00172C0A"/>
    <w:rsid w:val="00172CF0"/>
    <w:rsid w:val="00172D25"/>
    <w:rsid w:val="00172DE7"/>
    <w:rsid w:val="00172E6F"/>
    <w:rsid w:val="00172EA8"/>
    <w:rsid w:val="00172F06"/>
    <w:rsid w:val="0017303F"/>
    <w:rsid w:val="001731A7"/>
    <w:rsid w:val="00173212"/>
    <w:rsid w:val="001732A8"/>
    <w:rsid w:val="00173408"/>
    <w:rsid w:val="0017365A"/>
    <w:rsid w:val="00173785"/>
    <w:rsid w:val="0017380A"/>
    <w:rsid w:val="001739A9"/>
    <w:rsid w:val="00173CD5"/>
    <w:rsid w:val="001740B4"/>
    <w:rsid w:val="00174139"/>
    <w:rsid w:val="0017414E"/>
    <w:rsid w:val="0017432D"/>
    <w:rsid w:val="001745A8"/>
    <w:rsid w:val="00174683"/>
    <w:rsid w:val="001746FB"/>
    <w:rsid w:val="00174766"/>
    <w:rsid w:val="001747D3"/>
    <w:rsid w:val="0017480D"/>
    <w:rsid w:val="00174B6D"/>
    <w:rsid w:val="00174C8F"/>
    <w:rsid w:val="00174F31"/>
    <w:rsid w:val="00174F5F"/>
    <w:rsid w:val="00174FD8"/>
    <w:rsid w:val="001750D0"/>
    <w:rsid w:val="0017546E"/>
    <w:rsid w:val="001756C6"/>
    <w:rsid w:val="001757C4"/>
    <w:rsid w:val="001757DD"/>
    <w:rsid w:val="001758AA"/>
    <w:rsid w:val="00175AD3"/>
    <w:rsid w:val="0017605D"/>
    <w:rsid w:val="0017611E"/>
    <w:rsid w:val="00176281"/>
    <w:rsid w:val="001762AD"/>
    <w:rsid w:val="001762F1"/>
    <w:rsid w:val="001762FA"/>
    <w:rsid w:val="00176369"/>
    <w:rsid w:val="001764A8"/>
    <w:rsid w:val="001765C7"/>
    <w:rsid w:val="00176802"/>
    <w:rsid w:val="00176A46"/>
    <w:rsid w:val="00176C1C"/>
    <w:rsid w:val="00176C48"/>
    <w:rsid w:val="00176CA2"/>
    <w:rsid w:val="00176E17"/>
    <w:rsid w:val="00176EE3"/>
    <w:rsid w:val="0017727E"/>
    <w:rsid w:val="00177355"/>
    <w:rsid w:val="00177387"/>
    <w:rsid w:val="001774F0"/>
    <w:rsid w:val="00177739"/>
    <w:rsid w:val="0017797F"/>
    <w:rsid w:val="00177C3B"/>
    <w:rsid w:val="00177DD4"/>
    <w:rsid w:val="00177E69"/>
    <w:rsid w:val="001802BA"/>
    <w:rsid w:val="001804BB"/>
    <w:rsid w:val="0018051A"/>
    <w:rsid w:val="00180569"/>
    <w:rsid w:val="001805D2"/>
    <w:rsid w:val="00180725"/>
    <w:rsid w:val="00180800"/>
    <w:rsid w:val="00180880"/>
    <w:rsid w:val="001808C6"/>
    <w:rsid w:val="0018092C"/>
    <w:rsid w:val="00180A0A"/>
    <w:rsid w:val="00180AEF"/>
    <w:rsid w:val="00180DC6"/>
    <w:rsid w:val="00180F3B"/>
    <w:rsid w:val="00180F3D"/>
    <w:rsid w:val="00181100"/>
    <w:rsid w:val="001812A3"/>
    <w:rsid w:val="0018140B"/>
    <w:rsid w:val="001814A4"/>
    <w:rsid w:val="001814FB"/>
    <w:rsid w:val="0018159A"/>
    <w:rsid w:val="001818A6"/>
    <w:rsid w:val="001819F8"/>
    <w:rsid w:val="00181A9D"/>
    <w:rsid w:val="00181D50"/>
    <w:rsid w:val="00181EE6"/>
    <w:rsid w:val="00182022"/>
    <w:rsid w:val="001820E2"/>
    <w:rsid w:val="00182146"/>
    <w:rsid w:val="001822BB"/>
    <w:rsid w:val="001822C5"/>
    <w:rsid w:val="001823AB"/>
    <w:rsid w:val="00182523"/>
    <w:rsid w:val="00182527"/>
    <w:rsid w:val="001826EE"/>
    <w:rsid w:val="0018277A"/>
    <w:rsid w:val="0018298A"/>
    <w:rsid w:val="001829C5"/>
    <w:rsid w:val="00182EB2"/>
    <w:rsid w:val="0018303F"/>
    <w:rsid w:val="001830C4"/>
    <w:rsid w:val="001833C2"/>
    <w:rsid w:val="001833FE"/>
    <w:rsid w:val="0018340A"/>
    <w:rsid w:val="00183437"/>
    <w:rsid w:val="0018360B"/>
    <w:rsid w:val="001836E4"/>
    <w:rsid w:val="0018372E"/>
    <w:rsid w:val="0018382F"/>
    <w:rsid w:val="0018387E"/>
    <w:rsid w:val="00183880"/>
    <w:rsid w:val="001838A7"/>
    <w:rsid w:val="00183975"/>
    <w:rsid w:val="00183BC3"/>
    <w:rsid w:val="00183C60"/>
    <w:rsid w:val="00183D67"/>
    <w:rsid w:val="00183DE3"/>
    <w:rsid w:val="00184171"/>
    <w:rsid w:val="0018424D"/>
    <w:rsid w:val="0018425C"/>
    <w:rsid w:val="00184364"/>
    <w:rsid w:val="00184383"/>
    <w:rsid w:val="00184509"/>
    <w:rsid w:val="0018451E"/>
    <w:rsid w:val="00184610"/>
    <w:rsid w:val="00184649"/>
    <w:rsid w:val="001846A4"/>
    <w:rsid w:val="001847D7"/>
    <w:rsid w:val="00184878"/>
    <w:rsid w:val="001848A9"/>
    <w:rsid w:val="001848D9"/>
    <w:rsid w:val="0018493F"/>
    <w:rsid w:val="00184A10"/>
    <w:rsid w:val="00184AB2"/>
    <w:rsid w:val="00184D00"/>
    <w:rsid w:val="00184FB6"/>
    <w:rsid w:val="00184FDA"/>
    <w:rsid w:val="001852B7"/>
    <w:rsid w:val="0018532A"/>
    <w:rsid w:val="001853F3"/>
    <w:rsid w:val="001855B6"/>
    <w:rsid w:val="001855C3"/>
    <w:rsid w:val="001855ED"/>
    <w:rsid w:val="001856B9"/>
    <w:rsid w:val="0018579D"/>
    <w:rsid w:val="00185811"/>
    <w:rsid w:val="001858AB"/>
    <w:rsid w:val="001858EC"/>
    <w:rsid w:val="0018599D"/>
    <w:rsid w:val="00185A0A"/>
    <w:rsid w:val="00185C66"/>
    <w:rsid w:val="00185CD5"/>
    <w:rsid w:val="00185CFC"/>
    <w:rsid w:val="00185E1F"/>
    <w:rsid w:val="00185E33"/>
    <w:rsid w:val="00185E96"/>
    <w:rsid w:val="00185F55"/>
    <w:rsid w:val="00186075"/>
    <w:rsid w:val="00186181"/>
    <w:rsid w:val="00186350"/>
    <w:rsid w:val="00186468"/>
    <w:rsid w:val="00186526"/>
    <w:rsid w:val="00186751"/>
    <w:rsid w:val="00186797"/>
    <w:rsid w:val="00186891"/>
    <w:rsid w:val="001868AA"/>
    <w:rsid w:val="001870F5"/>
    <w:rsid w:val="00187161"/>
    <w:rsid w:val="00187179"/>
    <w:rsid w:val="001872C7"/>
    <w:rsid w:val="0018735F"/>
    <w:rsid w:val="00187423"/>
    <w:rsid w:val="0018745F"/>
    <w:rsid w:val="0018754B"/>
    <w:rsid w:val="00187550"/>
    <w:rsid w:val="001876F9"/>
    <w:rsid w:val="001878B4"/>
    <w:rsid w:val="00187B51"/>
    <w:rsid w:val="00187BD0"/>
    <w:rsid w:val="00187C4D"/>
    <w:rsid w:val="00187D7D"/>
    <w:rsid w:val="00187F97"/>
    <w:rsid w:val="00187F9E"/>
    <w:rsid w:val="00190055"/>
    <w:rsid w:val="00190064"/>
    <w:rsid w:val="001900FE"/>
    <w:rsid w:val="00190452"/>
    <w:rsid w:val="001905F9"/>
    <w:rsid w:val="0019087C"/>
    <w:rsid w:val="00190890"/>
    <w:rsid w:val="00190982"/>
    <w:rsid w:val="00190A4D"/>
    <w:rsid w:val="00190B04"/>
    <w:rsid w:val="00190EBC"/>
    <w:rsid w:val="00191046"/>
    <w:rsid w:val="0019120D"/>
    <w:rsid w:val="001916C6"/>
    <w:rsid w:val="00191870"/>
    <w:rsid w:val="00191B63"/>
    <w:rsid w:val="00191B85"/>
    <w:rsid w:val="00191BA5"/>
    <w:rsid w:val="00191F4B"/>
    <w:rsid w:val="00192018"/>
    <w:rsid w:val="00192148"/>
    <w:rsid w:val="001921B8"/>
    <w:rsid w:val="001922A5"/>
    <w:rsid w:val="00192482"/>
    <w:rsid w:val="00192497"/>
    <w:rsid w:val="00192564"/>
    <w:rsid w:val="001926C5"/>
    <w:rsid w:val="00192774"/>
    <w:rsid w:val="00192882"/>
    <w:rsid w:val="00192944"/>
    <w:rsid w:val="00192A56"/>
    <w:rsid w:val="00192A57"/>
    <w:rsid w:val="00192C08"/>
    <w:rsid w:val="00192C09"/>
    <w:rsid w:val="00192C63"/>
    <w:rsid w:val="00192CE8"/>
    <w:rsid w:val="00192D36"/>
    <w:rsid w:val="00192D3E"/>
    <w:rsid w:val="00192F0A"/>
    <w:rsid w:val="00192F5D"/>
    <w:rsid w:val="00193004"/>
    <w:rsid w:val="00193024"/>
    <w:rsid w:val="00193069"/>
    <w:rsid w:val="00193106"/>
    <w:rsid w:val="001931FE"/>
    <w:rsid w:val="00193419"/>
    <w:rsid w:val="0019375A"/>
    <w:rsid w:val="00193783"/>
    <w:rsid w:val="001937BE"/>
    <w:rsid w:val="001937C0"/>
    <w:rsid w:val="001937CE"/>
    <w:rsid w:val="0019382C"/>
    <w:rsid w:val="001938F5"/>
    <w:rsid w:val="00193A7D"/>
    <w:rsid w:val="00193B02"/>
    <w:rsid w:val="00193B09"/>
    <w:rsid w:val="00193B72"/>
    <w:rsid w:val="00193BD1"/>
    <w:rsid w:val="00193BE3"/>
    <w:rsid w:val="00193C3B"/>
    <w:rsid w:val="00193C8E"/>
    <w:rsid w:val="00193CA1"/>
    <w:rsid w:val="00193D18"/>
    <w:rsid w:val="00193D71"/>
    <w:rsid w:val="00193DB1"/>
    <w:rsid w:val="00193F8D"/>
    <w:rsid w:val="00194114"/>
    <w:rsid w:val="00194523"/>
    <w:rsid w:val="0019464B"/>
    <w:rsid w:val="00194757"/>
    <w:rsid w:val="00194769"/>
    <w:rsid w:val="00194906"/>
    <w:rsid w:val="00194947"/>
    <w:rsid w:val="00194BD3"/>
    <w:rsid w:val="00194C9E"/>
    <w:rsid w:val="00194DAE"/>
    <w:rsid w:val="00194DB3"/>
    <w:rsid w:val="00194F3F"/>
    <w:rsid w:val="00194F4D"/>
    <w:rsid w:val="00195240"/>
    <w:rsid w:val="00195360"/>
    <w:rsid w:val="001958A7"/>
    <w:rsid w:val="00195DED"/>
    <w:rsid w:val="00195E27"/>
    <w:rsid w:val="001960B8"/>
    <w:rsid w:val="00196115"/>
    <w:rsid w:val="00196284"/>
    <w:rsid w:val="001965CE"/>
    <w:rsid w:val="0019672D"/>
    <w:rsid w:val="001967D1"/>
    <w:rsid w:val="001967DF"/>
    <w:rsid w:val="00196814"/>
    <w:rsid w:val="00196A7C"/>
    <w:rsid w:val="00196AB0"/>
    <w:rsid w:val="00196B67"/>
    <w:rsid w:val="00196BC6"/>
    <w:rsid w:val="00196CBC"/>
    <w:rsid w:val="00196DB5"/>
    <w:rsid w:val="00196EA7"/>
    <w:rsid w:val="0019703D"/>
    <w:rsid w:val="001971E6"/>
    <w:rsid w:val="0019727B"/>
    <w:rsid w:val="0019740C"/>
    <w:rsid w:val="0019751B"/>
    <w:rsid w:val="00197609"/>
    <w:rsid w:val="0019765A"/>
    <w:rsid w:val="0019779D"/>
    <w:rsid w:val="0019786E"/>
    <w:rsid w:val="00197A6C"/>
    <w:rsid w:val="00197C36"/>
    <w:rsid w:val="00197DC0"/>
    <w:rsid w:val="00197DFD"/>
    <w:rsid w:val="00197EC9"/>
    <w:rsid w:val="001A0101"/>
    <w:rsid w:val="001A02C7"/>
    <w:rsid w:val="001A064B"/>
    <w:rsid w:val="001A073B"/>
    <w:rsid w:val="001A07BE"/>
    <w:rsid w:val="001A089A"/>
    <w:rsid w:val="001A0900"/>
    <w:rsid w:val="001A0EA9"/>
    <w:rsid w:val="001A0F17"/>
    <w:rsid w:val="001A1074"/>
    <w:rsid w:val="001A1267"/>
    <w:rsid w:val="001A1325"/>
    <w:rsid w:val="001A1712"/>
    <w:rsid w:val="001A18BF"/>
    <w:rsid w:val="001A1AA9"/>
    <w:rsid w:val="001A1C43"/>
    <w:rsid w:val="001A1C4D"/>
    <w:rsid w:val="001A1C8E"/>
    <w:rsid w:val="001A1F78"/>
    <w:rsid w:val="001A2016"/>
    <w:rsid w:val="001A2127"/>
    <w:rsid w:val="001A21AA"/>
    <w:rsid w:val="001A21E1"/>
    <w:rsid w:val="001A2395"/>
    <w:rsid w:val="001A23E7"/>
    <w:rsid w:val="001A24A0"/>
    <w:rsid w:val="001A25C0"/>
    <w:rsid w:val="001A269B"/>
    <w:rsid w:val="001A26F5"/>
    <w:rsid w:val="001A2749"/>
    <w:rsid w:val="001A27A3"/>
    <w:rsid w:val="001A2968"/>
    <w:rsid w:val="001A2A57"/>
    <w:rsid w:val="001A2CC5"/>
    <w:rsid w:val="001A2D23"/>
    <w:rsid w:val="001A2D69"/>
    <w:rsid w:val="001A2E56"/>
    <w:rsid w:val="001A2EEF"/>
    <w:rsid w:val="001A302E"/>
    <w:rsid w:val="001A3184"/>
    <w:rsid w:val="001A3244"/>
    <w:rsid w:val="001A3283"/>
    <w:rsid w:val="001A33D5"/>
    <w:rsid w:val="001A33F3"/>
    <w:rsid w:val="001A354E"/>
    <w:rsid w:val="001A375F"/>
    <w:rsid w:val="001A377D"/>
    <w:rsid w:val="001A3845"/>
    <w:rsid w:val="001A38F7"/>
    <w:rsid w:val="001A3925"/>
    <w:rsid w:val="001A3953"/>
    <w:rsid w:val="001A3B52"/>
    <w:rsid w:val="001A3BCE"/>
    <w:rsid w:val="001A3BE1"/>
    <w:rsid w:val="001A3BFB"/>
    <w:rsid w:val="001A3CC7"/>
    <w:rsid w:val="001A3D72"/>
    <w:rsid w:val="001A3EEB"/>
    <w:rsid w:val="001A4063"/>
    <w:rsid w:val="001A42B9"/>
    <w:rsid w:val="001A43B2"/>
    <w:rsid w:val="001A43C2"/>
    <w:rsid w:val="001A4630"/>
    <w:rsid w:val="001A4727"/>
    <w:rsid w:val="001A480C"/>
    <w:rsid w:val="001A482A"/>
    <w:rsid w:val="001A48FA"/>
    <w:rsid w:val="001A4B5C"/>
    <w:rsid w:val="001A4D8D"/>
    <w:rsid w:val="001A50A5"/>
    <w:rsid w:val="001A515B"/>
    <w:rsid w:val="001A5211"/>
    <w:rsid w:val="001A52EB"/>
    <w:rsid w:val="001A55B1"/>
    <w:rsid w:val="001A5666"/>
    <w:rsid w:val="001A570E"/>
    <w:rsid w:val="001A572B"/>
    <w:rsid w:val="001A5D69"/>
    <w:rsid w:val="001A5E70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A52"/>
    <w:rsid w:val="001A6B0A"/>
    <w:rsid w:val="001A6E7E"/>
    <w:rsid w:val="001A6FE7"/>
    <w:rsid w:val="001A70EA"/>
    <w:rsid w:val="001A71A1"/>
    <w:rsid w:val="001A71A9"/>
    <w:rsid w:val="001A71ED"/>
    <w:rsid w:val="001A730E"/>
    <w:rsid w:val="001A740E"/>
    <w:rsid w:val="001A74A9"/>
    <w:rsid w:val="001A7543"/>
    <w:rsid w:val="001A757C"/>
    <w:rsid w:val="001A769A"/>
    <w:rsid w:val="001A76DF"/>
    <w:rsid w:val="001A775D"/>
    <w:rsid w:val="001B010E"/>
    <w:rsid w:val="001B01F0"/>
    <w:rsid w:val="001B02AE"/>
    <w:rsid w:val="001B02FA"/>
    <w:rsid w:val="001B03F4"/>
    <w:rsid w:val="001B0736"/>
    <w:rsid w:val="001B0781"/>
    <w:rsid w:val="001B0920"/>
    <w:rsid w:val="001B0969"/>
    <w:rsid w:val="001B09D4"/>
    <w:rsid w:val="001B0E32"/>
    <w:rsid w:val="001B1008"/>
    <w:rsid w:val="001B102B"/>
    <w:rsid w:val="001B112B"/>
    <w:rsid w:val="001B1597"/>
    <w:rsid w:val="001B16F3"/>
    <w:rsid w:val="001B1743"/>
    <w:rsid w:val="001B1772"/>
    <w:rsid w:val="001B180F"/>
    <w:rsid w:val="001B18C9"/>
    <w:rsid w:val="001B19B7"/>
    <w:rsid w:val="001B1C3F"/>
    <w:rsid w:val="001B1C98"/>
    <w:rsid w:val="001B1D39"/>
    <w:rsid w:val="001B1DF3"/>
    <w:rsid w:val="001B1EA6"/>
    <w:rsid w:val="001B1ED8"/>
    <w:rsid w:val="001B1EDD"/>
    <w:rsid w:val="001B1F61"/>
    <w:rsid w:val="001B1F75"/>
    <w:rsid w:val="001B21A5"/>
    <w:rsid w:val="001B21C6"/>
    <w:rsid w:val="001B2264"/>
    <w:rsid w:val="001B2462"/>
    <w:rsid w:val="001B24A0"/>
    <w:rsid w:val="001B283E"/>
    <w:rsid w:val="001B28C2"/>
    <w:rsid w:val="001B2A21"/>
    <w:rsid w:val="001B2A76"/>
    <w:rsid w:val="001B2A98"/>
    <w:rsid w:val="001B3133"/>
    <w:rsid w:val="001B3149"/>
    <w:rsid w:val="001B3251"/>
    <w:rsid w:val="001B3405"/>
    <w:rsid w:val="001B34B1"/>
    <w:rsid w:val="001B34BD"/>
    <w:rsid w:val="001B35B5"/>
    <w:rsid w:val="001B36AB"/>
    <w:rsid w:val="001B3764"/>
    <w:rsid w:val="001B3835"/>
    <w:rsid w:val="001B3961"/>
    <w:rsid w:val="001B3B02"/>
    <w:rsid w:val="001B3BFA"/>
    <w:rsid w:val="001B3C2E"/>
    <w:rsid w:val="001B3C8F"/>
    <w:rsid w:val="001B3E7A"/>
    <w:rsid w:val="001B3FAA"/>
    <w:rsid w:val="001B40AD"/>
    <w:rsid w:val="001B427F"/>
    <w:rsid w:val="001B438E"/>
    <w:rsid w:val="001B4426"/>
    <w:rsid w:val="001B45C8"/>
    <w:rsid w:val="001B466C"/>
    <w:rsid w:val="001B46B3"/>
    <w:rsid w:val="001B46F4"/>
    <w:rsid w:val="001B48B7"/>
    <w:rsid w:val="001B48EC"/>
    <w:rsid w:val="001B4984"/>
    <w:rsid w:val="001B49BA"/>
    <w:rsid w:val="001B4A35"/>
    <w:rsid w:val="001B4B11"/>
    <w:rsid w:val="001B4C12"/>
    <w:rsid w:val="001B4D8B"/>
    <w:rsid w:val="001B4E58"/>
    <w:rsid w:val="001B4F16"/>
    <w:rsid w:val="001B4F27"/>
    <w:rsid w:val="001B5119"/>
    <w:rsid w:val="001B5832"/>
    <w:rsid w:val="001B58A4"/>
    <w:rsid w:val="001B5964"/>
    <w:rsid w:val="001B5AF0"/>
    <w:rsid w:val="001B5B0A"/>
    <w:rsid w:val="001B5C11"/>
    <w:rsid w:val="001B5CF9"/>
    <w:rsid w:val="001B5D9F"/>
    <w:rsid w:val="001B5F02"/>
    <w:rsid w:val="001B5F39"/>
    <w:rsid w:val="001B5F63"/>
    <w:rsid w:val="001B5F6D"/>
    <w:rsid w:val="001B6335"/>
    <w:rsid w:val="001B63F6"/>
    <w:rsid w:val="001B6407"/>
    <w:rsid w:val="001B6413"/>
    <w:rsid w:val="001B6518"/>
    <w:rsid w:val="001B6654"/>
    <w:rsid w:val="001B66A7"/>
    <w:rsid w:val="001B6A09"/>
    <w:rsid w:val="001B6AA2"/>
    <w:rsid w:val="001B6F94"/>
    <w:rsid w:val="001B6FA0"/>
    <w:rsid w:val="001B70D5"/>
    <w:rsid w:val="001B7124"/>
    <w:rsid w:val="001B74F1"/>
    <w:rsid w:val="001B759C"/>
    <w:rsid w:val="001B7735"/>
    <w:rsid w:val="001B789C"/>
    <w:rsid w:val="001B7918"/>
    <w:rsid w:val="001B7967"/>
    <w:rsid w:val="001B79C1"/>
    <w:rsid w:val="001B79FC"/>
    <w:rsid w:val="001B7CF5"/>
    <w:rsid w:val="001B7FF6"/>
    <w:rsid w:val="001C00C8"/>
    <w:rsid w:val="001C0297"/>
    <w:rsid w:val="001C02AC"/>
    <w:rsid w:val="001C02E2"/>
    <w:rsid w:val="001C03D3"/>
    <w:rsid w:val="001C0499"/>
    <w:rsid w:val="001C07BE"/>
    <w:rsid w:val="001C07F6"/>
    <w:rsid w:val="001C0AA3"/>
    <w:rsid w:val="001C0B8F"/>
    <w:rsid w:val="001C0ED0"/>
    <w:rsid w:val="001C0F8C"/>
    <w:rsid w:val="001C0FB6"/>
    <w:rsid w:val="001C11CB"/>
    <w:rsid w:val="001C1240"/>
    <w:rsid w:val="001C1295"/>
    <w:rsid w:val="001C1490"/>
    <w:rsid w:val="001C159D"/>
    <w:rsid w:val="001C1611"/>
    <w:rsid w:val="001C168E"/>
    <w:rsid w:val="001C16A1"/>
    <w:rsid w:val="001C16C2"/>
    <w:rsid w:val="001C16C5"/>
    <w:rsid w:val="001C16DA"/>
    <w:rsid w:val="001C16F1"/>
    <w:rsid w:val="001C1735"/>
    <w:rsid w:val="001C1747"/>
    <w:rsid w:val="001C1D23"/>
    <w:rsid w:val="001C1E67"/>
    <w:rsid w:val="001C20FC"/>
    <w:rsid w:val="001C2109"/>
    <w:rsid w:val="001C236B"/>
    <w:rsid w:val="001C2426"/>
    <w:rsid w:val="001C24F9"/>
    <w:rsid w:val="001C25AF"/>
    <w:rsid w:val="001C296C"/>
    <w:rsid w:val="001C2A11"/>
    <w:rsid w:val="001C2CB4"/>
    <w:rsid w:val="001C2E3B"/>
    <w:rsid w:val="001C2EC8"/>
    <w:rsid w:val="001C2F67"/>
    <w:rsid w:val="001C2F92"/>
    <w:rsid w:val="001C3038"/>
    <w:rsid w:val="001C3089"/>
    <w:rsid w:val="001C374F"/>
    <w:rsid w:val="001C38A3"/>
    <w:rsid w:val="001C38BD"/>
    <w:rsid w:val="001C3A18"/>
    <w:rsid w:val="001C3A5F"/>
    <w:rsid w:val="001C3A6E"/>
    <w:rsid w:val="001C3B2D"/>
    <w:rsid w:val="001C3C64"/>
    <w:rsid w:val="001C3C76"/>
    <w:rsid w:val="001C3D65"/>
    <w:rsid w:val="001C4192"/>
    <w:rsid w:val="001C41AC"/>
    <w:rsid w:val="001C423C"/>
    <w:rsid w:val="001C446B"/>
    <w:rsid w:val="001C458F"/>
    <w:rsid w:val="001C46B1"/>
    <w:rsid w:val="001C477A"/>
    <w:rsid w:val="001C47C5"/>
    <w:rsid w:val="001C47D7"/>
    <w:rsid w:val="001C4A45"/>
    <w:rsid w:val="001C4B88"/>
    <w:rsid w:val="001C4BC4"/>
    <w:rsid w:val="001C4D39"/>
    <w:rsid w:val="001C4DE8"/>
    <w:rsid w:val="001C4EF3"/>
    <w:rsid w:val="001C50B3"/>
    <w:rsid w:val="001C5118"/>
    <w:rsid w:val="001C5185"/>
    <w:rsid w:val="001C524E"/>
    <w:rsid w:val="001C525A"/>
    <w:rsid w:val="001C529D"/>
    <w:rsid w:val="001C5416"/>
    <w:rsid w:val="001C5460"/>
    <w:rsid w:val="001C55DA"/>
    <w:rsid w:val="001C57EB"/>
    <w:rsid w:val="001C57FD"/>
    <w:rsid w:val="001C58FA"/>
    <w:rsid w:val="001C591A"/>
    <w:rsid w:val="001C5A0A"/>
    <w:rsid w:val="001C5BC5"/>
    <w:rsid w:val="001C5C3E"/>
    <w:rsid w:val="001C5D54"/>
    <w:rsid w:val="001C6056"/>
    <w:rsid w:val="001C609A"/>
    <w:rsid w:val="001C61DC"/>
    <w:rsid w:val="001C6244"/>
    <w:rsid w:val="001C645A"/>
    <w:rsid w:val="001C6512"/>
    <w:rsid w:val="001C65C7"/>
    <w:rsid w:val="001C6655"/>
    <w:rsid w:val="001C6971"/>
    <w:rsid w:val="001C6AF1"/>
    <w:rsid w:val="001C6D32"/>
    <w:rsid w:val="001C6DCF"/>
    <w:rsid w:val="001C6F72"/>
    <w:rsid w:val="001C6FC2"/>
    <w:rsid w:val="001C7149"/>
    <w:rsid w:val="001C7228"/>
    <w:rsid w:val="001C73E2"/>
    <w:rsid w:val="001C7415"/>
    <w:rsid w:val="001C7430"/>
    <w:rsid w:val="001C74AB"/>
    <w:rsid w:val="001C754A"/>
    <w:rsid w:val="001C77C7"/>
    <w:rsid w:val="001C77FA"/>
    <w:rsid w:val="001C7869"/>
    <w:rsid w:val="001C787E"/>
    <w:rsid w:val="001C78D4"/>
    <w:rsid w:val="001C7A9F"/>
    <w:rsid w:val="001C7C5E"/>
    <w:rsid w:val="001C7C7D"/>
    <w:rsid w:val="001C7CDD"/>
    <w:rsid w:val="001C7DEF"/>
    <w:rsid w:val="001C7E19"/>
    <w:rsid w:val="001C7E51"/>
    <w:rsid w:val="001C7EE0"/>
    <w:rsid w:val="001C7FF1"/>
    <w:rsid w:val="001D005A"/>
    <w:rsid w:val="001D0255"/>
    <w:rsid w:val="001D04D0"/>
    <w:rsid w:val="001D0596"/>
    <w:rsid w:val="001D08C1"/>
    <w:rsid w:val="001D0BED"/>
    <w:rsid w:val="001D0BF6"/>
    <w:rsid w:val="001D0C62"/>
    <w:rsid w:val="001D0CBE"/>
    <w:rsid w:val="001D0D19"/>
    <w:rsid w:val="001D1058"/>
    <w:rsid w:val="001D10E1"/>
    <w:rsid w:val="001D116D"/>
    <w:rsid w:val="001D1285"/>
    <w:rsid w:val="001D12CB"/>
    <w:rsid w:val="001D14BD"/>
    <w:rsid w:val="001D1ACB"/>
    <w:rsid w:val="001D1AFB"/>
    <w:rsid w:val="001D1B0A"/>
    <w:rsid w:val="001D1C9F"/>
    <w:rsid w:val="001D20F4"/>
    <w:rsid w:val="001D2190"/>
    <w:rsid w:val="001D2204"/>
    <w:rsid w:val="001D236A"/>
    <w:rsid w:val="001D23A9"/>
    <w:rsid w:val="001D24EE"/>
    <w:rsid w:val="001D262B"/>
    <w:rsid w:val="001D265F"/>
    <w:rsid w:val="001D26A5"/>
    <w:rsid w:val="001D2758"/>
    <w:rsid w:val="001D2973"/>
    <w:rsid w:val="001D2D4B"/>
    <w:rsid w:val="001D2DC2"/>
    <w:rsid w:val="001D2E88"/>
    <w:rsid w:val="001D2EB6"/>
    <w:rsid w:val="001D2EC5"/>
    <w:rsid w:val="001D2F93"/>
    <w:rsid w:val="001D3222"/>
    <w:rsid w:val="001D3271"/>
    <w:rsid w:val="001D336E"/>
    <w:rsid w:val="001D33CA"/>
    <w:rsid w:val="001D3453"/>
    <w:rsid w:val="001D34D6"/>
    <w:rsid w:val="001D35E8"/>
    <w:rsid w:val="001D370E"/>
    <w:rsid w:val="001D3D38"/>
    <w:rsid w:val="001D3DE3"/>
    <w:rsid w:val="001D409B"/>
    <w:rsid w:val="001D40B3"/>
    <w:rsid w:val="001D40BE"/>
    <w:rsid w:val="001D41A9"/>
    <w:rsid w:val="001D420E"/>
    <w:rsid w:val="001D4328"/>
    <w:rsid w:val="001D452A"/>
    <w:rsid w:val="001D459C"/>
    <w:rsid w:val="001D4613"/>
    <w:rsid w:val="001D46FA"/>
    <w:rsid w:val="001D4857"/>
    <w:rsid w:val="001D48C4"/>
    <w:rsid w:val="001D4B5C"/>
    <w:rsid w:val="001D4BA2"/>
    <w:rsid w:val="001D4CEE"/>
    <w:rsid w:val="001D4D91"/>
    <w:rsid w:val="001D4F4C"/>
    <w:rsid w:val="001D50EA"/>
    <w:rsid w:val="001D5184"/>
    <w:rsid w:val="001D5435"/>
    <w:rsid w:val="001D56A2"/>
    <w:rsid w:val="001D57C5"/>
    <w:rsid w:val="001D5802"/>
    <w:rsid w:val="001D581E"/>
    <w:rsid w:val="001D5AF4"/>
    <w:rsid w:val="001D5B12"/>
    <w:rsid w:val="001D5B1C"/>
    <w:rsid w:val="001D5BB3"/>
    <w:rsid w:val="001D5D4C"/>
    <w:rsid w:val="001D5F7F"/>
    <w:rsid w:val="001D6006"/>
    <w:rsid w:val="001D6124"/>
    <w:rsid w:val="001D61D8"/>
    <w:rsid w:val="001D6291"/>
    <w:rsid w:val="001D6489"/>
    <w:rsid w:val="001D666C"/>
    <w:rsid w:val="001D681C"/>
    <w:rsid w:val="001D696D"/>
    <w:rsid w:val="001D69E1"/>
    <w:rsid w:val="001D6A24"/>
    <w:rsid w:val="001D6A56"/>
    <w:rsid w:val="001D6BD5"/>
    <w:rsid w:val="001D6BEA"/>
    <w:rsid w:val="001D6BF5"/>
    <w:rsid w:val="001D6C86"/>
    <w:rsid w:val="001D6E36"/>
    <w:rsid w:val="001D7275"/>
    <w:rsid w:val="001D727D"/>
    <w:rsid w:val="001D7283"/>
    <w:rsid w:val="001D7310"/>
    <w:rsid w:val="001D73E4"/>
    <w:rsid w:val="001D7691"/>
    <w:rsid w:val="001D7728"/>
    <w:rsid w:val="001D79F2"/>
    <w:rsid w:val="001D7A73"/>
    <w:rsid w:val="001D7B6C"/>
    <w:rsid w:val="001D7BCA"/>
    <w:rsid w:val="001D7CC7"/>
    <w:rsid w:val="001D7E99"/>
    <w:rsid w:val="001E0009"/>
    <w:rsid w:val="001E0041"/>
    <w:rsid w:val="001E0081"/>
    <w:rsid w:val="001E0162"/>
    <w:rsid w:val="001E0499"/>
    <w:rsid w:val="001E0551"/>
    <w:rsid w:val="001E07B4"/>
    <w:rsid w:val="001E081F"/>
    <w:rsid w:val="001E08DA"/>
    <w:rsid w:val="001E0982"/>
    <w:rsid w:val="001E0BDA"/>
    <w:rsid w:val="001E0C79"/>
    <w:rsid w:val="001E1253"/>
    <w:rsid w:val="001E12DA"/>
    <w:rsid w:val="001E12E6"/>
    <w:rsid w:val="001E13E6"/>
    <w:rsid w:val="001E144E"/>
    <w:rsid w:val="001E166E"/>
    <w:rsid w:val="001E169D"/>
    <w:rsid w:val="001E191E"/>
    <w:rsid w:val="001E1997"/>
    <w:rsid w:val="001E1A5D"/>
    <w:rsid w:val="001E1C75"/>
    <w:rsid w:val="001E1CC4"/>
    <w:rsid w:val="001E1CEE"/>
    <w:rsid w:val="001E1CF3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8F5"/>
    <w:rsid w:val="001E2A4F"/>
    <w:rsid w:val="001E2AA9"/>
    <w:rsid w:val="001E2AD0"/>
    <w:rsid w:val="001E2C62"/>
    <w:rsid w:val="001E2F36"/>
    <w:rsid w:val="001E3308"/>
    <w:rsid w:val="001E3466"/>
    <w:rsid w:val="001E3495"/>
    <w:rsid w:val="001E3540"/>
    <w:rsid w:val="001E38AA"/>
    <w:rsid w:val="001E3B77"/>
    <w:rsid w:val="001E3B8F"/>
    <w:rsid w:val="001E3D1B"/>
    <w:rsid w:val="001E3D8B"/>
    <w:rsid w:val="001E3DC8"/>
    <w:rsid w:val="001E4012"/>
    <w:rsid w:val="001E41AC"/>
    <w:rsid w:val="001E434F"/>
    <w:rsid w:val="001E472B"/>
    <w:rsid w:val="001E47D6"/>
    <w:rsid w:val="001E47EB"/>
    <w:rsid w:val="001E4816"/>
    <w:rsid w:val="001E4926"/>
    <w:rsid w:val="001E4AB7"/>
    <w:rsid w:val="001E4B22"/>
    <w:rsid w:val="001E4E01"/>
    <w:rsid w:val="001E4EC5"/>
    <w:rsid w:val="001E4FE9"/>
    <w:rsid w:val="001E54A8"/>
    <w:rsid w:val="001E54D4"/>
    <w:rsid w:val="001E5515"/>
    <w:rsid w:val="001E55AC"/>
    <w:rsid w:val="001E57D0"/>
    <w:rsid w:val="001E5874"/>
    <w:rsid w:val="001E5CFB"/>
    <w:rsid w:val="001E5E83"/>
    <w:rsid w:val="001E5F38"/>
    <w:rsid w:val="001E5F5A"/>
    <w:rsid w:val="001E6013"/>
    <w:rsid w:val="001E6031"/>
    <w:rsid w:val="001E60C1"/>
    <w:rsid w:val="001E60DC"/>
    <w:rsid w:val="001E6408"/>
    <w:rsid w:val="001E64D3"/>
    <w:rsid w:val="001E652C"/>
    <w:rsid w:val="001E6655"/>
    <w:rsid w:val="001E669C"/>
    <w:rsid w:val="001E67F0"/>
    <w:rsid w:val="001E689B"/>
    <w:rsid w:val="001E690C"/>
    <w:rsid w:val="001E69E3"/>
    <w:rsid w:val="001E6A5B"/>
    <w:rsid w:val="001E6B24"/>
    <w:rsid w:val="001E6B51"/>
    <w:rsid w:val="001E6BE7"/>
    <w:rsid w:val="001E6DE4"/>
    <w:rsid w:val="001E6FA0"/>
    <w:rsid w:val="001E6FFD"/>
    <w:rsid w:val="001E723B"/>
    <w:rsid w:val="001E7294"/>
    <w:rsid w:val="001E7484"/>
    <w:rsid w:val="001E781B"/>
    <w:rsid w:val="001E789C"/>
    <w:rsid w:val="001E7A04"/>
    <w:rsid w:val="001E7A87"/>
    <w:rsid w:val="001E7E16"/>
    <w:rsid w:val="001E7EA7"/>
    <w:rsid w:val="001E7F1B"/>
    <w:rsid w:val="001E7F6A"/>
    <w:rsid w:val="001E7FC3"/>
    <w:rsid w:val="001F019F"/>
    <w:rsid w:val="001F05AF"/>
    <w:rsid w:val="001F084B"/>
    <w:rsid w:val="001F09A3"/>
    <w:rsid w:val="001F0A0D"/>
    <w:rsid w:val="001F0B5E"/>
    <w:rsid w:val="001F0C69"/>
    <w:rsid w:val="001F0D29"/>
    <w:rsid w:val="001F0DD1"/>
    <w:rsid w:val="001F0E7C"/>
    <w:rsid w:val="001F0EC2"/>
    <w:rsid w:val="001F0ED3"/>
    <w:rsid w:val="001F0F80"/>
    <w:rsid w:val="001F0FD0"/>
    <w:rsid w:val="001F1116"/>
    <w:rsid w:val="001F1381"/>
    <w:rsid w:val="001F1786"/>
    <w:rsid w:val="001F183C"/>
    <w:rsid w:val="001F199A"/>
    <w:rsid w:val="001F1B88"/>
    <w:rsid w:val="001F1D42"/>
    <w:rsid w:val="001F1EEB"/>
    <w:rsid w:val="001F1FBF"/>
    <w:rsid w:val="001F1FEA"/>
    <w:rsid w:val="001F20E8"/>
    <w:rsid w:val="001F2222"/>
    <w:rsid w:val="001F226F"/>
    <w:rsid w:val="001F2279"/>
    <w:rsid w:val="001F2563"/>
    <w:rsid w:val="001F25E2"/>
    <w:rsid w:val="001F2609"/>
    <w:rsid w:val="001F26D0"/>
    <w:rsid w:val="001F2702"/>
    <w:rsid w:val="001F2B19"/>
    <w:rsid w:val="001F2C59"/>
    <w:rsid w:val="001F2D9E"/>
    <w:rsid w:val="001F2EE6"/>
    <w:rsid w:val="001F2FC2"/>
    <w:rsid w:val="001F300F"/>
    <w:rsid w:val="001F3443"/>
    <w:rsid w:val="001F35DE"/>
    <w:rsid w:val="001F35F2"/>
    <w:rsid w:val="001F38E3"/>
    <w:rsid w:val="001F3A11"/>
    <w:rsid w:val="001F3B43"/>
    <w:rsid w:val="001F3CD3"/>
    <w:rsid w:val="001F4086"/>
    <w:rsid w:val="001F4165"/>
    <w:rsid w:val="001F41EF"/>
    <w:rsid w:val="001F4376"/>
    <w:rsid w:val="001F4460"/>
    <w:rsid w:val="001F489F"/>
    <w:rsid w:val="001F48CE"/>
    <w:rsid w:val="001F4A97"/>
    <w:rsid w:val="001F4B6D"/>
    <w:rsid w:val="001F4B95"/>
    <w:rsid w:val="001F4C83"/>
    <w:rsid w:val="001F4C9E"/>
    <w:rsid w:val="001F4D1E"/>
    <w:rsid w:val="001F4DDF"/>
    <w:rsid w:val="001F4FF0"/>
    <w:rsid w:val="001F5018"/>
    <w:rsid w:val="001F502B"/>
    <w:rsid w:val="001F50EA"/>
    <w:rsid w:val="001F51EB"/>
    <w:rsid w:val="001F545C"/>
    <w:rsid w:val="001F55FF"/>
    <w:rsid w:val="001F56B3"/>
    <w:rsid w:val="001F57C8"/>
    <w:rsid w:val="001F5A0A"/>
    <w:rsid w:val="001F5AAD"/>
    <w:rsid w:val="001F5B85"/>
    <w:rsid w:val="001F5C62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C5B"/>
    <w:rsid w:val="001F6FE0"/>
    <w:rsid w:val="001F7075"/>
    <w:rsid w:val="001F7124"/>
    <w:rsid w:val="001F7287"/>
    <w:rsid w:val="001F72FF"/>
    <w:rsid w:val="001F745B"/>
    <w:rsid w:val="001F74F5"/>
    <w:rsid w:val="001F750D"/>
    <w:rsid w:val="001F7667"/>
    <w:rsid w:val="001F76A3"/>
    <w:rsid w:val="001F7909"/>
    <w:rsid w:val="001F7A88"/>
    <w:rsid w:val="001F7F1E"/>
    <w:rsid w:val="00200065"/>
    <w:rsid w:val="0020012D"/>
    <w:rsid w:val="0020024C"/>
    <w:rsid w:val="00200355"/>
    <w:rsid w:val="00200525"/>
    <w:rsid w:val="002006A9"/>
    <w:rsid w:val="002008D9"/>
    <w:rsid w:val="0020099A"/>
    <w:rsid w:val="00200D7C"/>
    <w:rsid w:val="00201174"/>
    <w:rsid w:val="002013AF"/>
    <w:rsid w:val="00201438"/>
    <w:rsid w:val="00201519"/>
    <w:rsid w:val="00201529"/>
    <w:rsid w:val="0020176B"/>
    <w:rsid w:val="0020178D"/>
    <w:rsid w:val="002019A4"/>
    <w:rsid w:val="00201A3B"/>
    <w:rsid w:val="00201AA4"/>
    <w:rsid w:val="00201B36"/>
    <w:rsid w:val="00201B98"/>
    <w:rsid w:val="00201D53"/>
    <w:rsid w:val="00201F6A"/>
    <w:rsid w:val="00201F95"/>
    <w:rsid w:val="00201F97"/>
    <w:rsid w:val="00202096"/>
    <w:rsid w:val="002020AE"/>
    <w:rsid w:val="00202156"/>
    <w:rsid w:val="002021A1"/>
    <w:rsid w:val="002021A7"/>
    <w:rsid w:val="002022F5"/>
    <w:rsid w:val="002023DD"/>
    <w:rsid w:val="002024A1"/>
    <w:rsid w:val="00202654"/>
    <w:rsid w:val="0020278C"/>
    <w:rsid w:val="00202AFA"/>
    <w:rsid w:val="00202BD3"/>
    <w:rsid w:val="0020307C"/>
    <w:rsid w:val="002033A6"/>
    <w:rsid w:val="0020343E"/>
    <w:rsid w:val="00203501"/>
    <w:rsid w:val="0020354E"/>
    <w:rsid w:val="002035B9"/>
    <w:rsid w:val="002035DE"/>
    <w:rsid w:val="00203660"/>
    <w:rsid w:val="00203760"/>
    <w:rsid w:val="002037FE"/>
    <w:rsid w:val="0020395E"/>
    <w:rsid w:val="00203A54"/>
    <w:rsid w:val="00203A60"/>
    <w:rsid w:val="00203A6B"/>
    <w:rsid w:val="00203A88"/>
    <w:rsid w:val="00203BC2"/>
    <w:rsid w:val="00203F37"/>
    <w:rsid w:val="00203F66"/>
    <w:rsid w:val="00203FA9"/>
    <w:rsid w:val="00203FDE"/>
    <w:rsid w:val="002040EC"/>
    <w:rsid w:val="002041C1"/>
    <w:rsid w:val="002044A0"/>
    <w:rsid w:val="0020454A"/>
    <w:rsid w:val="00204578"/>
    <w:rsid w:val="00204B6D"/>
    <w:rsid w:val="00204C6D"/>
    <w:rsid w:val="00204C79"/>
    <w:rsid w:val="00204CE6"/>
    <w:rsid w:val="00204D24"/>
    <w:rsid w:val="00204D9D"/>
    <w:rsid w:val="002052DD"/>
    <w:rsid w:val="002055B0"/>
    <w:rsid w:val="00205605"/>
    <w:rsid w:val="00205B5C"/>
    <w:rsid w:val="00205BC1"/>
    <w:rsid w:val="00205E5B"/>
    <w:rsid w:val="002062B4"/>
    <w:rsid w:val="002063AE"/>
    <w:rsid w:val="0020658D"/>
    <w:rsid w:val="00206653"/>
    <w:rsid w:val="00206A04"/>
    <w:rsid w:val="00206B85"/>
    <w:rsid w:val="00206C9D"/>
    <w:rsid w:val="00206CBD"/>
    <w:rsid w:val="00206D77"/>
    <w:rsid w:val="0020701D"/>
    <w:rsid w:val="0020707A"/>
    <w:rsid w:val="00207211"/>
    <w:rsid w:val="002072AD"/>
    <w:rsid w:val="002072C8"/>
    <w:rsid w:val="002072F0"/>
    <w:rsid w:val="002073EB"/>
    <w:rsid w:val="002074EC"/>
    <w:rsid w:val="00207500"/>
    <w:rsid w:val="00207562"/>
    <w:rsid w:val="002075F1"/>
    <w:rsid w:val="00207632"/>
    <w:rsid w:val="002076E7"/>
    <w:rsid w:val="00207701"/>
    <w:rsid w:val="00207768"/>
    <w:rsid w:val="0020778F"/>
    <w:rsid w:val="0020781D"/>
    <w:rsid w:val="002078F1"/>
    <w:rsid w:val="00207AE5"/>
    <w:rsid w:val="00207B18"/>
    <w:rsid w:val="00207B88"/>
    <w:rsid w:val="00207C3A"/>
    <w:rsid w:val="00207EF6"/>
    <w:rsid w:val="00207FD6"/>
    <w:rsid w:val="002100BC"/>
    <w:rsid w:val="00210233"/>
    <w:rsid w:val="002102B2"/>
    <w:rsid w:val="0021031D"/>
    <w:rsid w:val="00210534"/>
    <w:rsid w:val="0021056F"/>
    <w:rsid w:val="00210581"/>
    <w:rsid w:val="002105D4"/>
    <w:rsid w:val="00210651"/>
    <w:rsid w:val="00210822"/>
    <w:rsid w:val="00210B51"/>
    <w:rsid w:val="0021102D"/>
    <w:rsid w:val="00211199"/>
    <w:rsid w:val="0021158F"/>
    <w:rsid w:val="00211677"/>
    <w:rsid w:val="002117B4"/>
    <w:rsid w:val="002117F8"/>
    <w:rsid w:val="002117FD"/>
    <w:rsid w:val="0021183E"/>
    <w:rsid w:val="00211981"/>
    <w:rsid w:val="00211B11"/>
    <w:rsid w:val="00211B1A"/>
    <w:rsid w:val="002121CB"/>
    <w:rsid w:val="002121D1"/>
    <w:rsid w:val="00212350"/>
    <w:rsid w:val="0021255D"/>
    <w:rsid w:val="002125A7"/>
    <w:rsid w:val="00212A05"/>
    <w:rsid w:val="00212A9E"/>
    <w:rsid w:val="00212CA4"/>
    <w:rsid w:val="00212D02"/>
    <w:rsid w:val="00212EDC"/>
    <w:rsid w:val="00212F6A"/>
    <w:rsid w:val="00212F81"/>
    <w:rsid w:val="00213077"/>
    <w:rsid w:val="0021317D"/>
    <w:rsid w:val="0021323A"/>
    <w:rsid w:val="002132FC"/>
    <w:rsid w:val="00213455"/>
    <w:rsid w:val="00213482"/>
    <w:rsid w:val="002134A7"/>
    <w:rsid w:val="0021359A"/>
    <w:rsid w:val="002137B7"/>
    <w:rsid w:val="00213C5D"/>
    <w:rsid w:val="00213EC2"/>
    <w:rsid w:val="002142E8"/>
    <w:rsid w:val="0021452C"/>
    <w:rsid w:val="00214674"/>
    <w:rsid w:val="002146F5"/>
    <w:rsid w:val="00214790"/>
    <w:rsid w:val="00214A34"/>
    <w:rsid w:val="00214AB1"/>
    <w:rsid w:val="00214AD9"/>
    <w:rsid w:val="00214D04"/>
    <w:rsid w:val="00214FD1"/>
    <w:rsid w:val="00215008"/>
    <w:rsid w:val="00215171"/>
    <w:rsid w:val="00215179"/>
    <w:rsid w:val="0021528D"/>
    <w:rsid w:val="00215727"/>
    <w:rsid w:val="00215838"/>
    <w:rsid w:val="00215B28"/>
    <w:rsid w:val="00215C2C"/>
    <w:rsid w:val="00215CC0"/>
    <w:rsid w:val="00215FAD"/>
    <w:rsid w:val="002160C1"/>
    <w:rsid w:val="00216211"/>
    <w:rsid w:val="00216527"/>
    <w:rsid w:val="0021682E"/>
    <w:rsid w:val="002168DD"/>
    <w:rsid w:val="002168FC"/>
    <w:rsid w:val="0021693A"/>
    <w:rsid w:val="00216950"/>
    <w:rsid w:val="002169C0"/>
    <w:rsid w:val="002169F2"/>
    <w:rsid w:val="00216C6B"/>
    <w:rsid w:val="00216D19"/>
    <w:rsid w:val="00216D1A"/>
    <w:rsid w:val="00216D32"/>
    <w:rsid w:val="00216D44"/>
    <w:rsid w:val="0021717A"/>
    <w:rsid w:val="0021732F"/>
    <w:rsid w:val="00217373"/>
    <w:rsid w:val="002173DC"/>
    <w:rsid w:val="00217521"/>
    <w:rsid w:val="00217532"/>
    <w:rsid w:val="002176B9"/>
    <w:rsid w:val="0021783D"/>
    <w:rsid w:val="0021789F"/>
    <w:rsid w:val="00217988"/>
    <w:rsid w:val="00217A6D"/>
    <w:rsid w:val="00217AFB"/>
    <w:rsid w:val="00217C23"/>
    <w:rsid w:val="00217C41"/>
    <w:rsid w:val="00217C63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A41"/>
    <w:rsid w:val="00220D41"/>
    <w:rsid w:val="00220D60"/>
    <w:rsid w:val="00220F21"/>
    <w:rsid w:val="00220F36"/>
    <w:rsid w:val="0022100E"/>
    <w:rsid w:val="002212CE"/>
    <w:rsid w:val="0022162F"/>
    <w:rsid w:val="00221634"/>
    <w:rsid w:val="00221804"/>
    <w:rsid w:val="00221929"/>
    <w:rsid w:val="00221988"/>
    <w:rsid w:val="00221C0F"/>
    <w:rsid w:val="00221DEF"/>
    <w:rsid w:val="00221E20"/>
    <w:rsid w:val="00221F46"/>
    <w:rsid w:val="00221F8B"/>
    <w:rsid w:val="0022203E"/>
    <w:rsid w:val="00222461"/>
    <w:rsid w:val="00222599"/>
    <w:rsid w:val="0022269E"/>
    <w:rsid w:val="002226D2"/>
    <w:rsid w:val="0022296C"/>
    <w:rsid w:val="00222BDF"/>
    <w:rsid w:val="00222C01"/>
    <w:rsid w:val="00222C0A"/>
    <w:rsid w:val="00222C96"/>
    <w:rsid w:val="00222D9F"/>
    <w:rsid w:val="00222DA6"/>
    <w:rsid w:val="00222DE7"/>
    <w:rsid w:val="00223026"/>
    <w:rsid w:val="00223045"/>
    <w:rsid w:val="002230DF"/>
    <w:rsid w:val="002232CB"/>
    <w:rsid w:val="00223305"/>
    <w:rsid w:val="0022331E"/>
    <w:rsid w:val="0022349F"/>
    <w:rsid w:val="002234A1"/>
    <w:rsid w:val="002234B6"/>
    <w:rsid w:val="0022356C"/>
    <w:rsid w:val="00223602"/>
    <w:rsid w:val="00223760"/>
    <w:rsid w:val="0022389D"/>
    <w:rsid w:val="00223A18"/>
    <w:rsid w:val="00223A1A"/>
    <w:rsid w:val="00223A3C"/>
    <w:rsid w:val="00223ACC"/>
    <w:rsid w:val="00223DC2"/>
    <w:rsid w:val="00223E55"/>
    <w:rsid w:val="002240F1"/>
    <w:rsid w:val="002242A4"/>
    <w:rsid w:val="0022431C"/>
    <w:rsid w:val="002245ED"/>
    <w:rsid w:val="00224744"/>
    <w:rsid w:val="00224971"/>
    <w:rsid w:val="002249E6"/>
    <w:rsid w:val="00224B8C"/>
    <w:rsid w:val="00224BF2"/>
    <w:rsid w:val="00225051"/>
    <w:rsid w:val="00225139"/>
    <w:rsid w:val="0022516D"/>
    <w:rsid w:val="002251D0"/>
    <w:rsid w:val="002253BD"/>
    <w:rsid w:val="0022553D"/>
    <w:rsid w:val="00225551"/>
    <w:rsid w:val="002257A1"/>
    <w:rsid w:val="00225A52"/>
    <w:rsid w:val="00225A76"/>
    <w:rsid w:val="00225A9F"/>
    <w:rsid w:val="00225E11"/>
    <w:rsid w:val="00225FF9"/>
    <w:rsid w:val="0022633F"/>
    <w:rsid w:val="00226454"/>
    <w:rsid w:val="00226475"/>
    <w:rsid w:val="002265D7"/>
    <w:rsid w:val="00226640"/>
    <w:rsid w:val="00226645"/>
    <w:rsid w:val="002267F8"/>
    <w:rsid w:val="002268BB"/>
    <w:rsid w:val="0022699C"/>
    <w:rsid w:val="00226A0F"/>
    <w:rsid w:val="00226A53"/>
    <w:rsid w:val="00226B6B"/>
    <w:rsid w:val="00226D52"/>
    <w:rsid w:val="00226DB6"/>
    <w:rsid w:val="00226F41"/>
    <w:rsid w:val="0022704F"/>
    <w:rsid w:val="002270F5"/>
    <w:rsid w:val="00227189"/>
    <w:rsid w:val="002272A5"/>
    <w:rsid w:val="00227463"/>
    <w:rsid w:val="0022758B"/>
    <w:rsid w:val="00227595"/>
    <w:rsid w:val="0022763C"/>
    <w:rsid w:val="0022768C"/>
    <w:rsid w:val="002276D2"/>
    <w:rsid w:val="0022779C"/>
    <w:rsid w:val="00227A9F"/>
    <w:rsid w:val="00227C14"/>
    <w:rsid w:val="00227C20"/>
    <w:rsid w:val="00227DC0"/>
    <w:rsid w:val="00227E85"/>
    <w:rsid w:val="00230204"/>
    <w:rsid w:val="0023023C"/>
    <w:rsid w:val="002302FC"/>
    <w:rsid w:val="00230396"/>
    <w:rsid w:val="00230459"/>
    <w:rsid w:val="00230611"/>
    <w:rsid w:val="00230923"/>
    <w:rsid w:val="00230CED"/>
    <w:rsid w:val="002310A4"/>
    <w:rsid w:val="002310E5"/>
    <w:rsid w:val="0023123B"/>
    <w:rsid w:val="00231242"/>
    <w:rsid w:val="002318C2"/>
    <w:rsid w:val="00231A08"/>
    <w:rsid w:val="00231A3E"/>
    <w:rsid w:val="00231C5E"/>
    <w:rsid w:val="00231CEA"/>
    <w:rsid w:val="00231DD5"/>
    <w:rsid w:val="00231E1B"/>
    <w:rsid w:val="00231E3C"/>
    <w:rsid w:val="00231E4E"/>
    <w:rsid w:val="00231E57"/>
    <w:rsid w:val="0023211F"/>
    <w:rsid w:val="0023213B"/>
    <w:rsid w:val="00232341"/>
    <w:rsid w:val="00232465"/>
    <w:rsid w:val="00232474"/>
    <w:rsid w:val="00232494"/>
    <w:rsid w:val="0023258E"/>
    <w:rsid w:val="00232641"/>
    <w:rsid w:val="002326D0"/>
    <w:rsid w:val="00232775"/>
    <w:rsid w:val="00232839"/>
    <w:rsid w:val="00232A0B"/>
    <w:rsid w:val="00232A15"/>
    <w:rsid w:val="00232B1C"/>
    <w:rsid w:val="00232D6C"/>
    <w:rsid w:val="00232DDC"/>
    <w:rsid w:val="00232F24"/>
    <w:rsid w:val="00233221"/>
    <w:rsid w:val="00233366"/>
    <w:rsid w:val="0023366E"/>
    <w:rsid w:val="0023367A"/>
    <w:rsid w:val="002336C2"/>
    <w:rsid w:val="002337FC"/>
    <w:rsid w:val="002338E8"/>
    <w:rsid w:val="00233964"/>
    <w:rsid w:val="00233B66"/>
    <w:rsid w:val="00233B90"/>
    <w:rsid w:val="00233F27"/>
    <w:rsid w:val="00233F34"/>
    <w:rsid w:val="0023412E"/>
    <w:rsid w:val="002343F2"/>
    <w:rsid w:val="0023448B"/>
    <w:rsid w:val="002344C2"/>
    <w:rsid w:val="002345C9"/>
    <w:rsid w:val="002345F0"/>
    <w:rsid w:val="002345FB"/>
    <w:rsid w:val="002348A9"/>
    <w:rsid w:val="00234A61"/>
    <w:rsid w:val="00234B19"/>
    <w:rsid w:val="00234B8F"/>
    <w:rsid w:val="00234C6F"/>
    <w:rsid w:val="00234DF3"/>
    <w:rsid w:val="00234F65"/>
    <w:rsid w:val="00234F9F"/>
    <w:rsid w:val="00235220"/>
    <w:rsid w:val="002353BE"/>
    <w:rsid w:val="002355B7"/>
    <w:rsid w:val="0023583E"/>
    <w:rsid w:val="002359AC"/>
    <w:rsid w:val="00235CB8"/>
    <w:rsid w:val="00236114"/>
    <w:rsid w:val="0023623B"/>
    <w:rsid w:val="00236315"/>
    <w:rsid w:val="002367AA"/>
    <w:rsid w:val="00236885"/>
    <w:rsid w:val="00236B78"/>
    <w:rsid w:val="00236C74"/>
    <w:rsid w:val="00236D16"/>
    <w:rsid w:val="0023703A"/>
    <w:rsid w:val="00237040"/>
    <w:rsid w:val="002370C4"/>
    <w:rsid w:val="0023744D"/>
    <w:rsid w:val="00237595"/>
    <w:rsid w:val="002375C6"/>
    <w:rsid w:val="00237742"/>
    <w:rsid w:val="00237913"/>
    <w:rsid w:val="00237971"/>
    <w:rsid w:val="00237D83"/>
    <w:rsid w:val="00237EAD"/>
    <w:rsid w:val="002401EB"/>
    <w:rsid w:val="00240217"/>
    <w:rsid w:val="0024037E"/>
    <w:rsid w:val="00240505"/>
    <w:rsid w:val="0024065E"/>
    <w:rsid w:val="002406AD"/>
    <w:rsid w:val="0024087E"/>
    <w:rsid w:val="0024089D"/>
    <w:rsid w:val="002409E4"/>
    <w:rsid w:val="00240AFD"/>
    <w:rsid w:val="00240B0C"/>
    <w:rsid w:val="00240CB5"/>
    <w:rsid w:val="00240D85"/>
    <w:rsid w:val="00240F17"/>
    <w:rsid w:val="00240F63"/>
    <w:rsid w:val="00241121"/>
    <w:rsid w:val="00241126"/>
    <w:rsid w:val="00241597"/>
    <w:rsid w:val="00241665"/>
    <w:rsid w:val="00241682"/>
    <w:rsid w:val="00241757"/>
    <w:rsid w:val="002417F3"/>
    <w:rsid w:val="00241880"/>
    <w:rsid w:val="00241AF0"/>
    <w:rsid w:val="00241B52"/>
    <w:rsid w:val="00241B8F"/>
    <w:rsid w:val="00241BEF"/>
    <w:rsid w:val="00241CB2"/>
    <w:rsid w:val="00241D10"/>
    <w:rsid w:val="00241D55"/>
    <w:rsid w:val="00241EAD"/>
    <w:rsid w:val="00241EBE"/>
    <w:rsid w:val="00241F03"/>
    <w:rsid w:val="00241F8A"/>
    <w:rsid w:val="00241FBC"/>
    <w:rsid w:val="00242069"/>
    <w:rsid w:val="00242083"/>
    <w:rsid w:val="002421D2"/>
    <w:rsid w:val="00242298"/>
    <w:rsid w:val="00242492"/>
    <w:rsid w:val="002424A3"/>
    <w:rsid w:val="00242511"/>
    <w:rsid w:val="0024270F"/>
    <w:rsid w:val="002428EB"/>
    <w:rsid w:val="002428F0"/>
    <w:rsid w:val="00242952"/>
    <w:rsid w:val="00242AAA"/>
    <w:rsid w:val="00242B48"/>
    <w:rsid w:val="00242E66"/>
    <w:rsid w:val="002430D5"/>
    <w:rsid w:val="0024312D"/>
    <w:rsid w:val="002432E9"/>
    <w:rsid w:val="002432FC"/>
    <w:rsid w:val="00243335"/>
    <w:rsid w:val="0024348E"/>
    <w:rsid w:val="00243517"/>
    <w:rsid w:val="0024376F"/>
    <w:rsid w:val="002437C8"/>
    <w:rsid w:val="00243A64"/>
    <w:rsid w:val="00243B5E"/>
    <w:rsid w:val="00243B8F"/>
    <w:rsid w:val="00243C6D"/>
    <w:rsid w:val="00243D8D"/>
    <w:rsid w:val="00243DF5"/>
    <w:rsid w:val="00243E00"/>
    <w:rsid w:val="00243EBF"/>
    <w:rsid w:val="00243FAE"/>
    <w:rsid w:val="0024432B"/>
    <w:rsid w:val="002448DD"/>
    <w:rsid w:val="00244A85"/>
    <w:rsid w:val="00244ADF"/>
    <w:rsid w:val="00244B32"/>
    <w:rsid w:val="00244BB0"/>
    <w:rsid w:val="00244D22"/>
    <w:rsid w:val="00244D8A"/>
    <w:rsid w:val="00244DB9"/>
    <w:rsid w:val="00244DBA"/>
    <w:rsid w:val="00244DDF"/>
    <w:rsid w:val="00244E7D"/>
    <w:rsid w:val="00244F4E"/>
    <w:rsid w:val="00244FEE"/>
    <w:rsid w:val="0024524F"/>
    <w:rsid w:val="002454FB"/>
    <w:rsid w:val="00245634"/>
    <w:rsid w:val="00245825"/>
    <w:rsid w:val="00245A2B"/>
    <w:rsid w:val="00245A2C"/>
    <w:rsid w:val="00245A42"/>
    <w:rsid w:val="00245AFF"/>
    <w:rsid w:val="00245B6B"/>
    <w:rsid w:val="00245C59"/>
    <w:rsid w:val="00245C74"/>
    <w:rsid w:val="00245FE9"/>
    <w:rsid w:val="002460A3"/>
    <w:rsid w:val="00246176"/>
    <w:rsid w:val="00246199"/>
    <w:rsid w:val="0024624B"/>
    <w:rsid w:val="002462BC"/>
    <w:rsid w:val="00246327"/>
    <w:rsid w:val="00246401"/>
    <w:rsid w:val="0024651E"/>
    <w:rsid w:val="002468CC"/>
    <w:rsid w:val="002469A4"/>
    <w:rsid w:val="0024714A"/>
    <w:rsid w:val="00247214"/>
    <w:rsid w:val="00247334"/>
    <w:rsid w:val="00247369"/>
    <w:rsid w:val="00247559"/>
    <w:rsid w:val="00247661"/>
    <w:rsid w:val="00247712"/>
    <w:rsid w:val="0024773A"/>
    <w:rsid w:val="00247803"/>
    <w:rsid w:val="00247885"/>
    <w:rsid w:val="00247994"/>
    <w:rsid w:val="00247CB0"/>
    <w:rsid w:val="00247CDF"/>
    <w:rsid w:val="00247ED9"/>
    <w:rsid w:val="00247F14"/>
    <w:rsid w:val="0025010C"/>
    <w:rsid w:val="0025022A"/>
    <w:rsid w:val="00250262"/>
    <w:rsid w:val="00250416"/>
    <w:rsid w:val="00250509"/>
    <w:rsid w:val="00250626"/>
    <w:rsid w:val="00250659"/>
    <w:rsid w:val="0025066E"/>
    <w:rsid w:val="0025078B"/>
    <w:rsid w:val="002508D7"/>
    <w:rsid w:val="00250ABF"/>
    <w:rsid w:val="00250BB5"/>
    <w:rsid w:val="00250C0A"/>
    <w:rsid w:val="00250CF5"/>
    <w:rsid w:val="00250CF8"/>
    <w:rsid w:val="00250E6A"/>
    <w:rsid w:val="002510BC"/>
    <w:rsid w:val="002511EA"/>
    <w:rsid w:val="00251241"/>
    <w:rsid w:val="002515DC"/>
    <w:rsid w:val="00251621"/>
    <w:rsid w:val="002518F1"/>
    <w:rsid w:val="00251A1A"/>
    <w:rsid w:val="00251B9B"/>
    <w:rsid w:val="00251FC4"/>
    <w:rsid w:val="00252294"/>
    <w:rsid w:val="002523B0"/>
    <w:rsid w:val="00252441"/>
    <w:rsid w:val="00252491"/>
    <w:rsid w:val="00252590"/>
    <w:rsid w:val="00252599"/>
    <w:rsid w:val="002528F0"/>
    <w:rsid w:val="002529DB"/>
    <w:rsid w:val="00252C55"/>
    <w:rsid w:val="00252F84"/>
    <w:rsid w:val="00252FAE"/>
    <w:rsid w:val="00253237"/>
    <w:rsid w:val="00253238"/>
    <w:rsid w:val="002532D6"/>
    <w:rsid w:val="002532EB"/>
    <w:rsid w:val="00253434"/>
    <w:rsid w:val="00253447"/>
    <w:rsid w:val="00253535"/>
    <w:rsid w:val="002535D9"/>
    <w:rsid w:val="00253657"/>
    <w:rsid w:val="0025367B"/>
    <w:rsid w:val="00253762"/>
    <w:rsid w:val="002537B2"/>
    <w:rsid w:val="0025385F"/>
    <w:rsid w:val="002538BF"/>
    <w:rsid w:val="00253AC8"/>
    <w:rsid w:val="00253B30"/>
    <w:rsid w:val="00253C34"/>
    <w:rsid w:val="00253F68"/>
    <w:rsid w:val="0025420F"/>
    <w:rsid w:val="002542E9"/>
    <w:rsid w:val="0025441E"/>
    <w:rsid w:val="002544BF"/>
    <w:rsid w:val="0025454B"/>
    <w:rsid w:val="00254739"/>
    <w:rsid w:val="0025474A"/>
    <w:rsid w:val="002547F9"/>
    <w:rsid w:val="0025497D"/>
    <w:rsid w:val="00254AFC"/>
    <w:rsid w:val="00254BB3"/>
    <w:rsid w:val="00254BEA"/>
    <w:rsid w:val="00254EB8"/>
    <w:rsid w:val="00255138"/>
    <w:rsid w:val="002556E8"/>
    <w:rsid w:val="002558E1"/>
    <w:rsid w:val="00255BA7"/>
    <w:rsid w:val="00255BD5"/>
    <w:rsid w:val="00255D2E"/>
    <w:rsid w:val="00255D38"/>
    <w:rsid w:val="00255DDF"/>
    <w:rsid w:val="00255E12"/>
    <w:rsid w:val="00255E53"/>
    <w:rsid w:val="00255E71"/>
    <w:rsid w:val="00255F11"/>
    <w:rsid w:val="00256045"/>
    <w:rsid w:val="00256211"/>
    <w:rsid w:val="0025636A"/>
    <w:rsid w:val="0025637E"/>
    <w:rsid w:val="00256385"/>
    <w:rsid w:val="002563CB"/>
    <w:rsid w:val="0025641B"/>
    <w:rsid w:val="00256425"/>
    <w:rsid w:val="0025660F"/>
    <w:rsid w:val="00256695"/>
    <w:rsid w:val="002567A5"/>
    <w:rsid w:val="002569B6"/>
    <w:rsid w:val="002569BE"/>
    <w:rsid w:val="00256D6D"/>
    <w:rsid w:val="00256D95"/>
    <w:rsid w:val="00256DDB"/>
    <w:rsid w:val="0025702C"/>
    <w:rsid w:val="0025714A"/>
    <w:rsid w:val="0025715A"/>
    <w:rsid w:val="002571A9"/>
    <w:rsid w:val="0025733D"/>
    <w:rsid w:val="002574BC"/>
    <w:rsid w:val="00257524"/>
    <w:rsid w:val="0025775D"/>
    <w:rsid w:val="002577E2"/>
    <w:rsid w:val="00257989"/>
    <w:rsid w:val="00257ACD"/>
    <w:rsid w:val="00257B0D"/>
    <w:rsid w:val="00257B9C"/>
    <w:rsid w:val="00257BF5"/>
    <w:rsid w:val="00257C99"/>
    <w:rsid w:val="00257CA1"/>
    <w:rsid w:val="00257CA3"/>
    <w:rsid w:val="00257E2F"/>
    <w:rsid w:val="002601BE"/>
    <w:rsid w:val="0026052A"/>
    <w:rsid w:val="00260A76"/>
    <w:rsid w:val="00260B6F"/>
    <w:rsid w:val="00260BA6"/>
    <w:rsid w:val="00260C70"/>
    <w:rsid w:val="00260D1D"/>
    <w:rsid w:val="00260FD4"/>
    <w:rsid w:val="0026113A"/>
    <w:rsid w:val="00261156"/>
    <w:rsid w:val="002611A3"/>
    <w:rsid w:val="002611A6"/>
    <w:rsid w:val="002613DD"/>
    <w:rsid w:val="00261455"/>
    <w:rsid w:val="00261592"/>
    <w:rsid w:val="00261596"/>
    <w:rsid w:val="002615FA"/>
    <w:rsid w:val="002616A6"/>
    <w:rsid w:val="0026192F"/>
    <w:rsid w:val="0026195D"/>
    <w:rsid w:val="00261A8E"/>
    <w:rsid w:val="00261AAB"/>
    <w:rsid w:val="00261AB8"/>
    <w:rsid w:val="00261AC7"/>
    <w:rsid w:val="00261C7E"/>
    <w:rsid w:val="00261F1B"/>
    <w:rsid w:val="00262287"/>
    <w:rsid w:val="002622C8"/>
    <w:rsid w:val="002623B2"/>
    <w:rsid w:val="00262405"/>
    <w:rsid w:val="002624A7"/>
    <w:rsid w:val="0026252E"/>
    <w:rsid w:val="002625A6"/>
    <w:rsid w:val="00262916"/>
    <w:rsid w:val="00262CA9"/>
    <w:rsid w:val="00262D1B"/>
    <w:rsid w:val="00262D76"/>
    <w:rsid w:val="00262E02"/>
    <w:rsid w:val="00262F4D"/>
    <w:rsid w:val="00263029"/>
    <w:rsid w:val="00263119"/>
    <w:rsid w:val="00263125"/>
    <w:rsid w:val="0026312B"/>
    <w:rsid w:val="0026322A"/>
    <w:rsid w:val="00263251"/>
    <w:rsid w:val="002633C5"/>
    <w:rsid w:val="002634A3"/>
    <w:rsid w:val="00263564"/>
    <w:rsid w:val="00263769"/>
    <w:rsid w:val="0026379D"/>
    <w:rsid w:val="002637AC"/>
    <w:rsid w:val="00263838"/>
    <w:rsid w:val="00263875"/>
    <w:rsid w:val="00263916"/>
    <w:rsid w:val="00263994"/>
    <w:rsid w:val="00263A4C"/>
    <w:rsid w:val="00263AC2"/>
    <w:rsid w:val="00263B67"/>
    <w:rsid w:val="00263EF1"/>
    <w:rsid w:val="00263F0E"/>
    <w:rsid w:val="00264186"/>
    <w:rsid w:val="00264341"/>
    <w:rsid w:val="00264395"/>
    <w:rsid w:val="0026442A"/>
    <w:rsid w:val="00264465"/>
    <w:rsid w:val="0026458F"/>
    <w:rsid w:val="00264696"/>
    <w:rsid w:val="002646B3"/>
    <w:rsid w:val="00264991"/>
    <w:rsid w:val="002649F6"/>
    <w:rsid w:val="00264C1A"/>
    <w:rsid w:val="00264C51"/>
    <w:rsid w:val="00264FEA"/>
    <w:rsid w:val="0026507E"/>
    <w:rsid w:val="00265502"/>
    <w:rsid w:val="002656F1"/>
    <w:rsid w:val="00265735"/>
    <w:rsid w:val="0026581F"/>
    <w:rsid w:val="00265954"/>
    <w:rsid w:val="00265A63"/>
    <w:rsid w:val="00265A99"/>
    <w:rsid w:val="00265AA6"/>
    <w:rsid w:val="00265C2E"/>
    <w:rsid w:val="00265D9B"/>
    <w:rsid w:val="00265DE9"/>
    <w:rsid w:val="00265F4B"/>
    <w:rsid w:val="00266258"/>
    <w:rsid w:val="0026636E"/>
    <w:rsid w:val="00266387"/>
    <w:rsid w:val="0026640E"/>
    <w:rsid w:val="0026652A"/>
    <w:rsid w:val="00266660"/>
    <w:rsid w:val="0026669A"/>
    <w:rsid w:val="0026670F"/>
    <w:rsid w:val="002667B5"/>
    <w:rsid w:val="002667F9"/>
    <w:rsid w:val="00266874"/>
    <w:rsid w:val="0026695B"/>
    <w:rsid w:val="00266A0A"/>
    <w:rsid w:val="00266B25"/>
    <w:rsid w:val="00266B72"/>
    <w:rsid w:val="00266BB7"/>
    <w:rsid w:val="00266C0B"/>
    <w:rsid w:val="00266CF3"/>
    <w:rsid w:val="00266DD6"/>
    <w:rsid w:val="00266E2B"/>
    <w:rsid w:val="00266F7D"/>
    <w:rsid w:val="002670AF"/>
    <w:rsid w:val="002671A5"/>
    <w:rsid w:val="002671BA"/>
    <w:rsid w:val="002672FD"/>
    <w:rsid w:val="00267412"/>
    <w:rsid w:val="00267500"/>
    <w:rsid w:val="0026754A"/>
    <w:rsid w:val="002675AE"/>
    <w:rsid w:val="002675E2"/>
    <w:rsid w:val="002675FE"/>
    <w:rsid w:val="00267803"/>
    <w:rsid w:val="00267933"/>
    <w:rsid w:val="002679EE"/>
    <w:rsid w:val="00267A88"/>
    <w:rsid w:val="00267CAF"/>
    <w:rsid w:val="00267EF7"/>
    <w:rsid w:val="00267FD0"/>
    <w:rsid w:val="00267FDA"/>
    <w:rsid w:val="00270066"/>
    <w:rsid w:val="00270126"/>
    <w:rsid w:val="002702F8"/>
    <w:rsid w:val="002703E1"/>
    <w:rsid w:val="00270420"/>
    <w:rsid w:val="00270429"/>
    <w:rsid w:val="00270451"/>
    <w:rsid w:val="002704A1"/>
    <w:rsid w:val="002707C6"/>
    <w:rsid w:val="00270A84"/>
    <w:rsid w:val="00270A85"/>
    <w:rsid w:val="00270BB1"/>
    <w:rsid w:val="00270C70"/>
    <w:rsid w:val="00270E0C"/>
    <w:rsid w:val="0027108F"/>
    <w:rsid w:val="00271172"/>
    <w:rsid w:val="0027136A"/>
    <w:rsid w:val="0027138E"/>
    <w:rsid w:val="002716B3"/>
    <w:rsid w:val="00271842"/>
    <w:rsid w:val="00271A07"/>
    <w:rsid w:val="00271A82"/>
    <w:rsid w:val="00271DD9"/>
    <w:rsid w:val="00272069"/>
    <w:rsid w:val="002720EC"/>
    <w:rsid w:val="00272200"/>
    <w:rsid w:val="00272289"/>
    <w:rsid w:val="002722A4"/>
    <w:rsid w:val="002722CA"/>
    <w:rsid w:val="00272391"/>
    <w:rsid w:val="0027240A"/>
    <w:rsid w:val="002726AA"/>
    <w:rsid w:val="0027275F"/>
    <w:rsid w:val="002728A0"/>
    <w:rsid w:val="002728B7"/>
    <w:rsid w:val="00272935"/>
    <w:rsid w:val="0027293B"/>
    <w:rsid w:val="00272B21"/>
    <w:rsid w:val="00272BE6"/>
    <w:rsid w:val="00272CC4"/>
    <w:rsid w:val="00272F1A"/>
    <w:rsid w:val="0027306D"/>
    <w:rsid w:val="002730C7"/>
    <w:rsid w:val="00273284"/>
    <w:rsid w:val="002733B7"/>
    <w:rsid w:val="002734F6"/>
    <w:rsid w:val="00273505"/>
    <w:rsid w:val="002736F0"/>
    <w:rsid w:val="002737FD"/>
    <w:rsid w:val="002739D3"/>
    <w:rsid w:val="00273A19"/>
    <w:rsid w:val="00273C64"/>
    <w:rsid w:val="00273EFE"/>
    <w:rsid w:val="00273FFA"/>
    <w:rsid w:val="0027402D"/>
    <w:rsid w:val="00274168"/>
    <w:rsid w:val="002744D8"/>
    <w:rsid w:val="002745FE"/>
    <w:rsid w:val="0027460F"/>
    <w:rsid w:val="0027469F"/>
    <w:rsid w:val="002746D4"/>
    <w:rsid w:val="002746EE"/>
    <w:rsid w:val="00274788"/>
    <w:rsid w:val="002748B6"/>
    <w:rsid w:val="002748D5"/>
    <w:rsid w:val="00274DA7"/>
    <w:rsid w:val="00275011"/>
    <w:rsid w:val="00275173"/>
    <w:rsid w:val="002751B1"/>
    <w:rsid w:val="00275214"/>
    <w:rsid w:val="00275303"/>
    <w:rsid w:val="002754B7"/>
    <w:rsid w:val="00275605"/>
    <w:rsid w:val="0027580F"/>
    <w:rsid w:val="002759AA"/>
    <w:rsid w:val="00275A95"/>
    <w:rsid w:val="00275F65"/>
    <w:rsid w:val="00276049"/>
    <w:rsid w:val="002760CE"/>
    <w:rsid w:val="00276139"/>
    <w:rsid w:val="00276244"/>
    <w:rsid w:val="00276363"/>
    <w:rsid w:val="0027648E"/>
    <w:rsid w:val="0027656E"/>
    <w:rsid w:val="002766E8"/>
    <w:rsid w:val="00276750"/>
    <w:rsid w:val="00276770"/>
    <w:rsid w:val="00276872"/>
    <w:rsid w:val="00276AE6"/>
    <w:rsid w:val="00276B87"/>
    <w:rsid w:val="00276C33"/>
    <w:rsid w:val="00276D00"/>
    <w:rsid w:val="00276E12"/>
    <w:rsid w:val="00276E17"/>
    <w:rsid w:val="00276F8A"/>
    <w:rsid w:val="0027717B"/>
    <w:rsid w:val="00277195"/>
    <w:rsid w:val="00277220"/>
    <w:rsid w:val="00277264"/>
    <w:rsid w:val="002772E9"/>
    <w:rsid w:val="0027737A"/>
    <w:rsid w:val="00277522"/>
    <w:rsid w:val="0027753B"/>
    <w:rsid w:val="002775DE"/>
    <w:rsid w:val="00277604"/>
    <w:rsid w:val="00277626"/>
    <w:rsid w:val="00277716"/>
    <w:rsid w:val="0027783F"/>
    <w:rsid w:val="00277846"/>
    <w:rsid w:val="00277856"/>
    <w:rsid w:val="002778CD"/>
    <w:rsid w:val="00277C82"/>
    <w:rsid w:val="00277DE9"/>
    <w:rsid w:val="00277EF7"/>
    <w:rsid w:val="00277F24"/>
    <w:rsid w:val="00280043"/>
    <w:rsid w:val="0028005F"/>
    <w:rsid w:val="0028009E"/>
    <w:rsid w:val="0028060D"/>
    <w:rsid w:val="0028093A"/>
    <w:rsid w:val="00280A40"/>
    <w:rsid w:val="00280BBA"/>
    <w:rsid w:val="00280EDB"/>
    <w:rsid w:val="002810C2"/>
    <w:rsid w:val="00281181"/>
    <w:rsid w:val="002812C0"/>
    <w:rsid w:val="002812E8"/>
    <w:rsid w:val="00281506"/>
    <w:rsid w:val="00281626"/>
    <w:rsid w:val="00281709"/>
    <w:rsid w:val="002818F0"/>
    <w:rsid w:val="00281987"/>
    <w:rsid w:val="00281A0D"/>
    <w:rsid w:val="00281DDC"/>
    <w:rsid w:val="00281EB0"/>
    <w:rsid w:val="00282398"/>
    <w:rsid w:val="0028246B"/>
    <w:rsid w:val="00282570"/>
    <w:rsid w:val="0028259B"/>
    <w:rsid w:val="002825E1"/>
    <w:rsid w:val="0028268C"/>
    <w:rsid w:val="002827B8"/>
    <w:rsid w:val="002827F7"/>
    <w:rsid w:val="00282A55"/>
    <w:rsid w:val="00282A87"/>
    <w:rsid w:val="00282A9B"/>
    <w:rsid w:val="00282B58"/>
    <w:rsid w:val="00282C28"/>
    <w:rsid w:val="00282CCF"/>
    <w:rsid w:val="00282CE3"/>
    <w:rsid w:val="0028316A"/>
    <w:rsid w:val="0028335B"/>
    <w:rsid w:val="0028336C"/>
    <w:rsid w:val="00283549"/>
    <w:rsid w:val="00283575"/>
    <w:rsid w:val="00283707"/>
    <w:rsid w:val="00283D69"/>
    <w:rsid w:val="00283EFC"/>
    <w:rsid w:val="00284262"/>
    <w:rsid w:val="0028455E"/>
    <w:rsid w:val="002845A4"/>
    <w:rsid w:val="00284660"/>
    <w:rsid w:val="002848A4"/>
    <w:rsid w:val="00284A6B"/>
    <w:rsid w:val="00284B0A"/>
    <w:rsid w:val="00284B3A"/>
    <w:rsid w:val="00284D6F"/>
    <w:rsid w:val="00284D8D"/>
    <w:rsid w:val="00284ECC"/>
    <w:rsid w:val="00284EF3"/>
    <w:rsid w:val="00285009"/>
    <w:rsid w:val="002850E3"/>
    <w:rsid w:val="002850ED"/>
    <w:rsid w:val="00285110"/>
    <w:rsid w:val="00285595"/>
    <w:rsid w:val="0028576D"/>
    <w:rsid w:val="002857DC"/>
    <w:rsid w:val="00285885"/>
    <w:rsid w:val="00285A7B"/>
    <w:rsid w:val="00285AA0"/>
    <w:rsid w:val="00285AAB"/>
    <w:rsid w:val="00285BED"/>
    <w:rsid w:val="00285C3E"/>
    <w:rsid w:val="00285E56"/>
    <w:rsid w:val="00286055"/>
    <w:rsid w:val="00286065"/>
    <w:rsid w:val="00286223"/>
    <w:rsid w:val="00286321"/>
    <w:rsid w:val="0028632D"/>
    <w:rsid w:val="00286340"/>
    <w:rsid w:val="0028643E"/>
    <w:rsid w:val="002864E0"/>
    <w:rsid w:val="00286505"/>
    <w:rsid w:val="0028652B"/>
    <w:rsid w:val="00286574"/>
    <w:rsid w:val="002866B6"/>
    <w:rsid w:val="00286C3F"/>
    <w:rsid w:val="00286C60"/>
    <w:rsid w:val="00286CCE"/>
    <w:rsid w:val="00286EC8"/>
    <w:rsid w:val="00286F8B"/>
    <w:rsid w:val="002870FE"/>
    <w:rsid w:val="00287176"/>
    <w:rsid w:val="002871D2"/>
    <w:rsid w:val="00287292"/>
    <w:rsid w:val="002872B3"/>
    <w:rsid w:val="00287481"/>
    <w:rsid w:val="00287664"/>
    <w:rsid w:val="0028791B"/>
    <w:rsid w:val="0028799D"/>
    <w:rsid w:val="00287A8B"/>
    <w:rsid w:val="00287AC8"/>
    <w:rsid w:val="00287BDD"/>
    <w:rsid w:val="00287D5F"/>
    <w:rsid w:val="00287E3A"/>
    <w:rsid w:val="0029017C"/>
    <w:rsid w:val="002901C2"/>
    <w:rsid w:val="0029032B"/>
    <w:rsid w:val="0029033A"/>
    <w:rsid w:val="00290408"/>
    <w:rsid w:val="00290476"/>
    <w:rsid w:val="002904CF"/>
    <w:rsid w:val="0029056D"/>
    <w:rsid w:val="002906EB"/>
    <w:rsid w:val="002907CE"/>
    <w:rsid w:val="00290880"/>
    <w:rsid w:val="002908DF"/>
    <w:rsid w:val="00290930"/>
    <w:rsid w:val="002909D2"/>
    <w:rsid w:val="00290A66"/>
    <w:rsid w:val="00290BA8"/>
    <w:rsid w:val="00290BF1"/>
    <w:rsid w:val="00290FAB"/>
    <w:rsid w:val="0029100C"/>
    <w:rsid w:val="0029105B"/>
    <w:rsid w:val="002911DE"/>
    <w:rsid w:val="0029170D"/>
    <w:rsid w:val="00291871"/>
    <w:rsid w:val="002918A2"/>
    <w:rsid w:val="0029193B"/>
    <w:rsid w:val="00291A6D"/>
    <w:rsid w:val="00291AC3"/>
    <w:rsid w:val="00291C63"/>
    <w:rsid w:val="00291CCF"/>
    <w:rsid w:val="0029205E"/>
    <w:rsid w:val="00292297"/>
    <w:rsid w:val="002923EA"/>
    <w:rsid w:val="00292986"/>
    <w:rsid w:val="00292B12"/>
    <w:rsid w:val="00292C82"/>
    <w:rsid w:val="00292C9B"/>
    <w:rsid w:val="00292D3D"/>
    <w:rsid w:val="00292D9B"/>
    <w:rsid w:val="00293113"/>
    <w:rsid w:val="002932AF"/>
    <w:rsid w:val="002932F2"/>
    <w:rsid w:val="00293325"/>
    <w:rsid w:val="002933F1"/>
    <w:rsid w:val="00293455"/>
    <w:rsid w:val="0029349D"/>
    <w:rsid w:val="002934B3"/>
    <w:rsid w:val="0029389F"/>
    <w:rsid w:val="00293A4B"/>
    <w:rsid w:val="00293A61"/>
    <w:rsid w:val="00293B84"/>
    <w:rsid w:val="00293FB0"/>
    <w:rsid w:val="002940B0"/>
    <w:rsid w:val="00294101"/>
    <w:rsid w:val="00294181"/>
    <w:rsid w:val="002942BE"/>
    <w:rsid w:val="002943AE"/>
    <w:rsid w:val="00294638"/>
    <w:rsid w:val="002948F2"/>
    <w:rsid w:val="00294AA0"/>
    <w:rsid w:val="00294AB8"/>
    <w:rsid w:val="00294BB1"/>
    <w:rsid w:val="00294C42"/>
    <w:rsid w:val="00294D76"/>
    <w:rsid w:val="0029514E"/>
    <w:rsid w:val="00295184"/>
    <w:rsid w:val="00295262"/>
    <w:rsid w:val="00295295"/>
    <w:rsid w:val="002954F1"/>
    <w:rsid w:val="0029562A"/>
    <w:rsid w:val="00295AA4"/>
    <w:rsid w:val="00295B21"/>
    <w:rsid w:val="00295C84"/>
    <w:rsid w:val="00295D68"/>
    <w:rsid w:val="00295E3E"/>
    <w:rsid w:val="00295F03"/>
    <w:rsid w:val="00295F30"/>
    <w:rsid w:val="00295FB2"/>
    <w:rsid w:val="0029601F"/>
    <w:rsid w:val="00296163"/>
    <w:rsid w:val="002961C2"/>
    <w:rsid w:val="00296428"/>
    <w:rsid w:val="00296519"/>
    <w:rsid w:val="0029679D"/>
    <w:rsid w:val="00296823"/>
    <w:rsid w:val="0029685F"/>
    <w:rsid w:val="00296A84"/>
    <w:rsid w:val="00296AB6"/>
    <w:rsid w:val="00296D17"/>
    <w:rsid w:val="00296E0A"/>
    <w:rsid w:val="0029702F"/>
    <w:rsid w:val="002970D2"/>
    <w:rsid w:val="002970FF"/>
    <w:rsid w:val="00297136"/>
    <w:rsid w:val="00297216"/>
    <w:rsid w:val="002972A7"/>
    <w:rsid w:val="002972AB"/>
    <w:rsid w:val="00297425"/>
    <w:rsid w:val="002974FD"/>
    <w:rsid w:val="002976EE"/>
    <w:rsid w:val="00297728"/>
    <w:rsid w:val="00297855"/>
    <w:rsid w:val="00297873"/>
    <w:rsid w:val="00297BA2"/>
    <w:rsid w:val="00297F41"/>
    <w:rsid w:val="00297F58"/>
    <w:rsid w:val="002A000A"/>
    <w:rsid w:val="002A007E"/>
    <w:rsid w:val="002A01A4"/>
    <w:rsid w:val="002A01D3"/>
    <w:rsid w:val="002A02BD"/>
    <w:rsid w:val="002A0405"/>
    <w:rsid w:val="002A044D"/>
    <w:rsid w:val="002A04CC"/>
    <w:rsid w:val="002A04E5"/>
    <w:rsid w:val="002A05DB"/>
    <w:rsid w:val="002A065D"/>
    <w:rsid w:val="002A07DC"/>
    <w:rsid w:val="002A080A"/>
    <w:rsid w:val="002A0837"/>
    <w:rsid w:val="002A0996"/>
    <w:rsid w:val="002A0A0F"/>
    <w:rsid w:val="002A0C15"/>
    <w:rsid w:val="002A0CA4"/>
    <w:rsid w:val="002A0E85"/>
    <w:rsid w:val="002A0F79"/>
    <w:rsid w:val="002A113D"/>
    <w:rsid w:val="002A1151"/>
    <w:rsid w:val="002A12E1"/>
    <w:rsid w:val="002A1304"/>
    <w:rsid w:val="002A153F"/>
    <w:rsid w:val="002A1543"/>
    <w:rsid w:val="002A16AD"/>
    <w:rsid w:val="002A1810"/>
    <w:rsid w:val="002A1848"/>
    <w:rsid w:val="002A1853"/>
    <w:rsid w:val="002A1C2D"/>
    <w:rsid w:val="002A1D3F"/>
    <w:rsid w:val="002A1DB9"/>
    <w:rsid w:val="002A1E38"/>
    <w:rsid w:val="002A1F5F"/>
    <w:rsid w:val="002A2005"/>
    <w:rsid w:val="002A2089"/>
    <w:rsid w:val="002A20EF"/>
    <w:rsid w:val="002A22F9"/>
    <w:rsid w:val="002A24B1"/>
    <w:rsid w:val="002A276B"/>
    <w:rsid w:val="002A2809"/>
    <w:rsid w:val="002A28F4"/>
    <w:rsid w:val="002A29B7"/>
    <w:rsid w:val="002A2BA0"/>
    <w:rsid w:val="002A2C4A"/>
    <w:rsid w:val="002A2F39"/>
    <w:rsid w:val="002A30D2"/>
    <w:rsid w:val="002A351E"/>
    <w:rsid w:val="002A352F"/>
    <w:rsid w:val="002A36AF"/>
    <w:rsid w:val="002A36C2"/>
    <w:rsid w:val="002A39E7"/>
    <w:rsid w:val="002A3BB0"/>
    <w:rsid w:val="002A3E27"/>
    <w:rsid w:val="002A3F01"/>
    <w:rsid w:val="002A402C"/>
    <w:rsid w:val="002A405B"/>
    <w:rsid w:val="002A40D3"/>
    <w:rsid w:val="002A44AB"/>
    <w:rsid w:val="002A45AA"/>
    <w:rsid w:val="002A49E3"/>
    <w:rsid w:val="002A4C1E"/>
    <w:rsid w:val="002A4D48"/>
    <w:rsid w:val="002A4DE9"/>
    <w:rsid w:val="002A4E2A"/>
    <w:rsid w:val="002A4E94"/>
    <w:rsid w:val="002A4F26"/>
    <w:rsid w:val="002A4FD0"/>
    <w:rsid w:val="002A51B7"/>
    <w:rsid w:val="002A53E4"/>
    <w:rsid w:val="002A55E8"/>
    <w:rsid w:val="002A5929"/>
    <w:rsid w:val="002A5B06"/>
    <w:rsid w:val="002A5B35"/>
    <w:rsid w:val="002A5B87"/>
    <w:rsid w:val="002A5CAF"/>
    <w:rsid w:val="002A5CEC"/>
    <w:rsid w:val="002A5EA5"/>
    <w:rsid w:val="002A5EE4"/>
    <w:rsid w:val="002A5F88"/>
    <w:rsid w:val="002A6277"/>
    <w:rsid w:val="002A6297"/>
    <w:rsid w:val="002A65F2"/>
    <w:rsid w:val="002A6705"/>
    <w:rsid w:val="002A6757"/>
    <w:rsid w:val="002A67A8"/>
    <w:rsid w:val="002A6ADE"/>
    <w:rsid w:val="002A6EBB"/>
    <w:rsid w:val="002A6F8E"/>
    <w:rsid w:val="002A706B"/>
    <w:rsid w:val="002A711C"/>
    <w:rsid w:val="002A722C"/>
    <w:rsid w:val="002A7557"/>
    <w:rsid w:val="002A75A7"/>
    <w:rsid w:val="002A7647"/>
    <w:rsid w:val="002A775F"/>
    <w:rsid w:val="002A7792"/>
    <w:rsid w:val="002A784F"/>
    <w:rsid w:val="002A7952"/>
    <w:rsid w:val="002A7E26"/>
    <w:rsid w:val="002A7F14"/>
    <w:rsid w:val="002A7F78"/>
    <w:rsid w:val="002B0262"/>
    <w:rsid w:val="002B03A9"/>
    <w:rsid w:val="002B0757"/>
    <w:rsid w:val="002B07A0"/>
    <w:rsid w:val="002B0810"/>
    <w:rsid w:val="002B090D"/>
    <w:rsid w:val="002B0983"/>
    <w:rsid w:val="002B0A5F"/>
    <w:rsid w:val="002B0A84"/>
    <w:rsid w:val="002B0B64"/>
    <w:rsid w:val="002B0BA0"/>
    <w:rsid w:val="002B0BBA"/>
    <w:rsid w:val="002B0CC3"/>
    <w:rsid w:val="002B0D24"/>
    <w:rsid w:val="002B0D4E"/>
    <w:rsid w:val="002B0D53"/>
    <w:rsid w:val="002B0DEB"/>
    <w:rsid w:val="002B0E9E"/>
    <w:rsid w:val="002B0EBE"/>
    <w:rsid w:val="002B0F20"/>
    <w:rsid w:val="002B1108"/>
    <w:rsid w:val="002B12EF"/>
    <w:rsid w:val="002B1326"/>
    <w:rsid w:val="002B1497"/>
    <w:rsid w:val="002B14DF"/>
    <w:rsid w:val="002B1542"/>
    <w:rsid w:val="002B19F9"/>
    <w:rsid w:val="002B1D08"/>
    <w:rsid w:val="002B1DF6"/>
    <w:rsid w:val="002B1F72"/>
    <w:rsid w:val="002B1F86"/>
    <w:rsid w:val="002B2007"/>
    <w:rsid w:val="002B2807"/>
    <w:rsid w:val="002B2B02"/>
    <w:rsid w:val="002B2BF7"/>
    <w:rsid w:val="002B2C08"/>
    <w:rsid w:val="002B2D12"/>
    <w:rsid w:val="002B2DCF"/>
    <w:rsid w:val="002B34CC"/>
    <w:rsid w:val="002B392F"/>
    <w:rsid w:val="002B3D35"/>
    <w:rsid w:val="002B41EC"/>
    <w:rsid w:val="002B430B"/>
    <w:rsid w:val="002B4703"/>
    <w:rsid w:val="002B471A"/>
    <w:rsid w:val="002B491E"/>
    <w:rsid w:val="002B492C"/>
    <w:rsid w:val="002B49FB"/>
    <w:rsid w:val="002B4B0B"/>
    <w:rsid w:val="002B4C7C"/>
    <w:rsid w:val="002B4CB1"/>
    <w:rsid w:val="002B4EA2"/>
    <w:rsid w:val="002B5084"/>
    <w:rsid w:val="002B516A"/>
    <w:rsid w:val="002B51B2"/>
    <w:rsid w:val="002B52A0"/>
    <w:rsid w:val="002B5393"/>
    <w:rsid w:val="002B53CD"/>
    <w:rsid w:val="002B5488"/>
    <w:rsid w:val="002B55E8"/>
    <w:rsid w:val="002B56ED"/>
    <w:rsid w:val="002B5796"/>
    <w:rsid w:val="002B5A53"/>
    <w:rsid w:val="002B5B7E"/>
    <w:rsid w:val="002B5B97"/>
    <w:rsid w:val="002B5E83"/>
    <w:rsid w:val="002B6107"/>
    <w:rsid w:val="002B625B"/>
    <w:rsid w:val="002B6280"/>
    <w:rsid w:val="002B64E4"/>
    <w:rsid w:val="002B66D6"/>
    <w:rsid w:val="002B676F"/>
    <w:rsid w:val="002B6812"/>
    <w:rsid w:val="002B6836"/>
    <w:rsid w:val="002B6944"/>
    <w:rsid w:val="002B6ACD"/>
    <w:rsid w:val="002B6B80"/>
    <w:rsid w:val="002B6CC8"/>
    <w:rsid w:val="002B6D18"/>
    <w:rsid w:val="002B6D7A"/>
    <w:rsid w:val="002B6DBA"/>
    <w:rsid w:val="002B6DE6"/>
    <w:rsid w:val="002B6EDB"/>
    <w:rsid w:val="002B6EF9"/>
    <w:rsid w:val="002B6FF4"/>
    <w:rsid w:val="002B70DD"/>
    <w:rsid w:val="002B70E9"/>
    <w:rsid w:val="002B72B5"/>
    <w:rsid w:val="002B72C0"/>
    <w:rsid w:val="002B743F"/>
    <w:rsid w:val="002B75D7"/>
    <w:rsid w:val="002B75EE"/>
    <w:rsid w:val="002B7604"/>
    <w:rsid w:val="002B780D"/>
    <w:rsid w:val="002B7A7C"/>
    <w:rsid w:val="002B7CD7"/>
    <w:rsid w:val="002B7D3D"/>
    <w:rsid w:val="002B7DA9"/>
    <w:rsid w:val="002B7F6F"/>
    <w:rsid w:val="002B7F95"/>
    <w:rsid w:val="002C0090"/>
    <w:rsid w:val="002C0132"/>
    <w:rsid w:val="002C029D"/>
    <w:rsid w:val="002C0362"/>
    <w:rsid w:val="002C03A8"/>
    <w:rsid w:val="002C0536"/>
    <w:rsid w:val="002C06DA"/>
    <w:rsid w:val="002C0843"/>
    <w:rsid w:val="002C0961"/>
    <w:rsid w:val="002C09BA"/>
    <w:rsid w:val="002C0ACA"/>
    <w:rsid w:val="002C0EB5"/>
    <w:rsid w:val="002C1194"/>
    <w:rsid w:val="002C13A2"/>
    <w:rsid w:val="002C13BE"/>
    <w:rsid w:val="002C1457"/>
    <w:rsid w:val="002C163A"/>
    <w:rsid w:val="002C1741"/>
    <w:rsid w:val="002C1AFD"/>
    <w:rsid w:val="002C1E69"/>
    <w:rsid w:val="002C1F47"/>
    <w:rsid w:val="002C1F4D"/>
    <w:rsid w:val="002C1FB9"/>
    <w:rsid w:val="002C20A1"/>
    <w:rsid w:val="002C21B3"/>
    <w:rsid w:val="002C22BC"/>
    <w:rsid w:val="002C241A"/>
    <w:rsid w:val="002C2469"/>
    <w:rsid w:val="002C247F"/>
    <w:rsid w:val="002C2511"/>
    <w:rsid w:val="002C2522"/>
    <w:rsid w:val="002C2593"/>
    <w:rsid w:val="002C2777"/>
    <w:rsid w:val="002C282E"/>
    <w:rsid w:val="002C2D2E"/>
    <w:rsid w:val="002C2F41"/>
    <w:rsid w:val="002C3182"/>
    <w:rsid w:val="002C3397"/>
    <w:rsid w:val="002C3408"/>
    <w:rsid w:val="002C3420"/>
    <w:rsid w:val="002C362C"/>
    <w:rsid w:val="002C3635"/>
    <w:rsid w:val="002C36EB"/>
    <w:rsid w:val="002C37FC"/>
    <w:rsid w:val="002C3800"/>
    <w:rsid w:val="002C39BE"/>
    <w:rsid w:val="002C3E72"/>
    <w:rsid w:val="002C3F11"/>
    <w:rsid w:val="002C40ED"/>
    <w:rsid w:val="002C417F"/>
    <w:rsid w:val="002C430E"/>
    <w:rsid w:val="002C4334"/>
    <w:rsid w:val="002C43AC"/>
    <w:rsid w:val="002C43F0"/>
    <w:rsid w:val="002C447D"/>
    <w:rsid w:val="002C4553"/>
    <w:rsid w:val="002C4674"/>
    <w:rsid w:val="002C4688"/>
    <w:rsid w:val="002C4699"/>
    <w:rsid w:val="002C4711"/>
    <w:rsid w:val="002C482C"/>
    <w:rsid w:val="002C4964"/>
    <w:rsid w:val="002C4D70"/>
    <w:rsid w:val="002C4D82"/>
    <w:rsid w:val="002C4E3E"/>
    <w:rsid w:val="002C4EB2"/>
    <w:rsid w:val="002C4FCA"/>
    <w:rsid w:val="002C5135"/>
    <w:rsid w:val="002C5239"/>
    <w:rsid w:val="002C5298"/>
    <w:rsid w:val="002C52D8"/>
    <w:rsid w:val="002C52E9"/>
    <w:rsid w:val="002C5477"/>
    <w:rsid w:val="002C5531"/>
    <w:rsid w:val="002C567F"/>
    <w:rsid w:val="002C58C2"/>
    <w:rsid w:val="002C595D"/>
    <w:rsid w:val="002C59F8"/>
    <w:rsid w:val="002C5A6B"/>
    <w:rsid w:val="002C5A70"/>
    <w:rsid w:val="002C5C17"/>
    <w:rsid w:val="002C5CA9"/>
    <w:rsid w:val="002C5D91"/>
    <w:rsid w:val="002C5DB7"/>
    <w:rsid w:val="002C5F48"/>
    <w:rsid w:val="002C61C7"/>
    <w:rsid w:val="002C6718"/>
    <w:rsid w:val="002C6724"/>
    <w:rsid w:val="002C6A79"/>
    <w:rsid w:val="002C6AF9"/>
    <w:rsid w:val="002C6BE7"/>
    <w:rsid w:val="002C6E51"/>
    <w:rsid w:val="002C6EC3"/>
    <w:rsid w:val="002C6F9A"/>
    <w:rsid w:val="002C719F"/>
    <w:rsid w:val="002C7575"/>
    <w:rsid w:val="002C7828"/>
    <w:rsid w:val="002C796E"/>
    <w:rsid w:val="002C7A6A"/>
    <w:rsid w:val="002C7ABB"/>
    <w:rsid w:val="002C7B30"/>
    <w:rsid w:val="002C7CB7"/>
    <w:rsid w:val="002C7D32"/>
    <w:rsid w:val="002C7DB3"/>
    <w:rsid w:val="002C7DC3"/>
    <w:rsid w:val="002C7DCA"/>
    <w:rsid w:val="002C7F65"/>
    <w:rsid w:val="002D001F"/>
    <w:rsid w:val="002D0044"/>
    <w:rsid w:val="002D004A"/>
    <w:rsid w:val="002D0091"/>
    <w:rsid w:val="002D042E"/>
    <w:rsid w:val="002D06DF"/>
    <w:rsid w:val="002D0A03"/>
    <w:rsid w:val="002D0A75"/>
    <w:rsid w:val="002D0B90"/>
    <w:rsid w:val="002D0D65"/>
    <w:rsid w:val="002D0E5B"/>
    <w:rsid w:val="002D0F9F"/>
    <w:rsid w:val="002D103A"/>
    <w:rsid w:val="002D109B"/>
    <w:rsid w:val="002D1123"/>
    <w:rsid w:val="002D113D"/>
    <w:rsid w:val="002D11C9"/>
    <w:rsid w:val="002D154C"/>
    <w:rsid w:val="002D15E1"/>
    <w:rsid w:val="002D18A8"/>
    <w:rsid w:val="002D1927"/>
    <w:rsid w:val="002D1A02"/>
    <w:rsid w:val="002D1A32"/>
    <w:rsid w:val="002D1BF5"/>
    <w:rsid w:val="002D1D21"/>
    <w:rsid w:val="002D1F71"/>
    <w:rsid w:val="002D1FA8"/>
    <w:rsid w:val="002D207C"/>
    <w:rsid w:val="002D23D2"/>
    <w:rsid w:val="002D23E0"/>
    <w:rsid w:val="002D2424"/>
    <w:rsid w:val="002D26B6"/>
    <w:rsid w:val="002D2754"/>
    <w:rsid w:val="002D2757"/>
    <w:rsid w:val="002D296A"/>
    <w:rsid w:val="002D2985"/>
    <w:rsid w:val="002D2A6B"/>
    <w:rsid w:val="002D2C94"/>
    <w:rsid w:val="002D2CE5"/>
    <w:rsid w:val="002D2ECB"/>
    <w:rsid w:val="002D30D1"/>
    <w:rsid w:val="002D328A"/>
    <w:rsid w:val="002D3294"/>
    <w:rsid w:val="002D32BF"/>
    <w:rsid w:val="002D33FB"/>
    <w:rsid w:val="002D3566"/>
    <w:rsid w:val="002D394D"/>
    <w:rsid w:val="002D39BD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1B"/>
    <w:rsid w:val="002D4745"/>
    <w:rsid w:val="002D47DB"/>
    <w:rsid w:val="002D4817"/>
    <w:rsid w:val="002D4C0F"/>
    <w:rsid w:val="002D4CFD"/>
    <w:rsid w:val="002D4F59"/>
    <w:rsid w:val="002D500C"/>
    <w:rsid w:val="002D5167"/>
    <w:rsid w:val="002D51F4"/>
    <w:rsid w:val="002D52F5"/>
    <w:rsid w:val="002D5330"/>
    <w:rsid w:val="002D53D7"/>
    <w:rsid w:val="002D54C4"/>
    <w:rsid w:val="002D55B8"/>
    <w:rsid w:val="002D55CA"/>
    <w:rsid w:val="002D5624"/>
    <w:rsid w:val="002D5703"/>
    <w:rsid w:val="002D5965"/>
    <w:rsid w:val="002D5971"/>
    <w:rsid w:val="002D5986"/>
    <w:rsid w:val="002D599F"/>
    <w:rsid w:val="002D59E1"/>
    <w:rsid w:val="002D5B2F"/>
    <w:rsid w:val="002D5C24"/>
    <w:rsid w:val="002D5C87"/>
    <w:rsid w:val="002D5DE9"/>
    <w:rsid w:val="002D5E08"/>
    <w:rsid w:val="002D5E99"/>
    <w:rsid w:val="002D5FD1"/>
    <w:rsid w:val="002D601A"/>
    <w:rsid w:val="002D6124"/>
    <w:rsid w:val="002D61BF"/>
    <w:rsid w:val="002D626A"/>
    <w:rsid w:val="002D6307"/>
    <w:rsid w:val="002D6412"/>
    <w:rsid w:val="002D642B"/>
    <w:rsid w:val="002D647A"/>
    <w:rsid w:val="002D6739"/>
    <w:rsid w:val="002D680D"/>
    <w:rsid w:val="002D68ED"/>
    <w:rsid w:val="002D68F9"/>
    <w:rsid w:val="002D6930"/>
    <w:rsid w:val="002D6942"/>
    <w:rsid w:val="002D6AC4"/>
    <w:rsid w:val="002D6BA7"/>
    <w:rsid w:val="002D6BC4"/>
    <w:rsid w:val="002D6F9B"/>
    <w:rsid w:val="002D7287"/>
    <w:rsid w:val="002D729A"/>
    <w:rsid w:val="002D72DC"/>
    <w:rsid w:val="002D7305"/>
    <w:rsid w:val="002D758E"/>
    <w:rsid w:val="002D7593"/>
    <w:rsid w:val="002D75D2"/>
    <w:rsid w:val="002D795E"/>
    <w:rsid w:val="002D797E"/>
    <w:rsid w:val="002D7C90"/>
    <w:rsid w:val="002D7D7A"/>
    <w:rsid w:val="002D7E59"/>
    <w:rsid w:val="002E0251"/>
    <w:rsid w:val="002E02B6"/>
    <w:rsid w:val="002E051F"/>
    <w:rsid w:val="002E052E"/>
    <w:rsid w:val="002E05CD"/>
    <w:rsid w:val="002E0637"/>
    <w:rsid w:val="002E0869"/>
    <w:rsid w:val="002E0912"/>
    <w:rsid w:val="002E0A95"/>
    <w:rsid w:val="002E0AE3"/>
    <w:rsid w:val="002E1078"/>
    <w:rsid w:val="002E10B9"/>
    <w:rsid w:val="002E10D2"/>
    <w:rsid w:val="002E11BF"/>
    <w:rsid w:val="002E14E1"/>
    <w:rsid w:val="002E1B8B"/>
    <w:rsid w:val="002E1B8D"/>
    <w:rsid w:val="002E1BC0"/>
    <w:rsid w:val="002E2070"/>
    <w:rsid w:val="002E213F"/>
    <w:rsid w:val="002E222C"/>
    <w:rsid w:val="002E2301"/>
    <w:rsid w:val="002E2379"/>
    <w:rsid w:val="002E237E"/>
    <w:rsid w:val="002E2463"/>
    <w:rsid w:val="002E2519"/>
    <w:rsid w:val="002E2573"/>
    <w:rsid w:val="002E2578"/>
    <w:rsid w:val="002E25AB"/>
    <w:rsid w:val="002E2640"/>
    <w:rsid w:val="002E2742"/>
    <w:rsid w:val="002E2750"/>
    <w:rsid w:val="002E2783"/>
    <w:rsid w:val="002E27CF"/>
    <w:rsid w:val="002E29BE"/>
    <w:rsid w:val="002E29D5"/>
    <w:rsid w:val="002E2A2E"/>
    <w:rsid w:val="002E2A62"/>
    <w:rsid w:val="002E2C19"/>
    <w:rsid w:val="002E2C64"/>
    <w:rsid w:val="002E2C84"/>
    <w:rsid w:val="002E2E1E"/>
    <w:rsid w:val="002E2FE5"/>
    <w:rsid w:val="002E3034"/>
    <w:rsid w:val="002E3072"/>
    <w:rsid w:val="002E30E6"/>
    <w:rsid w:val="002E3390"/>
    <w:rsid w:val="002E345B"/>
    <w:rsid w:val="002E3529"/>
    <w:rsid w:val="002E3570"/>
    <w:rsid w:val="002E371A"/>
    <w:rsid w:val="002E371C"/>
    <w:rsid w:val="002E381A"/>
    <w:rsid w:val="002E3A82"/>
    <w:rsid w:val="002E3AA4"/>
    <w:rsid w:val="002E3B1E"/>
    <w:rsid w:val="002E3C3C"/>
    <w:rsid w:val="002E3C7A"/>
    <w:rsid w:val="002E3CD0"/>
    <w:rsid w:val="002E3E5C"/>
    <w:rsid w:val="002E4139"/>
    <w:rsid w:val="002E4420"/>
    <w:rsid w:val="002E4653"/>
    <w:rsid w:val="002E4978"/>
    <w:rsid w:val="002E49AF"/>
    <w:rsid w:val="002E4AF8"/>
    <w:rsid w:val="002E4B18"/>
    <w:rsid w:val="002E4DE5"/>
    <w:rsid w:val="002E4FB6"/>
    <w:rsid w:val="002E5305"/>
    <w:rsid w:val="002E5442"/>
    <w:rsid w:val="002E57FD"/>
    <w:rsid w:val="002E5851"/>
    <w:rsid w:val="002E58B4"/>
    <w:rsid w:val="002E58C3"/>
    <w:rsid w:val="002E595B"/>
    <w:rsid w:val="002E5C38"/>
    <w:rsid w:val="002E5F44"/>
    <w:rsid w:val="002E6073"/>
    <w:rsid w:val="002E60D1"/>
    <w:rsid w:val="002E6346"/>
    <w:rsid w:val="002E63BD"/>
    <w:rsid w:val="002E64A5"/>
    <w:rsid w:val="002E66A9"/>
    <w:rsid w:val="002E66D5"/>
    <w:rsid w:val="002E67E2"/>
    <w:rsid w:val="002E68A0"/>
    <w:rsid w:val="002E698D"/>
    <w:rsid w:val="002E6A1E"/>
    <w:rsid w:val="002E6A3D"/>
    <w:rsid w:val="002E6CC2"/>
    <w:rsid w:val="002E6DA5"/>
    <w:rsid w:val="002E6DBA"/>
    <w:rsid w:val="002E6E94"/>
    <w:rsid w:val="002E6F07"/>
    <w:rsid w:val="002E6F55"/>
    <w:rsid w:val="002E6FA6"/>
    <w:rsid w:val="002E70CE"/>
    <w:rsid w:val="002E70DB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AA2"/>
    <w:rsid w:val="002E7B4A"/>
    <w:rsid w:val="002E7CA9"/>
    <w:rsid w:val="002E7CE7"/>
    <w:rsid w:val="002E7FF3"/>
    <w:rsid w:val="002F01AC"/>
    <w:rsid w:val="002F0233"/>
    <w:rsid w:val="002F03CA"/>
    <w:rsid w:val="002F04B5"/>
    <w:rsid w:val="002F0516"/>
    <w:rsid w:val="002F061B"/>
    <w:rsid w:val="002F076D"/>
    <w:rsid w:val="002F07D5"/>
    <w:rsid w:val="002F07E3"/>
    <w:rsid w:val="002F0880"/>
    <w:rsid w:val="002F08D7"/>
    <w:rsid w:val="002F0A1E"/>
    <w:rsid w:val="002F0CF8"/>
    <w:rsid w:val="002F0F1F"/>
    <w:rsid w:val="002F0F2C"/>
    <w:rsid w:val="002F10C5"/>
    <w:rsid w:val="002F123C"/>
    <w:rsid w:val="002F148E"/>
    <w:rsid w:val="002F1554"/>
    <w:rsid w:val="002F1751"/>
    <w:rsid w:val="002F175F"/>
    <w:rsid w:val="002F179B"/>
    <w:rsid w:val="002F1910"/>
    <w:rsid w:val="002F1A18"/>
    <w:rsid w:val="002F1BFF"/>
    <w:rsid w:val="002F1CD1"/>
    <w:rsid w:val="002F1FD0"/>
    <w:rsid w:val="002F2022"/>
    <w:rsid w:val="002F203C"/>
    <w:rsid w:val="002F2420"/>
    <w:rsid w:val="002F25F0"/>
    <w:rsid w:val="002F28DA"/>
    <w:rsid w:val="002F2947"/>
    <w:rsid w:val="002F2A85"/>
    <w:rsid w:val="002F2AF5"/>
    <w:rsid w:val="002F2BC5"/>
    <w:rsid w:val="002F2C7D"/>
    <w:rsid w:val="002F2DBC"/>
    <w:rsid w:val="002F2DCC"/>
    <w:rsid w:val="002F2E51"/>
    <w:rsid w:val="002F2EC1"/>
    <w:rsid w:val="002F2F30"/>
    <w:rsid w:val="002F2F5C"/>
    <w:rsid w:val="002F2F83"/>
    <w:rsid w:val="002F3136"/>
    <w:rsid w:val="002F32B4"/>
    <w:rsid w:val="002F32F9"/>
    <w:rsid w:val="002F33BF"/>
    <w:rsid w:val="002F34E2"/>
    <w:rsid w:val="002F3A2C"/>
    <w:rsid w:val="002F3AF3"/>
    <w:rsid w:val="002F3CB7"/>
    <w:rsid w:val="002F3D68"/>
    <w:rsid w:val="002F3DC0"/>
    <w:rsid w:val="002F3F8B"/>
    <w:rsid w:val="002F3FD0"/>
    <w:rsid w:val="002F4075"/>
    <w:rsid w:val="002F425A"/>
    <w:rsid w:val="002F433C"/>
    <w:rsid w:val="002F44F5"/>
    <w:rsid w:val="002F45FD"/>
    <w:rsid w:val="002F465E"/>
    <w:rsid w:val="002F473C"/>
    <w:rsid w:val="002F481C"/>
    <w:rsid w:val="002F494E"/>
    <w:rsid w:val="002F4A35"/>
    <w:rsid w:val="002F4AEA"/>
    <w:rsid w:val="002F4CB2"/>
    <w:rsid w:val="002F4D69"/>
    <w:rsid w:val="002F4F81"/>
    <w:rsid w:val="002F50D1"/>
    <w:rsid w:val="002F5103"/>
    <w:rsid w:val="002F53BB"/>
    <w:rsid w:val="002F56C7"/>
    <w:rsid w:val="002F56F0"/>
    <w:rsid w:val="002F5708"/>
    <w:rsid w:val="002F57EC"/>
    <w:rsid w:val="002F5A3F"/>
    <w:rsid w:val="002F5BCE"/>
    <w:rsid w:val="002F5C7E"/>
    <w:rsid w:val="002F5CF6"/>
    <w:rsid w:val="002F5E58"/>
    <w:rsid w:val="002F5F00"/>
    <w:rsid w:val="002F5F7D"/>
    <w:rsid w:val="002F60B4"/>
    <w:rsid w:val="002F62C2"/>
    <w:rsid w:val="002F6446"/>
    <w:rsid w:val="002F67C6"/>
    <w:rsid w:val="002F684D"/>
    <w:rsid w:val="002F6B9B"/>
    <w:rsid w:val="002F6E05"/>
    <w:rsid w:val="002F709A"/>
    <w:rsid w:val="002F70FC"/>
    <w:rsid w:val="002F7224"/>
    <w:rsid w:val="002F7449"/>
    <w:rsid w:val="002F7471"/>
    <w:rsid w:val="002F775E"/>
    <w:rsid w:val="002F799C"/>
    <w:rsid w:val="002F79E4"/>
    <w:rsid w:val="002F7A39"/>
    <w:rsid w:val="002F7A62"/>
    <w:rsid w:val="002F7AB4"/>
    <w:rsid w:val="002F7B58"/>
    <w:rsid w:val="002F7C20"/>
    <w:rsid w:val="002F7C2C"/>
    <w:rsid w:val="002F7D68"/>
    <w:rsid w:val="002F7F2F"/>
    <w:rsid w:val="00300121"/>
    <w:rsid w:val="003001D6"/>
    <w:rsid w:val="003002C0"/>
    <w:rsid w:val="00300348"/>
    <w:rsid w:val="0030036F"/>
    <w:rsid w:val="0030041C"/>
    <w:rsid w:val="00300708"/>
    <w:rsid w:val="0030085A"/>
    <w:rsid w:val="0030086C"/>
    <w:rsid w:val="003008BD"/>
    <w:rsid w:val="003009B8"/>
    <w:rsid w:val="00300D44"/>
    <w:rsid w:val="00300DC5"/>
    <w:rsid w:val="00300DD8"/>
    <w:rsid w:val="00300E2D"/>
    <w:rsid w:val="003012CA"/>
    <w:rsid w:val="0030174D"/>
    <w:rsid w:val="00301872"/>
    <w:rsid w:val="0030195D"/>
    <w:rsid w:val="00301A47"/>
    <w:rsid w:val="00301A65"/>
    <w:rsid w:val="00301BB2"/>
    <w:rsid w:val="00301BB7"/>
    <w:rsid w:val="00301C1C"/>
    <w:rsid w:val="00301C37"/>
    <w:rsid w:val="00301E57"/>
    <w:rsid w:val="00301F60"/>
    <w:rsid w:val="00302038"/>
    <w:rsid w:val="0030208F"/>
    <w:rsid w:val="0030212A"/>
    <w:rsid w:val="003022E8"/>
    <w:rsid w:val="003023C5"/>
    <w:rsid w:val="003024F3"/>
    <w:rsid w:val="0030256B"/>
    <w:rsid w:val="0030257D"/>
    <w:rsid w:val="00302604"/>
    <w:rsid w:val="00302E1B"/>
    <w:rsid w:val="00302F63"/>
    <w:rsid w:val="00303021"/>
    <w:rsid w:val="0030303C"/>
    <w:rsid w:val="0030318E"/>
    <w:rsid w:val="003031FF"/>
    <w:rsid w:val="00303248"/>
    <w:rsid w:val="0030336E"/>
    <w:rsid w:val="00303390"/>
    <w:rsid w:val="00303480"/>
    <w:rsid w:val="003036E9"/>
    <w:rsid w:val="00303A15"/>
    <w:rsid w:val="00303A4B"/>
    <w:rsid w:val="00303AD6"/>
    <w:rsid w:val="00303B1C"/>
    <w:rsid w:val="00303B7F"/>
    <w:rsid w:val="00303BC7"/>
    <w:rsid w:val="00303CA4"/>
    <w:rsid w:val="00303FFE"/>
    <w:rsid w:val="00304136"/>
    <w:rsid w:val="003045F3"/>
    <w:rsid w:val="00304776"/>
    <w:rsid w:val="00304833"/>
    <w:rsid w:val="003049EF"/>
    <w:rsid w:val="00304BA7"/>
    <w:rsid w:val="00304EEC"/>
    <w:rsid w:val="00304FBF"/>
    <w:rsid w:val="00305033"/>
    <w:rsid w:val="00305037"/>
    <w:rsid w:val="0030511B"/>
    <w:rsid w:val="003051E1"/>
    <w:rsid w:val="003052F6"/>
    <w:rsid w:val="0030540C"/>
    <w:rsid w:val="00305412"/>
    <w:rsid w:val="0030544C"/>
    <w:rsid w:val="00305623"/>
    <w:rsid w:val="0030565B"/>
    <w:rsid w:val="003056CC"/>
    <w:rsid w:val="003057D6"/>
    <w:rsid w:val="003058F8"/>
    <w:rsid w:val="003058FC"/>
    <w:rsid w:val="00305961"/>
    <w:rsid w:val="00305A92"/>
    <w:rsid w:val="00305B66"/>
    <w:rsid w:val="00305B74"/>
    <w:rsid w:val="00305D06"/>
    <w:rsid w:val="00305F9F"/>
    <w:rsid w:val="0030612B"/>
    <w:rsid w:val="00306152"/>
    <w:rsid w:val="00306154"/>
    <w:rsid w:val="00306309"/>
    <w:rsid w:val="0030630A"/>
    <w:rsid w:val="00306519"/>
    <w:rsid w:val="00306591"/>
    <w:rsid w:val="00306793"/>
    <w:rsid w:val="00306935"/>
    <w:rsid w:val="0030693C"/>
    <w:rsid w:val="00306A0E"/>
    <w:rsid w:val="00306A97"/>
    <w:rsid w:val="00306B81"/>
    <w:rsid w:val="00306CFA"/>
    <w:rsid w:val="00306DE1"/>
    <w:rsid w:val="0030709B"/>
    <w:rsid w:val="003070A8"/>
    <w:rsid w:val="00307222"/>
    <w:rsid w:val="0030725A"/>
    <w:rsid w:val="00307312"/>
    <w:rsid w:val="00307377"/>
    <w:rsid w:val="003073CC"/>
    <w:rsid w:val="003073D1"/>
    <w:rsid w:val="00307821"/>
    <w:rsid w:val="00307914"/>
    <w:rsid w:val="003079ED"/>
    <w:rsid w:val="00307A24"/>
    <w:rsid w:val="00307BF2"/>
    <w:rsid w:val="00307D62"/>
    <w:rsid w:val="00307D7B"/>
    <w:rsid w:val="00307D92"/>
    <w:rsid w:val="0031006D"/>
    <w:rsid w:val="00310282"/>
    <w:rsid w:val="0031029A"/>
    <w:rsid w:val="003104A4"/>
    <w:rsid w:val="003104D3"/>
    <w:rsid w:val="0031063F"/>
    <w:rsid w:val="0031064C"/>
    <w:rsid w:val="0031094C"/>
    <w:rsid w:val="00310C9C"/>
    <w:rsid w:val="00310D51"/>
    <w:rsid w:val="00310F03"/>
    <w:rsid w:val="00310F4D"/>
    <w:rsid w:val="00310FF3"/>
    <w:rsid w:val="003110BE"/>
    <w:rsid w:val="0031121F"/>
    <w:rsid w:val="003114C9"/>
    <w:rsid w:val="00311555"/>
    <w:rsid w:val="0031157F"/>
    <w:rsid w:val="0031159A"/>
    <w:rsid w:val="0031172B"/>
    <w:rsid w:val="003119FE"/>
    <w:rsid w:val="00311B78"/>
    <w:rsid w:val="00311BBB"/>
    <w:rsid w:val="00311D04"/>
    <w:rsid w:val="00311D5F"/>
    <w:rsid w:val="0031203A"/>
    <w:rsid w:val="00312058"/>
    <w:rsid w:val="003120CA"/>
    <w:rsid w:val="0031214A"/>
    <w:rsid w:val="00312166"/>
    <w:rsid w:val="00312178"/>
    <w:rsid w:val="00312215"/>
    <w:rsid w:val="003122E2"/>
    <w:rsid w:val="0031239F"/>
    <w:rsid w:val="0031241C"/>
    <w:rsid w:val="0031258E"/>
    <w:rsid w:val="003125DC"/>
    <w:rsid w:val="003127E2"/>
    <w:rsid w:val="00312808"/>
    <w:rsid w:val="00312816"/>
    <w:rsid w:val="00312898"/>
    <w:rsid w:val="00312BC8"/>
    <w:rsid w:val="00312CA4"/>
    <w:rsid w:val="00312D26"/>
    <w:rsid w:val="00312DC2"/>
    <w:rsid w:val="00313070"/>
    <w:rsid w:val="0031308C"/>
    <w:rsid w:val="00313193"/>
    <w:rsid w:val="003131A2"/>
    <w:rsid w:val="003131E0"/>
    <w:rsid w:val="003133D4"/>
    <w:rsid w:val="0031358C"/>
    <w:rsid w:val="003135FE"/>
    <w:rsid w:val="003136BF"/>
    <w:rsid w:val="00313B8A"/>
    <w:rsid w:val="00313BE0"/>
    <w:rsid w:val="00313C99"/>
    <w:rsid w:val="00313CF8"/>
    <w:rsid w:val="00313D84"/>
    <w:rsid w:val="00313E19"/>
    <w:rsid w:val="00313E39"/>
    <w:rsid w:val="00313E63"/>
    <w:rsid w:val="00313F3F"/>
    <w:rsid w:val="003140E5"/>
    <w:rsid w:val="003140E6"/>
    <w:rsid w:val="00314165"/>
    <w:rsid w:val="00314177"/>
    <w:rsid w:val="00314461"/>
    <w:rsid w:val="0031449B"/>
    <w:rsid w:val="00314522"/>
    <w:rsid w:val="00314622"/>
    <w:rsid w:val="003147B2"/>
    <w:rsid w:val="003148D3"/>
    <w:rsid w:val="003149D5"/>
    <w:rsid w:val="00314B04"/>
    <w:rsid w:val="00314B29"/>
    <w:rsid w:val="00314BCC"/>
    <w:rsid w:val="00314BFB"/>
    <w:rsid w:val="00314E14"/>
    <w:rsid w:val="00314F51"/>
    <w:rsid w:val="0031500B"/>
    <w:rsid w:val="0031501C"/>
    <w:rsid w:val="00315051"/>
    <w:rsid w:val="00315192"/>
    <w:rsid w:val="00315267"/>
    <w:rsid w:val="003152A9"/>
    <w:rsid w:val="0031532C"/>
    <w:rsid w:val="003154AC"/>
    <w:rsid w:val="0031556F"/>
    <w:rsid w:val="00315648"/>
    <w:rsid w:val="00315653"/>
    <w:rsid w:val="003156C8"/>
    <w:rsid w:val="003158F6"/>
    <w:rsid w:val="00315999"/>
    <w:rsid w:val="003159EE"/>
    <w:rsid w:val="00315B47"/>
    <w:rsid w:val="00315B6C"/>
    <w:rsid w:val="00315CEE"/>
    <w:rsid w:val="00315D59"/>
    <w:rsid w:val="00315DA2"/>
    <w:rsid w:val="00315FE1"/>
    <w:rsid w:val="00316003"/>
    <w:rsid w:val="00316064"/>
    <w:rsid w:val="00316074"/>
    <w:rsid w:val="00316107"/>
    <w:rsid w:val="003165DB"/>
    <w:rsid w:val="00316A79"/>
    <w:rsid w:val="00316BE5"/>
    <w:rsid w:val="00316C6C"/>
    <w:rsid w:val="00316C70"/>
    <w:rsid w:val="00316E21"/>
    <w:rsid w:val="00316F3A"/>
    <w:rsid w:val="00317139"/>
    <w:rsid w:val="0031718A"/>
    <w:rsid w:val="003171C5"/>
    <w:rsid w:val="0031736B"/>
    <w:rsid w:val="00317479"/>
    <w:rsid w:val="003174B8"/>
    <w:rsid w:val="003175C7"/>
    <w:rsid w:val="00317668"/>
    <w:rsid w:val="003177D7"/>
    <w:rsid w:val="003177F0"/>
    <w:rsid w:val="00317809"/>
    <w:rsid w:val="0031780E"/>
    <w:rsid w:val="0031785C"/>
    <w:rsid w:val="003179DF"/>
    <w:rsid w:val="00317A52"/>
    <w:rsid w:val="00317A56"/>
    <w:rsid w:val="00317BEF"/>
    <w:rsid w:val="00317C1E"/>
    <w:rsid w:val="00317CD9"/>
    <w:rsid w:val="00317CEE"/>
    <w:rsid w:val="00317EDB"/>
    <w:rsid w:val="00320124"/>
    <w:rsid w:val="003201E1"/>
    <w:rsid w:val="00320307"/>
    <w:rsid w:val="0032068D"/>
    <w:rsid w:val="00320A12"/>
    <w:rsid w:val="00320A80"/>
    <w:rsid w:val="00320BBB"/>
    <w:rsid w:val="00320C67"/>
    <w:rsid w:val="00320C80"/>
    <w:rsid w:val="00320E0D"/>
    <w:rsid w:val="00320E8A"/>
    <w:rsid w:val="003210D5"/>
    <w:rsid w:val="003213DC"/>
    <w:rsid w:val="0032160D"/>
    <w:rsid w:val="00321660"/>
    <w:rsid w:val="0032169B"/>
    <w:rsid w:val="0032188F"/>
    <w:rsid w:val="0032193C"/>
    <w:rsid w:val="00321A49"/>
    <w:rsid w:val="00321ADE"/>
    <w:rsid w:val="00321AEF"/>
    <w:rsid w:val="00321B6F"/>
    <w:rsid w:val="00321C31"/>
    <w:rsid w:val="00321F03"/>
    <w:rsid w:val="00322052"/>
    <w:rsid w:val="0032222E"/>
    <w:rsid w:val="0032226B"/>
    <w:rsid w:val="003222F2"/>
    <w:rsid w:val="0032248F"/>
    <w:rsid w:val="003224D2"/>
    <w:rsid w:val="0032257C"/>
    <w:rsid w:val="003225A8"/>
    <w:rsid w:val="003225DF"/>
    <w:rsid w:val="00322924"/>
    <w:rsid w:val="003229C9"/>
    <w:rsid w:val="00322B98"/>
    <w:rsid w:val="00322DD7"/>
    <w:rsid w:val="00322DED"/>
    <w:rsid w:val="00322FBC"/>
    <w:rsid w:val="00323234"/>
    <w:rsid w:val="003232EA"/>
    <w:rsid w:val="00323343"/>
    <w:rsid w:val="00323757"/>
    <w:rsid w:val="00323784"/>
    <w:rsid w:val="003237AA"/>
    <w:rsid w:val="0032388B"/>
    <w:rsid w:val="003239B7"/>
    <w:rsid w:val="003239F1"/>
    <w:rsid w:val="00323AC6"/>
    <w:rsid w:val="00323B28"/>
    <w:rsid w:val="00323D37"/>
    <w:rsid w:val="00323F31"/>
    <w:rsid w:val="00323F77"/>
    <w:rsid w:val="00324012"/>
    <w:rsid w:val="003240E4"/>
    <w:rsid w:val="003241AB"/>
    <w:rsid w:val="00324223"/>
    <w:rsid w:val="003243DD"/>
    <w:rsid w:val="003243F9"/>
    <w:rsid w:val="00324436"/>
    <w:rsid w:val="00324483"/>
    <w:rsid w:val="003245FB"/>
    <w:rsid w:val="00324904"/>
    <w:rsid w:val="00324A98"/>
    <w:rsid w:val="00324C56"/>
    <w:rsid w:val="00324CA4"/>
    <w:rsid w:val="00324CC3"/>
    <w:rsid w:val="00324D00"/>
    <w:rsid w:val="00324F00"/>
    <w:rsid w:val="003251F6"/>
    <w:rsid w:val="0032545D"/>
    <w:rsid w:val="00325898"/>
    <w:rsid w:val="003259EE"/>
    <w:rsid w:val="00325ADD"/>
    <w:rsid w:val="00325BF3"/>
    <w:rsid w:val="00325C7C"/>
    <w:rsid w:val="00325D43"/>
    <w:rsid w:val="00325DD3"/>
    <w:rsid w:val="00325E41"/>
    <w:rsid w:val="00325E67"/>
    <w:rsid w:val="0032615E"/>
    <w:rsid w:val="0032640C"/>
    <w:rsid w:val="0032679C"/>
    <w:rsid w:val="00326879"/>
    <w:rsid w:val="00326A9B"/>
    <w:rsid w:val="00326B24"/>
    <w:rsid w:val="00326B5E"/>
    <w:rsid w:val="00326DAF"/>
    <w:rsid w:val="00326FEF"/>
    <w:rsid w:val="00327066"/>
    <w:rsid w:val="003270C8"/>
    <w:rsid w:val="00327155"/>
    <w:rsid w:val="003271AC"/>
    <w:rsid w:val="003271F2"/>
    <w:rsid w:val="00327517"/>
    <w:rsid w:val="003275D0"/>
    <w:rsid w:val="003276D8"/>
    <w:rsid w:val="0032771E"/>
    <w:rsid w:val="0032787A"/>
    <w:rsid w:val="003278EC"/>
    <w:rsid w:val="00327A62"/>
    <w:rsid w:val="00327A7F"/>
    <w:rsid w:val="00327AE6"/>
    <w:rsid w:val="00327B75"/>
    <w:rsid w:val="00327B94"/>
    <w:rsid w:val="00327C50"/>
    <w:rsid w:val="00327CC7"/>
    <w:rsid w:val="00327DA9"/>
    <w:rsid w:val="00327E14"/>
    <w:rsid w:val="00327E5E"/>
    <w:rsid w:val="003300B0"/>
    <w:rsid w:val="00330111"/>
    <w:rsid w:val="00330118"/>
    <w:rsid w:val="0033029F"/>
    <w:rsid w:val="003302CE"/>
    <w:rsid w:val="003302D8"/>
    <w:rsid w:val="003304AF"/>
    <w:rsid w:val="003304D8"/>
    <w:rsid w:val="0033063C"/>
    <w:rsid w:val="003306C8"/>
    <w:rsid w:val="003306E5"/>
    <w:rsid w:val="00330936"/>
    <w:rsid w:val="0033099C"/>
    <w:rsid w:val="00330B5C"/>
    <w:rsid w:val="00330C69"/>
    <w:rsid w:val="00330E48"/>
    <w:rsid w:val="00330E59"/>
    <w:rsid w:val="00330F83"/>
    <w:rsid w:val="00331034"/>
    <w:rsid w:val="00331203"/>
    <w:rsid w:val="003312C0"/>
    <w:rsid w:val="00331301"/>
    <w:rsid w:val="0033137B"/>
    <w:rsid w:val="00331A74"/>
    <w:rsid w:val="00331A7C"/>
    <w:rsid w:val="00331B32"/>
    <w:rsid w:val="00331E60"/>
    <w:rsid w:val="00331FAC"/>
    <w:rsid w:val="00332151"/>
    <w:rsid w:val="00332574"/>
    <w:rsid w:val="00332579"/>
    <w:rsid w:val="003325E1"/>
    <w:rsid w:val="00332690"/>
    <w:rsid w:val="0033278C"/>
    <w:rsid w:val="003327C8"/>
    <w:rsid w:val="0033296C"/>
    <w:rsid w:val="00332B45"/>
    <w:rsid w:val="00332BAD"/>
    <w:rsid w:val="00332BB2"/>
    <w:rsid w:val="00332D12"/>
    <w:rsid w:val="00332D40"/>
    <w:rsid w:val="0033328D"/>
    <w:rsid w:val="003332E8"/>
    <w:rsid w:val="003332ED"/>
    <w:rsid w:val="003333C0"/>
    <w:rsid w:val="00333435"/>
    <w:rsid w:val="00333467"/>
    <w:rsid w:val="0033374A"/>
    <w:rsid w:val="00333AF8"/>
    <w:rsid w:val="00333B57"/>
    <w:rsid w:val="00333CBD"/>
    <w:rsid w:val="00333E0F"/>
    <w:rsid w:val="00333E54"/>
    <w:rsid w:val="00333FF3"/>
    <w:rsid w:val="003341D5"/>
    <w:rsid w:val="00334247"/>
    <w:rsid w:val="00334347"/>
    <w:rsid w:val="003347FF"/>
    <w:rsid w:val="0033483D"/>
    <w:rsid w:val="003348AA"/>
    <w:rsid w:val="0033497A"/>
    <w:rsid w:val="003349A4"/>
    <w:rsid w:val="00334A10"/>
    <w:rsid w:val="00334A38"/>
    <w:rsid w:val="00334A54"/>
    <w:rsid w:val="00334C70"/>
    <w:rsid w:val="00334D3E"/>
    <w:rsid w:val="00334D4A"/>
    <w:rsid w:val="00334F97"/>
    <w:rsid w:val="00334FAB"/>
    <w:rsid w:val="003350E6"/>
    <w:rsid w:val="00335141"/>
    <w:rsid w:val="00335172"/>
    <w:rsid w:val="00335200"/>
    <w:rsid w:val="0033525D"/>
    <w:rsid w:val="0033526D"/>
    <w:rsid w:val="00335338"/>
    <w:rsid w:val="00335368"/>
    <w:rsid w:val="003354AF"/>
    <w:rsid w:val="003354F9"/>
    <w:rsid w:val="003354FC"/>
    <w:rsid w:val="0033556A"/>
    <w:rsid w:val="003355FE"/>
    <w:rsid w:val="00335A7C"/>
    <w:rsid w:val="00335B0C"/>
    <w:rsid w:val="00335C0E"/>
    <w:rsid w:val="00335CA0"/>
    <w:rsid w:val="00335CC9"/>
    <w:rsid w:val="00335CDC"/>
    <w:rsid w:val="00335EC4"/>
    <w:rsid w:val="00335FDE"/>
    <w:rsid w:val="00336280"/>
    <w:rsid w:val="003365AB"/>
    <w:rsid w:val="00336606"/>
    <w:rsid w:val="00336804"/>
    <w:rsid w:val="003368FD"/>
    <w:rsid w:val="00336A74"/>
    <w:rsid w:val="00336CC1"/>
    <w:rsid w:val="00336EA8"/>
    <w:rsid w:val="003371A5"/>
    <w:rsid w:val="0033726A"/>
    <w:rsid w:val="003372CF"/>
    <w:rsid w:val="00337371"/>
    <w:rsid w:val="003374BC"/>
    <w:rsid w:val="0033772A"/>
    <w:rsid w:val="00337B20"/>
    <w:rsid w:val="00337BC0"/>
    <w:rsid w:val="00337CFA"/>
    <w:rsid w:val="00337E81"/>
    <w:rsid w:val="00337F3F"/>
    <w:rsid w:val="003400F1"/>
    <w:rsid w:val="003403BE"/>
    <w:rsid w:val="003403DF"/>
    <w:rsid w:val="003403F4"/>
    <w:rsid w:val="00340557"/>
    <w:rsid w:val="00340642"/>
    <w:rsid w:val="003406B9"/>
    <w:rsid w:val="00340781"/>
    <w:rsid w:val="00340944"/>
    <w:rsid w:val="003409B9"/>
    <w:rsid w:val="00340AA3"/>
    <w:rsid w:val="00340B5A"/>
    <w:rsid w:val="00340B91"/>
    <w:rsid w:val="00340D2F"/>
    <w:rsid w:val="00340D3B"/>
    <w:rsid w:val="00340D40"/>
    <w:rsid w:val="00340D75"/>
    <w:rsid w:val="00340DC8"/>
    <w:rsid w:val="00340F58"/>
    <w:rsid w:val="00341222"/>
    <w:rsid w:val="00341282"/>
    <w:rsid w:val="003413D9"/>
    <w:rsid w:val="00341431"/>
    <w:rsid w:val="003415F6"/>
    <w:rsid w:val="0034164C"/>
    <w:rsid w:val="0034177B"/>
    <w:rsid w:val="003418B4"/>
    <w:rsid w:val="00341914"/>
    <w:rsid w:val="003419D6"/>
    <w:rsid w:val="003419F9"/>
    <w:rsid w:val="00341A0B"/>
    <w:rsid w:val="00341A0F"/>
    <w:rsid w:val="00341B62"/>
    <w:rsid w:val="00341FB1"/>
    <w:rsid w:val="003420C8"/>
    <w:rsid w:val="00342169"/>
    <w:rsid w:val="003422E3"/>
    <w:rsid w:val="00342397"/>
    <w:rsid w:val="0034255F"/>
    <w:rsid w:val="00342602"/>
    <w:rsid w:val="003426EB"/>
    <w:rsid w:val="003427AE"/>
    <w:rsid w:val="00342E99"/>
    <w:rsid w:val="003431A0"/>
    <w:rsid w:val="00343475"/>
    <w:rsid w:val="003435CD"/>
    <w:rsid w:val="00343894"/>
    <w:rsid w:val="00343B15"/>
    <w:rsid w:val="003441A0"/>
    <w:rsid w:val="0034431D"/>
    <w:rsid w:val="003443A1"/>
    <w:rsid w:val="00344476"/>
    <w:rsid w:val="00344532"/>
    <w:rsid w:val="00344735"/>
    <w:rsid w:val="00344746"/>
    <w:rsid w:val="00344769"/>
    <w:rsid w:val="0034484A"/>
    <w:rsid w:val="00344B23"/>
    <w:rsid w:val="00344B57"/>
    <w:rsid w:val="00344C8E"/>
    <w:rsid w:val="00344CA1"/>
    <w:rsid w:val="00344E62"/>
    <w:rsid w:val="003453DB"/>
    <w:rsid w:val="003455DD"/>
    <w:rsid w:val="00345729"/>
    <w:rsid w:val="0034590F"/>
    <w:rsid w:val="00345942"/>
    <w:rsid w:val="003459D5"/>
    <w:rsid w:val="00345A21"/>
    <w:rsid w:val="00345B29"/>
    <w:rsid w:val="00345C07"/>
    <w:rsid w:val="00345C0C"/>
    <w:rsid w:val="00345C55"/>
    <w:rsid w:val="00345D6C"/>
    <w:rsid w:val="00345D92"/>
    <w:rsid w:val="00345F8D"/>
    <w:rsid w:val="003462C5"/>
    <w:rsid w:val="00346364"/>
    <w:rsid w:val="0034646B"/>
    <w:rsid w:val="00346548"/>
    <w:rsid w:val="00346566"/>
    <w:rsid w:val="00346669"/>
    <w:rsid w:val="00346778"/>
    <w:rsid w:val="003467CE"/>
    <w:rsid w:val="00346863"/>
    <w:rsid w:val="0034690A"/>
    <w:rsid w:val="00346995"/>
    <w:rsid w:val="00346B99"/>
    <w:rsid w:val="00346BEA"/>
    <w:rsid w:val="00346D53"/>
    <w:rsid w:val="00346D77"/>
    <w:rsid w:val="00346E29"/>
    <w:rsid w:val="003470F9"/>
    <w:rsid w:val="00347212"/>
    <w:rsid w:val="0034728C"/>
    <w:rsid w:val="003475BD"/>
    <w:rsid w:val="00347902"/>
    <w:rsid w:val="0034798F"/>
    <w:rsid w:val="00347AF9"/>
    <w:rsid w:val="00347F0E"/>
    <w:rsid w:val="00350429"/>
    <w:rsid w:val="00350533"/>
    <w:rsid w:val="00350783"/>
    <w:rsid w:val="003508EE"/>
    <w:rsid w:val="00350942"/>
    <w:rsid w:val="00350968"/>
    <w:rsid w:val="00350AF0"/>
    <w:rsid w:val="00350B21"/>
    <w:rsid w:val="00350D30"/>
    <w:rsid w:val="00350D88"/>
    <w:rsid w:val="00350E2F"/>
    <w:rsid w:val="00350F85"/>
    <w:rsid w:val="00350FDD"/>
    <w:rsid w:val="003512E2"/>
    <w:rsid w:val="00351435"/>
    <w:rsid w:val="0035147A"/>
    <w:rsid w:val="003514AF"/>
    <w:rsid w:val="003514FF"/>
    <w:rsid w:val="00351590"/>
    <w:rsid w:val="003516A5"/>
    <w:rsid w:val="003516E8"/>
    <w:rsid w:val="0035173D"/>
    <w:rsid w:val="00351923"/>
    <w:rsid w:val="00351A78"/>
    <w:rsid w:val="00351B26"/>
    <w:rsid w:val="00351CCD"/>
    <w:rsid w:val="00351EF2"/>
    <w:rsid w:val="00351F8D"/>
    <w:rsid w:val="00352027"/>
    <w:rsid w:val="0035222A"/>
    <w:rsid w:val="00352359"/>
    <w:rsid w:val="003523B5"/>
    <w:rsid w:val="003523F7"/>
    <w:rsid w:val="0035250B"/>
    <w:rsid w:val="003525B6"/>
    <w:rsid w:val="0035262E"/>
    <w:rsid w:val="00352738"/>
    <w:rsid w:val="00352978"/>
    <w:rsid w:val="00352D23"/>
    <w:rsid w:val="00352D9F"/>
    <w:rsid w:val="00352E15"/>
    <w:rsid w:val="00352E4B"/>
    <w:rsid w:val="00352F11"/>
    <w:rsid w:val="003534CE"/>
    <w:rsid w:val="003535A8"/>
    <w:rsid w:val="00353902"/>
    <w:rsid w:val="003539E9"/>
    <w:rsid w:val="003539F8"/>
    <w:rsid w:val="00353BA0"/>
    <w:rsid w:val="00353BC2"/>
    <w:rsid w:val="00353CD7"/>
    <w:rsid w:val="00353EE9"/>
    <w:rsid w:val="00353F77"/>
    <w:rsid w:val="00353FFD"/>
    <w:rsid w:val="003541B8"/>
    <w:rsid w:val="0035467B"/>
    <w:rsid w:val="00354794"/>
    <w:rsid w:val="003547A9"/>
    <w:rsid w:val="003547CA"/>
    <w:rsid w:val="003548C4"/>
    <w:rsid w:val="00354973"/>
    <w:rsid w:val="003549C0"/>
    <w:rsid w:val="00354B50"/>
    <w:rsid w:val="00354BBC"/>
    <w:rsid w:val="00354E52"/>
    <w:rsid w:val="00355043"/>
    <w:rsid w:val="00355124"/>
    <w:rsid w:val="003553E7"/>
    <w:rsid w:val="00355437"/>
    <w:rsid w:val="0035548B"/>
    <w:rsid w:val="00355643"/>
    <w:rsid w:val="0035585D"/>
    <w:rsid w:val="00355880"/>
    <w:rsid w:val="00355884"/>
    <w:rsid w:val="00355EB5"/>
    <w:rsid w:val="0035618D"/>
    <w:rsid w:val="003562B4"/>
    <w:rsid w:val="003562D6"/>
    <w:rsid w:val="003564E1"/>
    <w:rsid w:val="0035678A"/>
    <w:rsid w:val="00356812"/>
    <w:rsid w:val="00356886"/>
    <w:rsid w:val="00356906"/>
    <w:rsid w:val="003569B0"/>
    <w:rsid w:val="003569B5"/>
    <w:rsid w:val="00356A46"/>
    <w:rsid w:val="00356AFA"/>
    <w:rsid w:val="00356D4E"/>
    <w:rsid w:val="00356F4A"/>
    <w:rsid w:val="0035713A"/>
    <w:rsid w:val="00357197"/>
    <w:rsid w:val="003574B9"/>
    <w:rsid w:val="003574C4"/>
    <w:rsid w:val="0035768C"/>
    <w:rsid w:val="0035773A"/>
    <w:rsid w:val="00357916"/>
    <w:rsid w:val="00357ADA"/>
    <w:rsid w:val="00357BA8"/>
    <w:rsid w:val="00357BDC"/>
    <w:rsid w:val="00357C07"/>
    <w:rsid w:val="00360007"/>
    <w:rsid w:val="00360225"/>
    <w:rsid w:val="00360327"/>
    <w:rsid w:val="0036032A"/>
    <w:rsid w:val="003603BD"/>
    <w:rsid w:val="00360493"/>
    <w:rsid w:val="0036053C"/>
    <w:rsid w:val="00360567"/>
    <w:rsid w:val="003605A8"/>
    <w:rsid w:val="003605FB"/>
    <w:rsid w:val="00360681"/>
    <w:rsid w:val="0036079C"/>
    <w:rsid w:val="003607B7"/>
    <w:rsid w:val="00360958"/>
    <w:rsid w:val="003609E3"/>
    <w:rsid w:val="00360A34"/>
    <w:rsid w:val="00360A9E"/>
    <w:rsid w:val="00360B2B"/>
    <w:rsid w:val="00360E5C"/>
    <w:rsid w:val="00360E95"/>
    <w:rsid w:val="00360F00"/>
    <w:rsid w:val="00360F91"/>
    <w:rsid w:val="00361060"/>
    <w:rsid w:val="00361318"/>
    <w:rsid w:val="003613B1"/>
    <w:rsid w:val="0036161E"/>
    <w:rsid w:val="00361659"/>
    <w:rsid w:val="00361C12"/>
    <w:rsid w:val="00361C55"/>
    <w:rsid w:val="00361CE0"/>
    <w:rsid w:val="00361DD8"/>
    <w:rsid w:val="00362091"/>
    <w:rsid w:val="0036217B"/>
    <w:rsid w:val="003622A3"/>
    <w:rsid w:val="0036246A"/>
    <w:rsid w:val="0036252D"/>
    <w:rsid w:val="00362564"/>
    <w:rsid w:val="00362675"/>
    <w:rsid w:val="0036272D"/>
    <w:rsid w:val="00362770"/>
    <w:rsid w:val="003629C8"/>
    <w:rsid w:val="00362B10"/>
    <w:rsid w:val="00362C65"/>
    <w:rsid w:val="00362FB0"/>
    <w:rsid w:val="00363080"/>
    <w:rsid w:val="0036308E"/>
    <w:rsid w:val="003630A0"/>
    <w:rsid w:val="00363242"/>
    <w:rsid w:val="003632F5"/>
    <w:rsid w:val="0036330C"/>
    <w:rsid w:val="003633BD"/>
    <w:rsid w:val="003634E4"/>
    <w:rsid w:val="003636F6"/>
    <w:rsid w:val="00363700"/>
    <w:rsid w:val="003638DD"/>
    <w:rsid w:val="00363A11"/>
    <w:rsid w:val="00363B36"/>
    <w:rsid w:val="00363EB1"/>
    <w:rsid w:val="00364086"/>
    <w:rsid w:val="003640C8"/>
    <w:rsid w:val="0036413E"/>
    <w:rsid w:val="00364150"/>
    <w:rsid w:val="00364480"/>
    <w:rsid w:val="003644F3"/>
    <w:rsid w:val="00364567"/>
    <w:rsid w:val="003645BF"/>
    <w:rsid w:val="003645D7"/>
    <w:rsid w:val="0036486D"/>
    <w:rsid w:val="00364951"/>
    <w:rsid w:val="003649AD"/>
    <w:rsid w:val="00364C8C"/>
    <w:rsid w:val="00364E74"/>
    <w:rsid w:val="00364ED8"/>
    <w:rsid w:val="00364EE3"/>
    <w:rsid w:val="003653E4"/>
    <w:rsid w:val="0036557B"/>
    <w:rsid w:val="0036557C"/>
    <w:rsid w:val="003655C9"/>
    <w:rsid w:val="0036571B"/>
    <w:rsid w:val="0036571F"/>
    <w:rsid w:val="00365912"/>
    <w:rsid w:val="00365965"/>
    <w:rsid w:val="00365A83"/>
    <w:rsid w:val="00365B02"/>
    <w:rsid w:val="00365E0F"/>
    <w:rsid w:val="00365F1D"/>
    <w:rsid w:val="003660FD"/>
    <w:rsid w:val="0036631A"/>
    <w:rsid w:val="0036636D"/>
    <w:rsid w:val="00366425"/>
    <w:rsid w:val="0036698C"/>
    <w:rsid w:val="00366B54"/>
    <w:rsid w:val="00366EF4"/>
    <w:rsid w:val="0036702D"/>
    <w:rsid w:val="003671D8"/>
    <w:rsid w:val="00367204"/>
    <w:rsid w:val="00367207"/>
    <w:rsid w:val="003675FE"/>
    <w:rsid w:val="00367784"/>
    <w:rsid w:val="003677A3"/>
    <w:rsid w:val="003677FC"/>
    <w:rsid w:val="00367ADF"/>
    <w:rsid w:val="00367B85"/>
    <w:rsid w:val="00367BA3"/>
    <w:rsid w:val="00367BB8"/>
    <w:rsid w:val="00367D98"/>
    <w:rsid w:val="00367E27"/>
    <w:rsid w:val="00370082"/>
    <w:rsid w:val="00370095"/>
    <w:rsid w:val="003701DD"/>
    <w:rsid w:val="00370404"/>
    <w:rsid w:val="00370597"/>
    <w:rsid w:val="00370684"/>
    <w:rsid w:val="003706E9"/>
    <w:rsid w:val="0037079C"/>
    <w:rsid w:val="00370811"/>
    <w:rsid w:val="00370B86"/>
    <w:rsid w:val="00370B98"/>
    <w:rsid w:val="00370BC2"/>
    <w:rsid w:val="00370D69"/>
    <w:rsid w:val="00370F73"/>
    <w:rsid w:val="00370F7B"/>
    <w:rsid w:val="00370F95"/>
    <w:rsid w:val="0037128C"/>
    <w:rsid w:val="00371359"/>
    <w:rsid w:val="00371432"/>
    <w:rsid w:val="00371630"/>
    <w:rsid w:val="0037167C"/>
    <w:rsid w:val="0037169D"/>
    <w:rsid w:val="0037171D"/>
    <w:rsid w:val="00371934"/>
    <w:rsid w:val="00371A22"/>
    <w:rsid w:val="00371A41"/>
    <w:rsid w:val="00371AB2"/>
    <w:rsid w:val="00371C36"/>
    <w:rsid w:val="00371D85"/>
    <w:rsid w:val="00371E68"/>
    <w:rsid w:val="00371EF3"/>
    <w:rsid w:val="00371F33"/>
    <w:rsid w:val="00371FA9"/>
    <w:rsid w:val="00372021"/>
    <w:rsid w:val="0037202B"/>
    <w:rsid w:val="003720B5"/>
    <w:rsid w:val="0037251D"/>
    <w:rsid w:val="00372674"/>
    <w:rsid w:val="003727FF"/>
    <w:rsid w:val="003728CC"/>
    <w:rsid w:val="003728CE"/>
    <w:rsid w:val="00372B3C"/>
    <w:rsid w:val="00372D9D"/>
    <w:rsid w:val="00372FDF"/>
    <w:rsid w:val="003730E9"/>
    <w:rsid w:val="00373193"/>
    <w:rsid w:val="003731D1"/>
    <w:rsid w:val="00373394"/>
    <w:rsid w:val="003735B9"/>
    <w:rsid w:val="00373631"/>
    <w:rsid w:val="0037377E"/>
    <w:rsid w:val="003737AE"/>
    <w:rsid w:val="00373954"/>
    <w:rsid w:val="00373A91"/>
    <w:rsid w:val="00373D69"/>
    <w:rsid w:val="003741EA"/>
    <w:rsid w:val="0037440B"/>
    <w:rsid w:val="003747F8"/>
    <w:rsid w:val="003749E1"/>
    <w:rsid w:val="003749F4"/>
    <w:rsid w:val="00374A6A"/>
    <w:rsid w:val="00374A94"/>
    <w:rsid w:val="00374AC4"/>
    <w:rsid w:val="00374DBD"/>
    <w:rsid w:val="00374FCA"/>
    <w:rsid w:val="003751E8"/>
    <w:rsid w:val="00375211"/>
    <w:rsid w:val="00375351"/>
    <w:rsid w:val="003754D4"/>
    <w:rsid w:val="00375887"/>
    <w:rsid w:val="00375AB4"/>
    <w:rsid w:val="00375BFF"/>
    <w:rsid w:val="00375CC8"/>
    <w:rsid w:val="00375F5C"/>
    <w:rsid w:val="00376201"/>
    <w:rsid w:val="00376302"/>
    <w:rsid w:val="00376464"/>
    <w:rsid w:val="00376678"/>
    <w:rsid w:val="003766EC"/>
    <w:rsid w:val="00376868"/>
    <w:rsid w:val="00376938"/>
    <w:rsid w:val="003769A7"/>
    <w:rsid w:val="00376A29"/>
    <w:rsid w:val="00376CA2"/>
    <w:rsid w:val="00376CDB"/>
    <w:rsid w:val="0037714E"/>
    <w:rsid w:val="00377157"/>
    <w:rsid w:val="00377614"/>
    <w:rsid w:val="00377653"/>
    <w:rsid w:val="00377728"/>
    <w:rsid w:val="00377743"/>
    <w:rsid w:val="003779A4"/>
    <w:rsid w:val="00377C95"/>
    <w:rsid w:val="00377F08"/>
    <w:rsid w:val="003800CA"/>
    <w:rsid w:val="0038022F"/>
    <w:rsid w:val="0038030A"/>
    <w:rsid w:val="00380338"/>
    <w:rsid w:val="00380410"/>
    <w:rsid w:val="00380574"/>
    <w:rsid w:val="00380679"/>
    <w:rsid w:val="0038073C"/>
    <w:rsid w:val="003807FC"/>
    <w:rsid w:val="0038081D"/>
    <w:rsid w:val="0038096D"/>
    <w:rsid w:val="0038097B"/>
    <w:rsid w:val="00380A64"/>
    <w:rsid w:val="00380ACB"/>
    <w:rsid w:val="00380B1E"/>
    <w:rsid w:val="00380ECC"/>
    <w:rsid w:val="00380F90"/>
    <w:rsid w:val="00380FF2"/>
    <w:rsid w:val="0038102D"/>
    <w:rsid w:val="0038109F"/>
    <w:rsid w:val="0038119D"/>
    <w:rsid w:val="00381403"/>
    <w:rsid w:val="003815B2"/>
    <w:rsid w:val="003816CE"/>
    <w:rsid w:val="00381768"/>
    <w:rsid w:val="00381781"/>
    <w:rsid w:val="003817A3"/>
    <w:rsid w:val="00381936"/>
    <w:rsid w:val="00381B71"/>
    <w:rsid w:val="003820E4"/>
    <w:rsid w:val="003821BA"/>
    <w:rsid w:val="00382292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B8"/>
    <w:rsid w:val="003836E1"/>
    <w:rsid w:val="00383879"/>
    <w:rsid w:val="0038398D"/>
    <w:rsid w:val="00383A47"/>
    <w:rsid w:val="00383ACF"/>
    <w:rsid w:val="00383C1A"/>
    <w:rsid w:val="00383D2A"/>
    <w:rsid w:val="00383DBC"/>
    <w:rsid w:val="00383E3F"/>
    <w:rsid w:val="00384057"/>
    <w:rsid w:val="003841C4"/>
    <w:rsid w:val="003841EE"/>
    <w:rsid w:val="00384631"/>
    <w:rsid w:val="0038463C"/>
    <w:rsid w:val="00384651"/>
    <w:rsid w:val="00384925"/>
    <w:rsid w:val="00384949"/>
    <w:rsid w:val="00384A01"/>
    <w:rsid w:val="00384A33"/>
    <w:rsid w:val="00384B94"/>
    <w:rsid w:val="003851BF"/>
    <w:rsid w:val="0038545B"/>
    <w:rsid w:val="003857AD"/>
    <w:rsid w:val="00385813"/>
    <w:rsid w:val="003859D0"/>
    <w:rsid w:val="00385A71"/>
    <w:rsid w:val="00385AD9"/>
    <w:rsid w:val="00385CD2"/>
    <w:rsid w:val="00385EC3"/>
    <w:rsid w:val="00385F28"/>
    <w:rsid w:val="00386000"/>
    <w:rsid w:val="00386041"/>
    <w:rsid w:val="003863D2"/>
    <w:rsid w:val="0038643E"/>
    <w:rsid w:val="00386678"/>
    <w:rsid w:val="0038675E"/>
    <w:rsid w:val="00386770"/>
    <w:rsid w:val="003868D0"/>
    <w:rsid w:val="00386964"/>
    <w:rsid w:val="00386BC5"/>
    <w:rsid w:val="00386CF6"/>
    <w:rsid w:val="00386D3B"/>
    <w:rsid w:val="00386D6E"/>
    <w:rsid w:val="00386DA8"/>
    <w:rsid w:val="00386DF2"/>
    <w:rsid w:val="00386E06"/>
    <w:rsid w:val="003870AD"/>
    <w:rsid w:val="003870F9"/>
    <w:rsid w:val="00387283"/>
    <w:rsid w:val="003873F7"/>
    <w:rsid w:val="00387A15"/>
    <w:rsid w:val="00387C56"/>
    <w:rsid w:val="00387DAA"/>
    <w:rsid w:val="00387E55"/>
    <w:rsid w:val="00387F24"/>
    <w:rsid w:val="00387F7D"/>
    <w:rsid w:val="003900F6"/>
    <w:rsid w:val="0039021F"/>
    <w:rsid w:val="00390333"/>
    <w:rsid w:val="003904BE"/>
    <w:rsid w:val="00390510"/>
    <w:rsid w:val="00390588"/>
    <w:rsid w:val="00390596"/>
    <w:rsid w:val="003905D2"/>
    <w:rsid w:val="0039078B"/>
    <w:rsid w:val="00390977"/>
    <w:rsid w:val="00390994"/>
    <w:rsid w:val="003909F3"/>
    <w:rsid w:val="00390A25"/>
    <w:rsid w:val="00390BBE"/>
    <w:rsid w:val="00390C51"/>
    <w:rsid w:val="00390D01"/>
    <w:rsid w:val="00390EB1"/>
    <w:rsid w:val="00390EC6"/>
    <w:rsid w:val="00390F2D"/>
    <w:rsid w:val="00391145"/>
    <w:rsid w:val="00391351"/>
    <w:rsid w:val="0039145D"/>
    <w:rsid w:val="00391580"/>
    <w:rsid w:val="00391A62"/>
    <w:rsid w:val="00391D03"/>
    <w:rsid w:val="00391D3B"/>
    <w:rsid w:val="00391D76"/>
    <w:rsid w:val="00391D81"/>
    <w:rsid w:val="00391FA3"/>
    <w:rsid w:val="00392013"/>
    <w:rsid w:val="00392344"/>
    <w:rsid w:val="00392475"/>
    <w:rsid w:val="00392582"/>
    <w:rsid w:val="00392606"/>
    <w:rsid w:val="00392723"/>
    <w:rsid w:val="00392797"/>
    <w:rsid w:val="00392919"/>
    <w:rsid w:val="00392924"/>
    <w:rsid w:val="00392B1C"/>
    <w:rsid w:val="00392B9D"/>
    <w:rsid w:val="0039314A"/>
    <w:rsid w:val="0039323E"/>
    <w:rsid w:val="003932A3"/>
    <w:rsid w:val="003933A2"/>
    <w:rsid w:val="00393655"/>
    <w:rsid w:val="0039366F"/>
    <w:rsid w:val="0039378B"/>
    <w:rsid w:val="003937F8"/>
    <w:rsid w:val="0039392E"/>
    <w:rsid w:val="00393986"/>
    <w:rsid w:val="00393D2D"/>
    <w:rsid w:val="00394001"/>
    <w:rsid w:val="0039402A"/>
    <w:rsid w:val="0039427A"/>
    <w:rsid w:val="0039441C"/>
    <w:rsid w:val="00394450"/>
    <w:rsid w:val="003944FC"/>
    <w:rsid w:val="0039476D"/>
    <w:rsid w:val="00394959"/>
    <w:rsid w:val="00394AB7"/>
    <w:rsid w:val="00394B57"/>
    <w:rsid w:val="00394DFB"/>
    <w:rsid w:val="00394ECA"/>
    <w:rsid w:val="00394FD1"/>
    <w:rsid w:val="00395100"/>
    <w:rsid w:val="0039526F"/>
    <w:rsid w:val="003954DF"/>
    <w:rsid w:val="00395558"/>
    <w:rsid w:val="00395A16"/>
    <w:rsid w:val="00395ABA"/>
    <w:rsid w:val="00395CD7"/>
    <w:rsid w:val="00395D96"/>
    <w:rsid w:val="00395F13"/>
    <w:rsid w:val="00395F6F"/>
    <w:rsid w:val="00395FD1"/>
    <w:rsid w:val="003960A1"/>
    <w:rsid w:val="00396323"/>
    <w:rsid w:val="003965C9"/>
    <w:rsid w:val="003965D2"/>
    <w:rsid w:val="003966F0"/>
    <w:rsid w:val="0039675E"/>
    <w:rsid w:val="00396871"/>
    <w:rsid w:val="00396947"/>
    <w:rsid w:val="003969CC"/>
    <w:rsid w:val="00396C04"/>
    <w:rsid w:val="00396C58"/>
    <w:rsid w:val="00396E98"/>
    <w:rsid w:val="00396F79"/>
    <w:rsid w:val="003970CB"/>
    <w:rsid w:val="0039714A"/>
    <w:rsid w:val="00397197"/>
    <w:rsid w:val="003974D1"/>
    <w:rsid w:val="003974DF"/>
    <w:rsid w:val="00397A8E"/>
    <w:rsid w:val="00397B5C"/>
    <w:rsid w:val="00397B97"/>
    <w:rsid w:val="00397D45"/>
    <w:rsid w:val="00397EB8"/>
    <w:rsid w:val="00397F91"/>
    <w:rsid w:val="003A00B2"/>
    <w:rsid w:val="003A00F1"/>
    <w:rsid w:val="003A01AE"/>
    <w:rsid w:val="003A01B7"/>
    <w:rsid w:val="003A02B8"/>
    <w:rsid w:val="003A03AC"/>
    <w:rsid w:val="003A05DC"/>
    <w:rsid w:val="003A0710"/>
    <w:rsid w:val="003A0737"/>
    <w:rsid w:val="003A093D"/>
    <w:rsid w:val="003A098B"/>
    <w:rsid w:val="003A0A69"/>
    <w:rsid w:val="003A0AA4"/>
    <w:rsid w:val="003A112D"/>
    <w:rsid w:val="003A11D3"/>
    <w:rsid w:val="003A1345"/>
    <w:rsid w:val="003A15D2"/>
    <w:rsid w:val="003A1720"/>
    <w:rsid w:val="003A17B8"/>
    <w:rsid w:val="003A1826"/>
    <w:rsid w:val="003A1896"/>
    <w:rsid w:val="003A191D"/>
    <w:rsid w:val="003A197A"/>
    <w:rsid w:val="003A1B34"/>
    <w:rsid w:val="003A1C30"/>
    <w:rsid w:val="003A1C50"/>
    <w:rsid w:val="003A1C81"/>
    <w:rsid w:val="003A1EDB"/>
    <w:rsid w:val="003A20E9"/>
    <w:rsid w:val="003A2221"/>
    <w:rsid w:val="003A243B"/>
    <w:rsid w:val="003A2491"/>
    <w:rsid w:val="003A2542"/>
    <w:rsid w:val="003A26C2"/>
    <w:rsid w:val="003A2802"/>
    <w:rsid w:val="003A299B"/>
    <w:rsid w:val="003A2B83"/>
    <w:rsid w:val="003A2C79"/>
    <w:rsid w:val="003A2D40"/>
    <w:rsid w:val="003A2DA7"/>
    <w:rsid w:val="003A2E60"/>
    <w:rsid w:val="003A3160"/>
    <w:rsid w:val="003A31E9"/>
    <w:rsid w:val="003A31F8"/>
    <w:rsid w:val="003A32C7"/>
    <w:rsid w:val="003A3526"/>
    <w:rsid w:val="003A378C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2AF"/>
    <w:rsid w:val="003A442A"/>
    <w:rsid w:val="003A442E"/>
    <w:rsid w:val="003A456A"/>
    <w:rsid w:val="003A4597"/>
    <w:rsid w:val="003A45FB"/>
    <w:rsid w:val="003A479E"/>
    <w:rsid w:val="003A480F"/>
    <w:rsid w:val="003A4890"/>
    <w:rsid w:val="003A4D91"/>
    <w:rsid w:val="003A4FDB"/>
    <w:rsid w:val="003A4FF1"/>
    <w:rsid w:val="003A523D"/>
    <w:rsid w:val="003A5692"/>
    <w:rsid w:val="003A5753"/>
    <w:rsid w:val="003A59DC"/>
    <w:rsid w:val="003A5A01"/>
    <w:rsid w:val="003A5A78"/>
    <w:rsid w:val="003A5B98"/>
    <w:rsid w:val="003A5C1A"/>
    <w:rsid w:val="003A5CE2"/>
    <w:rsid w:val="003A5E50"/>
    <w:rsid w:val="003A5EC6"/>
    <w:rsid w:val="003A5FAB"/>
    <w:rsid w:val="003A5FD4"/>
    <w:rsid w:val="003A601A"/>
    <w:rsid w:val="003A6072"/>
    <w:rsid w:val="003A6139"/>
    <w:rsid w:val="003A62D1"/>
    <w:rsid w:val="003A62D7"/>
    <w:rsid w:val="003A64AC"/>
    <w:rsid w:val="003A6574"/>
    <w:rsid w:val="003A6583"/>
    <w:rsid w:val="003A68FB"/>
    <w:rsid w:val="003A6B2E"/>
    <w:rsid w:val="003A6B7B"/>
    <w:rsid w:val="003A6C5F"/>
    <w:rsid w:val="003A6EDB"/>
    <w:rsid w:val="003A6FB5"/>
    <w:rsid w:val="003A7034"/>
    <w:rsid w:val="003A7241"/>
    <w:rsid w:val="003A7351"/>
    <w:rsid w:val="003A7426"/>
    <w:rsid w:val="003A7452"/>
    <w:rsid w:val="003A78E1"/>
    <w:rsid w:val="003A7A56"/>
    <w:rsid w:val="003A7DEA"/>
    <w:rsid w:val="003A7EA2"/>
    <w:rsid w:val="003B0087"/>
    <w:rsid w:val="003B01F2"/>
    <w:rsid w:val="003B0381"/>
    <w:rsid w:val="003B03C8"/>
    <w:rsid w:val="003B043E"/>
    <w:rsid w:val="003B0617"/>
    <w:rsid w:val="003B0683"/>
    <w:rsid w:val="003B068A"/>
    <w:rsid w:val="003B07CB"/>
    <w:rsid w:val="003B09F5"/>
    <w:rsid w:val="003B0F22"/>
    <w:rsid w:val="003B100D"/>
    <w:rsid w:val="003B102F"/>
    <w:rsid w:val="003B107D"/>
    <w:rsid w:val="003B11A0"/>
    <w:rsid w:val="003B1496"/>
    <w:rsid w:val="003B171F"/>
    <w:rsid w:val="003B18D8"/>
    <w:rsid w:val="003B1995"/>
    <w:rsid w:val="003B1DFE"/>
    <w:rsid w:val="003B1EB9"/>
    <w:rsid w:val="003B1F7F"/>
    <w:rsid w:val="003B1FED"/>
    <w:rsid w:val="003B2059"/>
    <w:rsid w:val="003B22FF"/>
    <w:rsid w:val="003B233C"/>
    <w:rsid w:val="003B2448"/>
    <w:rsid w:val="003B2512"/>
    <w:rsid w:val="003B257E"/>
    <w:rsid w:val="003B2698"/>
    <w:rsid w:val="003B26A7"/>
    <w:rsid w:val="003B28EC"/>
    <w:rsid w:val="003B28F2"/>
    <w:rsid w:val="003B2995"/>
    <w:rsid w:val="003B2C5C"/>
    <w:rsid w:val="003B2E6F"/>
    <w:rsid w:val="003B2F58"/>
    <w:rsid w:val="003B3071"/>
    <w:rsid w:val="003B3098"/>
    <w:rsid w:val="003B313C"/>
    <w:rsid w:val="003B31E2"/>
    <w:rsid w:val="003B3348"/>
    <w:rsid w:val="003B3390"/>
    <w:rsid w:val="003B344F"/>
    <w:rsid w:val="003B36BE"/>
    <w:rsid w:val="003B3755"/>
    <w:rsid w:val="003B3953"/>
    <w:rsid w:val="003B3956"/>
    <w:rsid w:val="003B3A17"/>
    <w:rsid w:val="003B3B11"/>
    <w:rsid w:val="003B3CAC"/>
    <w:rsid w:val="003B3D5A"/>
    <w:rsid w:val="003B3E1F"/>
    <w:rsid w:val="003B3F77"/>
    <w:rsid w:val="003B4069"/>
    <w:rsid w:val="003B4176"/>
    <w:rsid w:val="003B4222"/>
    <w:rsid w:val="003B4238"/>
    <w:rsid w:val="003B42DE"/>
    <w:rsid w:val="003B444B"/>
    <w:rsid w:val="003B44E2"/>
    <w:rsid w:val="003B4654"/>
    <w:rsid w:val="003B475A"/>
    <w:rsid w:val="003B4E8C"/>
    <w:rsid w:val="003B4F78"/>
    <w:rsid w:val="003B52AD"/>
    <w:rsid w:val="003B5341"/>
    <w:rsid w:val="003B544B"/>
    <w:rsid w:val="003B54FB"/>
    <w:rsid w:val="003B55FF"/>
    <w:rsid w:val="003B5665"/>
    <w:rsid w:val="003B5783"/>
    <w:rsid w:val="003B57FA"/>
    <w:rsid w:val="003B592B"/>
    <w:rsid w:val="003B5B50"/>
    <w:rsid w:val="003B5D62"/>
    <w:rsid w:val="003B5F57"/>
    <w:rsid w:val="003B6018"/>
    <w:rsid w:val="003B6071"/>
    <w:rsid w:val="003B6170"/>
    <w:rsid w:val="003B6351"/>
    <w:rsid w:val="003B6602"/>
    <w:rsid w:val="003B6667"/>
    <w:rsid w:val="003B66E4"/>
    <w:rsid w:val="003B6852"/>
    <w:rsid w:val="003B6C0B"/>
    <w:rsid w:val="003B6E24"/>
    <w:rsid w:val="003B6E96"/>
    <w:rsid w:val="003B6EDC"/>
    <w:rsid w:val="003B6F04"/>
    <w:rsid w:val="003B6FEB"/>
    <w:rsid w:val="003B704F"/>
    <w:rsid w:val="003B72D5"/>
    <w:rsid w:val="003B74E3"/>
    <w:rsid w:val="003B75A9"/>
    <w:rsid w:val="003B7738"/>
    <w:rsid w:val="003B7832"/>
    <w:rsid w:val="003B784A"/>
    <w:rsid w:val="003B796D"/>
    <w:rsid w:val="003B79C0"/>
    <w:rsid w:val="003B7A00"/>
    <w:rsid w:val="003B7A66"/>
    <w:rsid w:val="003B7B01"/>
    <w:rsid w:val="003B7D54"/>
    <w:rsid w:val="003B7E68"/>
    <w:rsid w:val="003B7F3F"/>
    <w:rsid w:val="003C0039"/>
    <w:rsid w:val="003C00E0"/>
    <w:rsid w:val="003C01D8"/>
    <w:rsid w:val="003C034A"/>
    <w:rsid w:val="003C037C"/>
    <w:rsid w:val="003C03B7"/>
    <w:rsid w:val="003C0401"/>
    <w:rsid w:val="003C046E"/>
    <w:rsid w:val="003C05BF"/>
    <w:rsid w:val="003C0676"/>
    <w:rsid w:val="003C0703"/>
    <w:rsid w:val="003C0798"/>
    <w:rsid w:val="003C0A01"/>
    <w:rsid w:val="003C0B24"/>
    <w:rsid w:val="003C0B5B"/>
    <w:rsid w:val="003C0B9C"/>
    <w:rsid w:val="003C0BA8"/>
    <w:rsid w:val="003C0C39"/>
    <w:rsid w:val="003C0DF0"/>
    <w:rsid w:val="003C1220"/>
    <w:rsid w:val="003C12D0"/>
    <w:rsid w:val="003C1323"/>
    <w:rsid w:val="003C136A"/>
    <w:rsid w:val="003C14D8"/>
    <w:rsid w:val="003C1578"/>
    <w:rsid w:val="003C158D"/>
    <w:rsid w:val="003C170C"/>
    <w:rsid w:val="003C1841"/>
    <w:rsid w:val="003C1843"/>
    <w:rsid w:val="003C199E"/>
    <w:rsid w:val="003C1D4D"/>
    <w:rsid w:val="003C1E2F"/>
    <w:rsid w:val="003C21D6"/>
    <w:rsid w:val="003C2243"/>
    <w:rsid w:val="003C225C"/>
    <w:rsid w:val="003C225D"/>
    <w:rsid w:val="003C2366"/>
    <w:rsid w:val="003C2445"/>
    <w:rsid w:val="003C2486"/>
    <w:rsid w:val="003C27EB"/>
    <w:rsid w:val="003C28D7"/>
    <w:rsid w:val="003C2958"/>
    <w:rsid w:val="003C2A39"/>
    <w:rsid w:val="003C2CCC"/>
    <w:rsid w:val="003C2D00"/>
    <w:rsid w:val="003C2E90"/>
    <w:rsid w:val="003C2FDC"/>
    <w:rsid w:val="003C3193"/>
    <w:rsid w:val="003C38F7"/>
    <w:rsid w:val="003C394F"/>
    <w:rsid w:val="003C3BA9"/>
    <w:rsid w:val="003C3E04"/>
    <w:rsid w:val="003C3E70"/>
    <w:rsid w:val="003C3F66"/>
    <w:rsid w:val="003C3FC3"/>
    <w:rsid w:val="003C4038"/>
    <w:rsid w:val="003C40A6"/>
    <w:rsid w:val="003C432C"/>
    <w:rsid w:val="003C434B"/>
    <w:rsid w:val="003C43F0"/>
    <w:rsid w:val="003C445A"/>
    <w:rsid w:val="003C44C4"/>
    <w:rsid w:val="003C44DB"/>
    <w:rsid w:val="003C4676"/>
    <w:rsid w:val="003C4706"/>
    <w:rsid w:val="003C4CB4"/>
    <w:rsid w:val="003C4CD3"/>
    <w:rsid w:val="003C4DB1"/>
    <w:rsid w:val="003C4E25"/>
    <w:rsid w:val="003C4FFD"/>
    <w:rsid w:val="003C5036"/>
    <w:rsid w:val="003C5070"/>
    <w:rsid w:val="003C50B0"/>
    <w:rsid w:val="003C52C9"/>
    <w:rsid w:val="003C530C"/>
    <w:rsid w:val="003C548F"/>
    <w:rsid w:val="003C55D9"/>
    <w:rsid w:val="003C55F5"/>
    <w:rsid w:val="003C578A"/>
    <w:rsid w:val="003C58D9"/>
    <w:rsid w:val="003C5998"/>
    <w:rsid w:val="003C5A63"/>
    <w:rsid w:val="003C601C"/>
    <w:rsid w:val="003C602E"/>
    <w:rsid w:val="003C627B"/>
    <w:rsid w:val="003C627F"/>
    <w:rsid w:val="003C63A3"/>
    <w:rsid w:val="003C63D4"/>
    <w:rsid w:val="003C64ED"/>
    <w:rsid w:val="003C6613"/>
    <w:rsid w:val="003C6868"/>
    <w:rsid w:val="003C68EC"/>
    <w:rsid w:val="003C6910"/>
    <w:rsid w:val="003C6915"/>
    <w:rsid w:val="003C6B1E"/>
    <w:rsid w:val="003C6D0C"/>
    <w:rsid w:val="003C6DEE"/>
    <w:rsid w:val="003C6E33"/>
    <w:rsid w:val="003C7020"/>
    <w:rsid w:val="003C7198"/>
    <w:rsid w:val="003C71FC"/>
    <w:rsid w:val="003C74D7"/>
    <w:rsid w:val="003C763A"/>
    <w:rsid w:val="003C763B"/>
    <w:rsid w:val="003C768A"/>
    <w:rsid w:val="003C78A2"/>
    <w:rsid w:val="003C7957"/>
    <w:rsid w:val="003C799A"/>
    <w:rsid w:val="003C7A18"/>
    <w:rsid w:val="003C7AF2"/>
    <w:rsid w:val="003C7B4C"/>
    <w:rsid w:val="003C7B4D"/>
    <w:rsid w:val="003C7B93"/>
    <w:rsid w:val="003C7C3F"/>
    <w:rsid w:val="003D0342"/>
    <w:rsid w:val="003D036B"/>
    <w:rsid w:val="003D03B4"/>
    <w:rsid w:val="003D047F"/>
    <w:rsid w:val="003D0955"/>
    <w:rsid w:val="003D0A24"/>
    <w:rsid w:val="003D0DB0"/>
    <w:rsid w:val="003D0E6B"/>
    <w:rsid w:val="003D0F18"/>
    <w:rsid w:val="003D1054"/>
    <w:rsid w:val="003D11CC"/>
    <w:rsid w:val="003D12EE"/>
    <w:rsid w:val="003D134E"/>
    <w:rsid w:val="003D1522"/>
    <w:rsid w:val="003D177A"/>
    <w:rsid w:val="003D17F5"/>
    <w:rsid w:val="003D1809"/>
    <w:rsid w:val="003D193D"/>
    <w:rsid w:val="003D198E"/>
    <w:rsid w:val="003D1A56"/>
    <w:rsid w:val="003D1ED2"/>
    <w:rsid w:val="003D1F89"/>
    <w:rsid w:val="003D1FA7"/>
    <w:rsid w:val="003D20DD"/>
    <w:rsid w:val="003D216A"/>
    <w:rsid w:val="003D2369"/>
    <w:rsid w:val="003D245F"/>
    <w:rsid w:val="003D276B"/>
    <w:rsid w:val="003D27DD"/>
    <w:rsid w:val="003D296A"/>
    <w:rsid w:val="003D2A22"/>
    <w:rsid w:val="003D2BAE"/>
    <w:rsid w:val="003D2D04"/>
    <w:rsid w:val="003D2D59"/>
    <w:rsid w:val="003D3035"/>
    <w:rsid w:val="003D3194"/>
    <w:rsid w:val="003D3256"/>
    <w:rsid w:val="003D325C"/>
    <w:rsid w:val="003D38AB"/>
    <w:rsid w:val="003D390F"/>
    <w:rsid w:val="003D39FD"/>
    <w:rsid w:val="003D3ADD"/>
    <w:rsid w:val="003D3BBE"/>
    <w:rsid w:val="003D3C01"/>
    <w:rsid w:val="003D3E4D"/>
    <w:rsid w:val="003D3E93"/>
    <w:rsid w:val="003D3EF6"/>
    <w:rsid w:val="003D3F92"/>
    <w:rsid w:val="003D4009"/>
    <w:rsid w:val="003D4066"/>
    <w:rsid w:val="003D4300"/>
    <w:rsid w:val="003D4384"/>
    <w:rsid w:val="003D453D"/>
    <w:rsid w:val="003D455B"/>
    <w:rsid w:val="003D46E9"/>
    <w:rsid w:val="003D4AEF"/>
    <w:rsid w:val="003D4B40"/>
    <w:rsid w:val="003D4B78"/>
    <w:rsid w:val="003D4D2F"/>
    <w:rsid w:val="003D4EB5"/>
    <w:rsid w:val="003D4FAA"/>
    <w:rsid w:val="003D5272"/>
    <w:rsid w:val="003D5597"/>
    <w:rsid w:val="003D55C3"/>
    <w:rsid w:val="003D5620"/>
    <w:rsid w:val="003D56F7"/>
    <w:rsid w:val="003D5713"/>
    <w:rsid w:val="003D57B5"/>
    <w:rsid w:val="003D585F"/>
    <w:rsid w:val="003D5927"/>
    <w:rsid w:val="003D5AFC"/>
    <w:rsid w:val="003D5BB9"/>
    <w:rsid w:val="003D5C28"/>
    <w:rsid w:val="003D5C2E"/>
    <w:rsid w:val="003D5D19"/>
    <w:rsid w:val="003D5D90"/>
    <w:rsid w:val="003D5DE0"/>
    <w:rsid w:val="003D5F0D"/>
    <w:rsid w:val="003D5FA0"/>
    <w:rsid w:val="003D5FF2"/>
    <w:rsid w:val="003D61C3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963"/>
    <w:rsid w:val="003D6A17"/>
    <w:rsid w:val="003D6A37"/>
    <w:rsid w:val="003D6B85"/>
    <w:rsid w:val="003D6C34"/>
    <w:rsid w:val="003D6CA6"/>
    <w:rsid w:val="003D6D5B"/>
    <w:rsid w:val="003D6DEB"/>
    <w:rsid w:val="003D6E19"/>
    <w:rsid w:val="003D6E67"/>
    <w:rsid w:val="003D7014"/>
    <w:rsid w:val="003D709A"/>
    <w:rsid w:val="003D7111"/>
    <w:rsid w:val="003D71D0"/>
    <w:rsid w:val="003D7453"/>
    <w:rsid w:val="003D7492"/>
    <w:rsid w:val="003D74AB"/>
    <w:rsid w:val="003D75E7"/>
    <w:rsid w:val="003D765D"/>
    <w:rsid w:val="003D7692"/>
    <w:rsid w:val="003D7693"/>
    <w:rsid w:val="003D7895"/>
    <w:rsid w:val="003D7958"/>
    <w:rsid w:val="003D799C"/>
    <w:rsid w:val="003D7B21"/>
    <w:rsid w:val="003D7D4A"/>
    <w:rsid w:val="003D7EDE"/>
    <w:rsid w:val="003D7EDF"/>
    <w:rsid w:val="003D7F29"/>
    <w:rsid w:val="003E0415"/>
    <w:rsid w:val="003E0465"/>
    <w:rsid w:val="003E04C6"/>
    <w:rsid w:val="003E050E"/>
    <w:rsid w:val="003E05A4"/>
    <w:rsid w:val="003E060D"/>
    <w:rsid w:val="003E0799"/>
    <w:rsid w:val="003E082C"/>
    <w:rsid w:val="003E084B"/>
    <w:rsid w:val="003E08A7"/>
    <w:rsid w:val="003E0B8C"/>
    <w:rsid w:val="003E0BA2"/>
    <w:rsid w:val="003E0C22"/>
    <w:rsid w:val="003E0D20"/>
    <w:rsid w:val="003E0EC3"/>
    <w:rsid w:val="003E0F93"/>
    <w:rsid w:val="003E1270"/>
    <w:rsid w:val="003E128C"/>
    <w:rsid w:val="003E12CA"/>
    <w:rsid w:val="003E1440"/>
    <w:rsid w:val="003E17ED"/>
    <w:rsid w:val="003E1949"/>
    <w:rsid w:val="003E19E3"/>
    <w:rsid w:val="003E1A75"/>
    <w:rsid w:val="003E1B1D"/>
    <w:rsid w:val="003E1CD8"/>
    <w:rsid w:val="003E1EA4"/>
    <w:rsid w:val="003E1F49"/>
    <w:rsid w:val="003E20B5"/>
    <w:rsid w:val="003E2302"/>
    <w:rsid w:val="003E2371"/>
    <w:rsid w:val="003E2473"/>
    <w:rsid w:val="003E24FB"/>
    <w:rsid w:val="003E267D"/>
    <w:rsid w:val="003E2B62"/>
    <w:rsid w:val="003E2BFE"/>
    <w:rsid w:val="003E30B2"/>
    <w:rsid w:val="003E3109"/>
    <w:rsid w:val="003E3218"/>
    <w:rsid w:val="003E32B3"/>
    <w:rsid w:val="003E3501"/>
    <w:rsid w:val="003E3628"/>
    <w:rsid w:val="003E37A2"/>
    <w:rsid w:val="003E392C"/>
    <w:rsid w:val="003E3D0B"/>
    <w:rsid w:val="003E3D18"/>
    <w:rsid w:val="003E3DC6"/>
    <w:rsid w:val="003E3EBA"/>
    <w:rsid w:val="003E3F7D"/>
    <w:rsid w:val="003E3FA1"/>
    <w:rsid w:val="003E40A0"/>
    <w:rsid w:val="003E42B6"/>
    <w:rsid w:val="003E4303"/>
    <w:rsid w:val="003E433A"/>
    <w:rsid w:val="003E436E"/>
    <w:rsid w:val="003E44CF"/>
    <w:rsid w:val="003E4565"/>
    <w:rsid w:val="003E47AF"/>
    <w:rsid w:val="003E483E"/>
    <w:rsid w:val="003E495B"/>
    <w:rsid w:val="003E49A4"/>
    <w:rsid w:val="003E49B0"/>
    <w:rsid w:val="003E4A16"/>
    <w:rsid w:val="003E4A92"/>
    <w:rsid w:val="003E4B5F"/>
    <w:rsid w:val="003E4B88"/>
    <w:rsid w:val="003E4C42"/>
    <w:rsid w:val="003E4DC8"/>
    <w:rsid w:val="003E4F67"/>
    <w:rsid w:val="003E5126"/>
    <w:rsid w:val="003E53E0"/>
    <w:rsid w:val="003E53F2"/>
    <w:rsid w:val="003E5434"/>
    <w:rsid w:val="003E559B"/>
    <w:rsid w:val="003E562B"/>
    <w:rsid w:val="003E56D4"/>
    <w:rsid w:val="003E582C"/>
    <w:rsid w:val="003E5895"/>
    <w:rsid w:val="003E58AD"/>
    <w:rsid w:val="003E5999"/>
    <w:rsid w:val="003E5A98"/>
    <w:rsid w:val="003E5DD2"/>
    <w:rsid w:val="003E5E55"/>
    <w:rsid w:val="003E61D4"/>
    <w:rsid w:val="003E62B6"/>
    <w:rsid w:val="003E646D"/>
    <w:rsid w:val="003E64A4"/>
    <w:rsid w:val="003E64F8"/>
    <w:rsid w:val="003E653A"/>
    <w:rsid w:val="003E668A"/>
    <w:rsid w:val="003E6890"/>
    <w:rsid w:val="003E68C4"/>
    <w:rsid w:val="003E6983"/>
    <w:rsid w:val="003E6A0C"/>
    <w:rsid w:val="003E6A94"/>
    <w:rsid w:val="003E6B63"/>
    <w:rsid w:val="003E6E29"/>
    <w:rsid w:val="003E6F62"/>
    <w:rsid w:val="003E7001"/>
    <w:rsid w:val="003E7033"/>
    <w:rsid w:val="003E7069"/>
    <w:rsid w:val="003E72DE"/>
    <w:rsid w:val="003E7336"/>
    <w:rsid w:val="003E7568"/>
    <w:rsid w:val="003E7812"/>
    <w:rsid w:val="003E78C1"/>
    <w:rsid w:val="003E7CC4"/>
    <w:rsid w:val="003E7CF2"/>
    <w:rsid w:val="003E7D40"/>
    <w:rsid w:val="003E7D49"/>
    <w:rsid w:val="003E7E40"/>
    <w:rsid w:val="003E7E44"/>
    <w:rsid w:val="003E7F82"/>
    <w:rsid w:val="003E7FF7"/>
    <w:rsid w:val="003F0069"/>
    <w:rsid w:val="003F00A9"/>
    <w:rsid w:val="003F0364"/>
    <w:rsid w:val="003F05AE"/>
    <w:rsid w:val="003F0630"/>
    <w:rsid w:val="003F06C1"/>
    <w:rsid w:val="003F06E1"/>
    <w:rsid w:val="003F0974"/>
    <w:rsid w:val="003F0A2D"/>
    <w:rsid w:val="003F0AC8"/>
    <w:rsid w:val="003F0AD1"/>
    <w:rsid w:val="003F0B40"/>
    <w:rsid w:val="003F0BAC"/>
    <w:rsid w:val="003F0C47"/>
    <w:rsid w:val="003F0DA4"/>
    <w:rsid w:val="003F0DAE"/>
    <w:rsid w:val="003F0EBC"/>
    <w:rsid w:val="003F1386"/>
    <w:rsid w:val="003F14D7"/>
    <w:rsid w:val="003F15C2"/>
    <w:rsid w:val="003F16A1"/>
    <w:rsid w:val="003F17D2"/>
    <w:rsid w:val="003F1C99"/>
    <w:rsid w:val="003F1D71"/>
    <w:rsid w:val="003F1D7F"/>
    <w:rsid w:val="003F1F70"/>
    <w:rsid w:val="003F1FF2"/>
    <w:rsid w:val="003F201B"/>
    <w:rsid w:val="003F204F"/>
    <w:rsid w:val="003F20D4"/>
    <w:rsid w:val="003F21FE"/>
    <w:rsid w:val="003F2371"/>
    <w:rsid w:val="003F24FF"/>
    <w:rsid w:val="003F253C"/>
    <w:rsid w:val="003F25B4"/>
    <w:rsid w:val="003F25C1"/>
    <w:rsid w:val="003F25E6"/>
    <w:rsid w:val="003F26B8"/>
    <w:rsid w:val="003F2732"/>
    <w:rsid w:val="003F27C8"/>
    <w:rsid w:val="003F288C"/>
    <w:rsid w:val="003F2A74"/>
    <w:rsid w:val="003F311C"/>
    <w:rsid w:val="003F31C7"/>
    <w:rsid w:val="003F3238"/>
    <w:rsid w:val="003F32CE"/>
    <w:rsid w:val="003F32CF"/>
    <w:rsid w:val="003F3394"/>
    <w:rsid w:val="003F3740"/>
    <w:rsid w:val="003F3963"/>
    <w:rsid w:val="003F3A1A"/>
    <w:rsid w:val="003F3AAD"/>
    <w:rsid w:val="003F3C44"/>
    <w:rsid w:val="003F3D04"/>
    <w:rsid w:val="003F3D50"/>
    <w:rsid w:val="003F3FDD"/>
    <w:rsid w:val="003F41C6"/>
    <w:rsid w:val="003F4254"/>
    <w:rsid w:val="003F42A2"/>
    <w:rsid w:val="003F436F"/>
    <w:rsid w:val="003F4466"/>
    <w:rsid w:val="003F4649"/>
    <w:rsid w:val="003F4754"/>
    <w:rsid w:val="003F4798"/>
    <w:rsid w:val="003F4B0E"/>
    <w:rsid w:val="003F4B72"/>
    <w:rsid w:val="003F4BA6"/>
    <w:rsid w:val="003F4C0D"/>
    <w:rsid w:val="003F4E0A"/>
    <w:rsid w:val="003F4E41"/>
    <w:rsid w:val="003F4FEB"/>
    <w:rsid w:val="003F503E"/>
    <w:rsid w:val="003F50E4"/>
    <w:rsid w:val="003F510C"/>
    <w:rsid w:val="003F5242"/>
    <w:rsid w:val="003F535D"/>
    <w:rsid w:val="003F546D"/>
    <w:rsid w:val="003F555E"/>
    <w:rsid w:val="003F56CA"/>
    <w:rsid w:val="003F5777"/>
    <w:rsid w:val="003F57C0"/>
    <w:rsid w:val="003F580B"/>
    <w:rsid w:val="003F5BAA"/>
    <w:rsid w:val="003F5BCD"/>
    <w:rsid w:val="003F5C16"/>
    <w:rsid w:val="003F5C36"/>
    <w:rsid w:val="003F5C65"/>
    <w:rsid w:val="003F5D72"/>
    <w:rsid w:val="003F5DCD"/>
    <w:rsid w:val="003F5DF3"/>
    <w:rsid w:val="003F6174"/>
    <w:rsid w:val="003F6188"/>
    <w:rsid w:val="003F6192"/>
    <w:rsid w:val="003F6277"/>
    <w:rsid w:val="003F62E9"/>
    <w:rsid w:val="003F63DF"/>
    <w:rsid w:val="003F641D"/>
    <w:rsid w:val="003F6540"/>
    <w:rsid w:val="003F6762"/>
    <w:rsid w:val="003F67BD"/>
    <w:rsid w:val="003F6A23"/>
    <w:rsid w:val="003F6A4C"/>
    <w:rsid w:val="003F6A7D"/>
    <w:rsid w:val="003F6B0C"/>
    <w:rsid w:val="003F6BE3"/>
    <w:rsid w:val="003F6D52"/>
    <w:rsid w:val="003F6DE1"/>
    <w:rsid w:val="003F6FB6"/>
    <w:rsid w:val="003F7195"/>
    <w:rsid w:val="003F723A"/>
    <w:rsid w:val="003F72A3"/>
    <w:rsid w:val="003F73B3"/>
    <w:rsid w:val="003F7442"/>
    <w:rsid w:val="003F747D"/>
    <w:rsid w:val="003F7586"/>
    <w:rsid w:val="003F7634"/>
    <w:rsid w:val="003F76CB"/>
    <w:rsid w:val="003F7938"/>
    <w:rsid w:val="003F7ABD"/>
    <w:rsid w:val="003F7BEB"/>
    <w:rsid w:val="003F7DD3"/>
    <w:rsid w:val="003F7F8B"/>
    <w:rsid w:val="003F7F94"/>
    <w:rsid w:val="00400007"/>
    <w:rsid w:val="00400114"/>
    <w:rsid w:val="00400152"/>
    <w:rsid w:val="004003BF"/>
    <w:rsid w:val="004003E0"/>
    <w:rsid w:val="004004D4"/>
    <w:rsid w:val="00400512"/>
    <w:rsid w:val="0040054E"/>
    <w:rsid w:val="00400703"/>
    <w:rsid w:val="0040076B"/>
    <w:rsid w:val="0040083D"/>
    <w:rsid w:val="00400862"/>
    <w:rsid w:val="0040090D"/>
    <w:rsid w:val="004009F4"/>
    <w:rsid w:val="004009FC"/>
    <w:rsid w:val="00400A2B"/>
    <w:rsid w:val="00400A2D"/>
    <w:rsid w:val="00400C68"/>
    <w:rsid w:val="00400E75"/>
    <w:rsid w:val="00400E9D"/>
    <w:rsid w:val="00400EB4"/>
    <w:rsid w:val="00400F2C"/>
    <w:rsid w:val="00401247"/>
    <w:rsid w:val="00401260"/>
    <w:rsid w:val="004012D1"/>
    <w:rsid w:val="0040142A"/>
    <w:rsid w:val="00401491"/>
    <w:rsid w:val="0040150C"/>
    <w:rsid w:val="00401547"/>
    <w:rsid w:val="004015FF"/>
    <w:rsid w:val="00401741"/>
    <w:rsid w:val="00401B4A"/>
    <w:rsid w:val="00401BE2"/>
    <w:rsid w:val="00401BE7"/>
    <w:rsid w:val="00401DB8"/>
    <w:rsid w:val="00401EB9"/>
    <w:rsid w:val="00401EE8"/>
    <w:rsid w:val="00401EF2"/>
    <w:rsid w:val="00401F0A"/>
    <w:rsid w:val="00401F42"/>
    <w:rsid w:val="00401FCB"/>
    <w:rsid w:val="00402172"/>
    <w:rsid w:val="004021E8"/>
    <w:rsid w:val="004022F9"/>
    <w:rsid w:val="004023B1"/>
    <w:rsid w:val="004023B5"/>
    <w:rsid w:val="00402605"/>
    <w:rsid w:val="0040266D"/>
    <w:rsid w:val="004028F4"/>
    <w:rsid w:val="00402A30"/>
    <w:rsid w:val="00402AE6"/>
    <w:rsid w:val="00402B3C"/>
    <w:rsid w:val="00402C52"/>
    <w:rsid w:val="00402E7A"/>
    <w:rsid w:val="00402EA9"/>
    <w:rsid w:val="00402EC5"/>
    <w:rsid w:val="004030A5"/>
    <w:rsid w:val="00403110"/>
    <w:rsid w:val="0040318F"/>
    <w:rsid w:val="004033F9"/>
    <w:rsid w:val="0040341D"/>
    <w:rsid w:val="00403456"/>
    <w:rsid w:val="0040353F"/>
    <w:rsid w:val="00403744"/>
    <w:rsid w:val="00403787"/>
    <w:rsid w:val="004038C4"/>
    <w:rsid w:val="0040395F"/>
    <w:rsid w:val="00403980"/>
    <w:rsid w:val="00403D3B"/>
    <w:rsid w:val="00403D95"/>
    <w:rsid w:val="00403EEC"/>
    <w:rsid w:val="004040C5"/>
    <w:rsid w:val="004040FB"/>
    <w:rsid w:val="00404186"/>
    <w:rsid w:val="004041B7"/>
    <w:rsid w:val="004043AD"/>
    <w:rsid w:val="00404434"/>
    <w:rsid w:val="0040447C"/>
    <w:rsid w:val="0040461A"/>
    <w:rsid w:val="00404635"/>
    <w:rsid w:val="00404773"/>
    <w:rsid w:val="00404852"/>
    <w:rsid w:val="004049D1"/>
    <w:rsid w:val="004049E2"/>
    <w:rsid w:val="00404A31"/>
    <w:rsid w:val="00404C9E"/>
    <w:rsid w:val="00404D97"/>
    <w:rsid w:val="00404EC8"/>
    <w:rsid w:val="00404F03"/>
    <w:rsid w:val="00405256"/>
    <w:rsid w:val="0040529F"/>
    <w:rsid w:val="00405348"/>
    <w:rsid w:val="00405854"/>
    <w:rsid w:val="004058E5"/>
    <w:rsid w:val="004059B4"/>
    <w:rsid w:val="00405BFE"/>
    <w:rsid w:val="00405C78"/>
    <w:rsid w:val="00405D0D"/>
    <w:rsid w:val="00405DE6"/>
    <w:rsid w:val="00405E43"/>
    <w:rsid w:val="00405E9E"/>
    <w:rsid w:val="00405EEF"/>
    <w:rsid w:val="00405EFA"/>
    <w:rsid w:val="00405F3F"/>
    <w:rsid w:val="00405FDF"/>
    <w:rsid w:val="0040608C"/>
    <w:rsid w:val="004060EA"/>
    <w:rsid w:val="0040613F"/>
    <w:rsid w:val="0040615D"/>
    <w:rsid w:val="00406160"/>
    <w:rsid w:val="004062E4"/>
    <w:rsid w:val="0040640B"/>
    <w:rsid w:val="0040644F"/>
    <w:rsid w:val="00406501"/>
    <w:rsid w:val="0040658F"/>
    <w:rsid w:val="0040682D"/>
    <w:rsid w:val="00406854"/>
    <w:rsid w:val="00406871"/>
    <w:rsid w:val="00406E5B"/>
    <w:rsid w:val="0040707C"/>
    <w:rsid w:val="004070BE"/>
    <w:rsid w:val="00407102"/>
    <w:rsid w:val="004076A7"/>
    <w:rsid w:val="004076CD"/>
    <w:rsid w:val="0040781F"/>
    <w:rsid w:val="00407B1E"/>
    <w:rsid w:val="00407BA9"/>
    <w:rsid w:val="00407C81"/>
    <w:rsid w:val="00407D8D"/>
    <w:rsid w:val="00407E57"/>
    <w:rsid w:val="00407F82"/>
    <w:rsid w:val="00410522"/>
    <w:rsid w:val="00410541"/>
    <w:rsid w:val="00410678"/>
    <w:rsid w:val="00410922"/>
    <w:rsid w:val="00410942"/>
    <w:rsid w:val="004109AF"/>
    <w:rsid w:val="004109F9"/>
    <w:rsid w:val="00410AD9"/>
    <w:rsid w:val="00410BDE"/>
    <w:rsid w:val="00410C53"/>
    <w:rsid w:val="00410D7E"/>
    <w:rsid w:val="0041104A"/>
    <w:rsid w:val="00411104"/>
    <w:rsid w:val="00411181"/>
    <w:rsid w:val="004111A9"/>
    <w:rsid w:val="0041138F"/>
    <w:rsid w:val="004113D5"/>
    <w:rsid w:val="004117B6"/>
    <w:rsid w:val="004119C5"/>
    <w:rsid w:val="00411A8B"/>
    <w:rsid w:val="00411AC3"/>
    <w:rsid w:val="00411B7F"/>
    <w:rsid w:val="00411B8F"/>
    <w:rsid w:val="00411C10"/>
    <w:rsid w:val="00411C74"/>
    <w:rsid w:val="00411CC3"/>
    <w:rsid w:val="00411DA6"/>
    <w:rsid w:val="00411F04"/>
    <w:rsid w:val="00412065"/>
    <w:rsid w:val="004120C5"/>
    <w:rsid w:val="00412160"/>
    <w:rsid w:val="0041216D"/>
    <w:rsid w:val="0041227A"/>
    <w:rsid w:val="00412294"/>
    <w:rsid w:val="00412464"/>
    <w:rsid w:val="0041276B"/>
    <w:rsid w:val="004127C8"/>
    <w:rsid w:val="0041282D"/>
    <w:rsid w:val="00412CF4"/>
    <w:rsid w:val="00412E50"/>
    <w:rsid w:val="00412E66"/>
    <w:rsid w:val="0041305F"/>
    <w:rsid w:val="004130C9"/>
    <w:rsid w:val="00413252"/>
    <w:rsid w:val="00413363"/>
    <w:rsid w:val="0041352F"/>
    <w:rsid w:val="00413541"/>
    <w:rsid w:val="0041361C"/>
    <w:rsid w:val="0041364C"/>
    <w:rsid w:val="00413AE1"/>
    <w:rsid w:val="00413C1D"/>
    <w:rsid w:val="00413CBF"/>
    <w:rsid w:val="004140E2"/>
    <w:rsid w:val="00414344"/>
    <w:rsid w:val="00414862"/>
    <w:rsid w:val="00414946"/>
    <w:rsid w:val="0041499D"/>
    <w:rsid w:val="00414A02"/>
    <w:rsid w:val="00414AFC"/>
    <w:rsid w:val="00414BFB"/>
    <w:rsid w:val="00414FF0"/>
    <w:rsid w:val="004150CD"/>
    <w:rsid w:val="00415201"/>
    <w:rsid w:val="004152F2"/>
    <w:rsid w:val="0041534D"/>
    <w:rsid w:val="0041537F"/>
    <w:rsid w:val="004155F5"/>
    <w:rsid w:val="00415769"/>
    <w:rsid w:val="00415794"/>
    <w:rsid w:val="004157EA"/>
    <w:rsid w:val="004158A6"/>
    <w:rsid w:val="004159D5"/>
    <w:rsid w:val="00415A62"/>
    <w:rsid w:val="00415ABB"/>
    <w:rsid w:val="00415B34"/>
    <w:rsid w:val="00415F35"/>
    <w:rsid w:val="004160BB"/>
    <w:rsid w:val="00416279"/>
    <w:rsid w:val="00416311"/>
    <w:rsid w:val="004164F6"/>
    <w:rsid w:val="00416559"/>
    <w:rsid w:val="004165A7"/>
    <w:rsid w:val="004166EA"/>
    <w:rsid w:val="0041688E"/>
    <w:rsid w:val="00416906"/>
    <w:rsid w:val="004169E5"/>
    <w:rsid w:val="00416B6B"/>
    <w:rsid w:val="00416DA4"/>
    <w:rsid w:val="00416DB2"/>
    <w:rsid w:val="00416E3A"/>
    <w:rsid w:val="00416EA9"/>
    <w:rsid w:val="00416FBC"/>
    <w:rsid w:val="0041705F"/>
    <w:rsid w:val="00417130"/>
    <w:rsid w:val="004171C4"/>
    <w:rsid w:val="004172B9"/>
    <w:rsid w:val="004173C1"/>
    <w:rsid w:val="00417677"/>
    <w:rsid w:val="00417906"/>
    <w:rsid w:val="00417A23"/>
    <w:rsid w:val="00417BC9"/>
    <w:rsid w:val="00417E32"/>
    <w:rsid w:val="00417E7B"/>
    <w:rsid w:val="00417FC4"/>
    <w:rsid w:val="00420129"/>
    <w:rsid w:val="004201BE"/>
    <w:rsid w:val="00420249"/>
    <w:rsid w:val="004202F1"/>
    <w:rsid w:val="0042041D"/>
    <w:rsid w:val="00420465"/>
    <w:rsid w:val="00420690"/>
    <w:rsid w:val="004206ED"/>
    <w:rsid w:val="00420741"/>
    <w:rsid w:val="0042090E"/>
    <w:rsid w:val="00420C07"/>
    <w:rsid w:val="00420C70"/>
    <w:rsid w:val="00420C85"/>
    <w:rsid w:val="00420DCE"/>
    <w:rsid w:val="00420ECF"/>
    <w:rsid w:val="00420FC1"/>
    <w:rsid w:val="00421195"/>
    <w:rsid w:val="00421230"/>
    <w:rsid w:val="004212BC"/>
    <w:rsid w:val="00421400"/>
    <w:rsid w:val="00421401"/>
    <w:rsid w:val="00421443"/>
    <w:rsid w:val="004215A6"/>
    <w:rsid w:val="00421738"/>
    <w:rsid w:val="00421A6A"/>
    <w:rsid w:val="00421BAD"/>
    <w:rsid w:val="00421BF9"/>
    <w:rsid w:val="00421D44"/>
    <w:rsid w:val="00421E2D"/>
    <w:rsid w:val="00421F0E"/>
    <w:rsid w:val="00421F5F"/>
    <w:rsid w:val="00421F63"/>
    <w:rsid w:val="004220BE"/>
    <w:rsid w:val="00422156"/>
    <w:rsid w:val="00422199"/>
    <w:rsid w:val="00422256"/>
    <w:rsid w:val="004222D1"/>
    <w:rsid w:val="00422599"/>
    <w:rsid w:val="0042279B"/>
    <w:rsid w:val="0042291B"/>
    <w:rsid w:val="00422AA7"/>
    <w:rsid w:val="00422B80"/>
    <w:rsid w:val="00422BF3"/>
    <w:rsid w:val="00423058"/>
    <w:rsid w:val="0042310B"/>
    <w:rsid w:val="00423177"/>
    <w:rsid w:val="004233A3"/>
    <w:rsid w:val="0042340E"/>
    <w:rsid w:val="0042343D"/>
    <w:rsid w:val="00423484"/>
    <w:rsid w:val="0042348F"/>
    <w:rsid w:val="00423773"/>
    <w:rsid w:val="004237A5"/>
    <w:rsid w:val="00423A4C"/>
    <w:rsid w:val="00423DA1"/>
    <w:rsid w:val="0042413A"/>
    <w:rsid w:val="00424191"/>
    <w:rsid w:val="004241F2"/>
    <w:rsid w:val="00424365"/>
    <w:rsid w:val="0042442D"/>
    <w:rsid w:val="00424600"/>
    <w:rsid w:val="00424636"/>
    <w:rsid w:val="004246D5"/>
    <w:rsid w:val="004247F8"/>
    <w:rsid w:val="00424863"/>
    <w:rsid w:val="00424B4C"/>
    <w:rsid w:val="00424BF1"/>
    <w:rsid w:val="00424BF5"/>
    <w:rsid w:val="00424C62"/>
    <w:rsid w:val="00424DB9"/>
    <w:rsid w:val="00424F4B"/>
    <w:rsid w:val="00424F5C"/>
    <w:rsid w:val="004250FD"/>
    <w:rsid w:val="00425339"/>
    <w:rsid w:val="0042557E"/>
    <w:rsid w:val="004255ED"/>
    <w:rsid w:val="00425744"/>
    <w:rsid w:val="0042575C"/>
    <w:rsid w:val="004258CB"/>
    <w:rsid w:val="004259E2"/>
    <w:rsid w:val="00425B75"/>
    <w:rsid w:val="00425CD5"/>
    <w:rsid w:val="00425E7C"/>
    <w:rsid w:val="00425F77"/>
    <w:rsid w:val="00426083"/>
    <w:rsid w:val="0042620C"/>
    <w:rsid w:val="0042633F"/>
    <w:rsid w:val="00426358"/>
    <w:rsid w:val="00426447"/>
    <w:rsid w:val="00426540"/>
    <w:rsid w:val="00426922"/>
    <w:rsid w:val="004269A6"/>
    <w:rsid w:val="00426A2F"/>
    <w:rsid w:val="00426A98"/>
    <w:rsid w:val="00426B5D"/>
    <w:rsid w:val="00426C3F"/>
    <w:rsid w:val="00426F43"/>
    <w:rsid w:val="00426F96"/>
    <w:rsid w:val="00426FAF"/>
    <w:rsid w:val="0042716F"/>
    <w:rsid w:val="00427319"/>
    <w:rsid w:val="0042746F"/>
    <w:rsid w:val="00427625"/>
    <w:rsid w:val="00427644"/>
    <w:rsid w:val="004277CE"/>
    <w:rsid w:val="00427B8B"/>
    <w:rsid w:val="00427C13"/>
    <w:rsid w:val="00427D36"/>
    <w:rsid w:val="00427E47"/>
    <w:rsid w:val="00430052"/>
    <w:rsid w:val="004300C7"/>
    <w:rsid w:val="00430180"/>
    <w:rsid w:val="0043019B"/>
    <w:rsid w:val="00430281"/>
    <w:rsid w:val="0043028A"/>
    <w:rsid w:val="004302D0"/>
    <w:rsid w:val="004303C9"/>
    <w:rsid w:val="0043046E"/>
    <w:rsid w:val="004304C6"/>
    <w:rsid w:val="00430526"/>
    <w:rsid w:val="004306BD"/>
    <w:rsid w:val="004308CC"/>
    <w:rsid w:val="004308D6"/>
    <w:rsid w:val="00430969"/>
    <w:rsid w:val="00430A72"/>
    <w:rsid w:val="00430BC2"/>
    <w:rsid w:val="00430BFA"/>
    <w:rsid w:val="00430EFA"/>
    <w:rsid w:val="0043117C"/>
    <w:rsid w:val="0043132F"/>
    <w:rsid w:val="00431415"/>
    <w:rsid w:val="00431432"/>
    <w:rsid w:val="00431478"/>
    <w:rsid w:val="0043149E"/>
    <w:rsid w:val="0043179B"/>
    <w:rsid w:val="004317A7"/>
    <w:rsid w:val="0043188E"/>
    <w:rsid w:val="00431897"/>
    <w:rsid w:val="00431A8A"/>
    <w:rsid w:val="00431A9D"/>
    <w:rsid w:val="00431AFD"/>
    <w:rsid w:val="00431BD6"/>
    <w:rsid w:val="00431E23"/>
    <w:rsid w:val="00431E3F"/>
    <w:rsid w:val="00431F26"/>
    <w:rsid w:val="00431FA2"/>
    <w:rsid w:val="00432026"/>
    <w:rsid w:val="00432134"/>
    <w:rsid w:val="00432191"/>
    <w:rsid w:val="0043225A"/>
    <w:rsid w:val="004322A6"/>
    <w:rsid w:val="0043233C"/>
    <w:rsid w:val="004323B2"/>
    <w:rsid w:val="00432534"/>
    <w:rsid w:val="0043266C"/>
    <w:rsid w:val="00432BBB"/>
    <w:rsid w:val="00432BF8"/>
    <w:rsid w:val="00432EC9"/>
    <w:rsid w:val="00432ED3"/>
    <w:rsid w:val="00432ED5"/>
    <w:rsid w:val="00432EFD"/>
    <w:rsid w:val="00432F95"/>
    <w:rsid w:val="0043309B"/>
    <w:rsid w:val="004331EE"/>
    <w:rsid w:val="004332B2"/>
    <w:rsid w:val="004332C5"/>
    <w:rsid w:val="004332DA"/>
    <w:rsid w:val="00433605"/>
    <w:rsid w:val="00433AFE"/>
    <w:rsid w:val="00433B6D"/>
    <w:rsid w:val="00433BC1"/>
    <w:rsid w:val="00433E5A"/>
    <w:rsid w:val="00433FB7"/>
    <w:rsid w:val="0043408F"/>
    <w:rsid w:val="00434121"/>
    <w:rsid w:val="004343A9"/>
    <w:rsid w:val="00434413"/>
    <w:rsid w:val="004345D4"/>
    <w:rsid w:val="00434618"/>
    <w:rsid w:val="00434633"/>
    <w:rsid w:val="00434704"/>
    <w:rsid w:val="0043482F"/>
    <w:rsid w:val="0043485C"/>
    <w:rsid w:val="00434909"/>
    <w:rsid w:val="0043498D"/>
    <w:rsid w:val="004349CB"/>
    <w:rsid w:val="004349E4"/>
    <w:rsid w:val="00434BAF"/>
    <w:rsid w:val="00434BE4"/>
    <w:rsid w:val="00434F15"/>
    <w:rsid w:val="00434FF1"/>
    <w:rsid w:val="0043501B"/>
    <w:rsid w:val="00435250"/>
    <w:rsid w:val="00435459"/>
    <w:rsid w:val="0043570D"/>
    <w:rsid w:val="00435828"/>
    <w:rsid w:val="004358A4"/>
    <w:rsid w:val="00435944"/>
    <w:rsid w:val="004359E6"/>
    <w:rsid w:val="00435F93"/>
    <w:rsid w:val="0043623C"/>
    <w:rsid w:val="004362E3"/>
    <w:rsid w:val="0043649F"/>
    <w:rsid w:val="004364B2"/>
    <w:rsid w:val="004365EC"/>
    <w:rsid w:val="0043668A"/>
    <w:rsid w:val="00436836"/>
    <w:rsid w:val="00436886"/>
    <w:rsid w:val="00436C75"/>
    <w:rsid w:val="00436C77"/>
    <w:rsid w:val="00436D30"/>
    <w:rsid w:val="00437171"/>
    <w:rsid w:val="00437475"/>
    <w:rsid w:val="00437495"/>
    <w:rsid w:val="004375F4"/>
    <w:rsid w:val="004378F3"/>
    <w:rsid w:val="00437A39"/>
    <w:rsid w:val="00437A8E"/>
    <w:rsid w:val="00437A99"/>
    <w:rsid w:val="00437B65"/>
    <w:rsid w:val="00437DE6"/>
    <w:rsid w:val="00437E23"/>
    <w:rsid w:val="00437F1D"/>
    <w:rsid w:val="00440044"/>
    <w:rsid w:val="00440735"/>
    <w:rsid w:val="004407D8"/>
    <w:rsid w:val="0044081C"/>
    <w:rsid w:val="004408AD"/>
    <w:rsid w:val="00440904"/>
    <w:rsid w:val="004409A8"/>
    <w:rsid w:val="00440C72"/>
    <w:rsid w:val="00440DEC"/>
    <w:rsid w:val="00440E32"/>
    <w:rsid w:val="00441036"/>
    <w:rsid w:val="004411D7"/>
    <w:rsid w:val="00441259"/>
    <w:rsid w:val="00441284"/>
    <w:rsid w:val="00441545"/>
    <w:rsid w:val="00441575"/>
    <w:rsid w:val="004415AB"/>
    <w:rsid w:val="00441658"/>
    <w:rsid w:val="00441923"/>
    <w:rsid w:val="00441A9A"/>
    <w:rsid w:val="00441C6F"/>
    <w:rsid w:val="00442187"/>
    <w:rsid w:val="00442254"/>
    <w:rsid w:val="004426BD"/>
    <w:rsid w:val="004426CD"/>
    <w:rsid w:val="00442927"/>
    <w:rsid w:val="0044294F"/>
    <w:rsid w:val="00442B8F"/>
    <w:rsid w:val="00442BA6"/>
    <w:rsid w:val="00442C07"/>
    <w:rsid w:val="00442C7C"/>
    <w:rsid w:val="0044312A"/>
    <w:rsid w:val="00443184"/>
    <w:rsid w:val="0044321F"/>
    <w:rsid w:val="0044323E"/>
    <w:rsid w:val="00443311"/>
    <w:rsid w:val="00443453"/>
    <w:rsid w:val="00443476"/>
    <w:rsid w:val="00443604"/>
    <w:rsid w:val="0044378A"/>
    <w:rsid w:val="00443990"/>
    <w:rsid w:val="00443AE7"/>
    <w:rsid w:val="00443B77"/>
    <w:rsid w:val="00443B90"/>
    <w:rsid w:val="00443CC4"/>
    <w:rsid w:val="00443CDF"/>
    <w:rsid w:val="00443E7E"/>
    <w:rsid w:val="00443ED8"/>
    <w:rsid w:val="00443F22"/>
    <w:rsid w:val="00444068"/>
    <w:rsid w:val="004440D2"/>
    <w:rsid w:val="004446AA"/>
    <w:rsid w:val="004446D7"/>
    <w:rsid w:val="004446D9"/>
    <w:rsid w:val="00444719"/>
    <w:rsid w:val="00444AB6"/>
    <w:rsid w:val="00444C32"/>
    <w:rsid w:val="00444D0D"/>
    <w:rsid w:val="00444E33"/>
    <w:rsid w:val="00444E57"/>
    <w:rsid w:val="00444ECA"/>
    <w:rsid w:val="00445018"/>
    <w:rsid w:val="00445077"/>
    <w:rsid w:val="0044509E"/>
    <w:rsid w:val="00445124"/>
    <w:rsid w:val="004451CC"/>
    <w:rsid w:val="004452DB"/>
    <w:rsid w:val="00445345"/>
    <w:rsid w:val="004456A5"/>
    <w:rsid w:val="0044574C"/>
    <w:rsid w:val="0044586B"/>
    <w:rsid w:val="00445A0E"/>
    <w:rsid w:val="00445D86"/>
    <w:rsid w:val="00445ED0"/>
    <w:rsid w:val="00446217"/>
    <w:rsid w:val="00446378"/>
    <w:rsid w:val="00446470"/>
    <w:rsid w:val="004464B3"/>
    <w:rsid w:val="00446619"/>
    <w:rsid w:val="004467DF"/>
    <w:rsid w:val="004469DF"/>
    <w:rsid w:val="004469F8"/>
    <w:rsid w:val="00446AE0"/>
    <w:rsid w:val="00446B48"/>
    <w:rsid w:val="00446C01"/>
    <w:rsid w:val="00446DD4"/>
    <w:rsid w:val="00446DD8"/>
    <w:rsid w:val="00446DDB"/>
    <w:rsid w:val="00446E88"/>
    <w:rsid w:val="00446ED4"/>
    <w:rsid w:val="00446F9A"/>
    <w:rsid w:val="00446FAC"/>
    <w:rsid w:val="00447246"/>
    <w:rsid w:val="004474FF"/>
    <w:rsid w:val="00447582"/>
    <w:rsid w:val="00447822"/>
    <w:rsid w:val="004479D6"/>
    <w:rsid w:val="00447B80"/>
    <w:rsid w:val="00447C63"/>
    <w:rsid w:val="00447D47"/>
    <w:rsid w:val="00447D8F"/>
    <w:rsid w:val="00447D9D"/>
    <w:rsid w:val="00447E6D"/>
    <w:rsid w:val="004500CB"/>
    <w:rsid w:val="004505B5"/>
    <w:rsid w:val="004505BD"/>
    <w:rsid w:val="00450726"/>
    <w:rsid w:val="00450808"/>
    <w:rsid w:val="004508BB"/>
    <w:rsid w:val="00450A00"/>
    <w:rsid w:val="00450A63"/>
    <w:rsid w:val="00450AB9"/>
    <w:rsid w:val="00450B32"/>
    <w:rsid w:val="00450CB1"/>
    <w:rsid w:val="00450D0A"/>
    <w:rsid w:val="00450F20"/>
    <w:rsid w:val="0045111F"/>
    <w:rsid w:val="004511F1"/>
    <w:rsid w:val="00451201"/>
    <w:rsid w:val="0045120F"/>
    <w:rsid w:val="00451251"/>
    <w:rsid w:val="00451297"/>
    <w:rsid w:val="004513F3"/>
    <w:rsid w:val="00451444"/>
    <w:rsid w:val="0045144F"/>
    <w:rsid w:val="00451472"/>
    <w:rsid w:val="00451691"/>
    <w:rsid w:val="004516A6"/>
    <w:rsid w:val="00451798"/>
    <w:rsid w:val="004517C0"/>
    <w:rsid w:val="0045195B"/>
    <w:rsid w:val="00451990"/>
    <w:rsid w:val="004519DF"/>
    <w:rsid w:val="00451C48"/>
    <w:rsid w:val="00451D80"/>
    <w:rsid w:val="00451E63"/>
    <w:rsid w:val="00451EAE"/>
    <w:rsid w:val="00451F5E"/>
    <w:rsid w:val="00451F87"/>
    <w:rsid w:val="004520EE"/>
    <w:rsid w:val="0045229A"/>
    <w:rsid w:val="004523BC"/>
    <w:rsid w:val="0045282D"/>
    <w:rsid w:val="00452CF1"/>
    <w:rsid w:val="00452E88"/>
    <w:rsid w:val="00453025"/>
    <w:rsid w:val="0045332F"/>
    <w:rsid w:val="004533D4"/>
    <w:rsid w:val="0045354F"/>
    <w:rsid w:val="004535BF"/>
    <w:rsid w:val="00453667"/>
    <w:rsid w:val="0045369E"/>
    <w:rsid w:val="004536F2"/>
    <w:rsid w:val="004536FE"/>
    <w:rsid w:val="004537C8"/>
    <w:rsid w:val="004537D2"/>
    <w:rsid w:val="0045385E"/>
    <w:rsid w:val="00453AE3"/>
    <w:rsid w:val="00453B64"/>
    <w:rsid w:val="00453C27"/>
    <w:rsid w:val="00453C36"/>
    <w:rsid w:val="00453DFE"/>
    <w:rsid w:val="0045413F"/>
    <w:rsid w:val="004541EC"/>
    <w:rsid w:val="00454339"/>
    <w:rsid w:val="00454454"/>
    <w:rsid w:val="0045446D"/>
    <w:rsid w:val="004544DE"/>
    <w:rsid w:val="00454660"/>
    <w:rsid w:val="0045475E"/>
    <w:rsid w:val="00454AF1"/>
    <w:rsid w:val="00454E2C"/>
    <w:rsid w:val="00454EA9"/>
    <w:rsid w:val="00454FD3"/>
    <w:rsid w:val="0045507D"/>
    <w:rsid w:val="00455173"/>
    <w:rsid w:val="004551BE"/>
    <w:rsid w:val="00455243"/>
    <w:rsid w:val="004552A2"/>
    <w:rsid w:val="0045536C"/>
    <w:rsid w:val="0045573F"/>
    <w:rsid w:val="004559E7"/>
    <w:rsid w:val="00455B1B"/>
    <w:rsid w:val="00455E6A"/>
    <w:rsid w:val="00455ECC"/>
    <w:rsid w:val="00456025"/>
    <w:rsid w:val="004561A6"/>
    <w:rsid w:val="00456229"/>
    <w:rsid w:val="004563F0"/>
    <w:rsid w:val="00456494"/>
    <w:rsid w:val="00456546"/>
    <w:rsid w:val="0045654A"/>
    <w:rsid w:val="0045658B"/>
    <w:rsid w:val="00456687"/>
    <w:rsid w:val="00456696"/>
    <w:rsid w:val="004566AE"/>
    <w:rsid w:val="00456706"/>
    <w:rsid w:val="004567B7"/>
    <w:rsid w:val="00456A11"/>
    <w:rsid w:val="00456C56"/>
    <w:rsid w:val="00456C6F"/>
    <w:rsid w:val="00456E1D"/>
    <w:rsid w:val="00456E84"/>
    <w:rsid w:val="00456EE9"/>
    <w:rsid w:val="00456F14"/>
    <w:rsid w:val="00456F4B"/>
    <w:rsid w:val="0045736C"/>
    <w:rsid w:val="004575C8"/>
    <w:rsid w:val="004576F3"/>
    <w:rsid w:val="004578F3"/>
    <w:rsid w:val="00457B8E"/>
    <w:rsid w:val="00457C18"/>
    <w:rsid w:val="00457C49"/>
    <w:rsid w:val="00457E33"/>
    <w:rsid w:val="00457F8F"/>
    <w:rsid w:val="004601AA"/>
    <w:rsid w:val="004602A1"/>
    <w:rsid w:val="00460660"/>
    <w:rsid w:val="0046076F"/>
    <w:rsid w:val="00460859"/>
    <w:rsid w:val="00460B2D"/>
    <w:rsid w:val="00460EDC"/>
    <w:rsid w:val="00460F97"/>
    <w:rsid w:val="0046126B"/>
    <w:rsid w:val="00461771"/>
    <w:rsid w:val="004617C6"/>
    <w:rsid w:val="004617E1"/>
    <w:rsid w:val="00461994"/>
    <w:rsid w:val="00461C56"/>
    <w:rsid w:val="00461D52"/>
    <w:rsid w:val="00461DBE"/>
    <w:rsid w:val="00461DD3"/>
    <w:rsid w:val="00461FCF"/>
    <w:rsid w:val="00462282"/>
    <w:rsid w:val="00462288"/>
    <w:rsid w:val="004622FF"/>
    <w:rsid w:val="00462320"/>
    <w:rsid w:val="004624C4"/>
    <w:rsid w:val="0046270D"/>
    <w:rsid w:val="0046281C"/>
    <w:rsid w:val="00462BA8"/>
    <w:rsid w:val="00462D4E"/>
    <w:rsid w:val="00462D5B"/>
    <w:rsid w:val="00462F45"/>
    <w:rsid w:val="00462F97"/>
    <w:rsid w:val="00462FDB"/>
    <w:rsid w:val="00462FEC"/>
    <w:rsid w:val="004630CE"/>
    <w:rsid w:val="004632FD"/>
    <w:rsid w:val="0046357D"/>
    <w:rsid w:val="004638F6"/>
    <w:rsid w:val="00463A35"/>
    <w:rsid w:val="00463BB0"/>
    <w:rsid w:val="00463C66"/>
    <w:rsid w:val="00464076"/>
    <w:rsid w:val="004641FB"/>
    <w:rsid w:val="004642F9"/>
    <w:rsid w:val="004643A0"/>
    <w:rsid w:val="00464487"/>
    <w:rsid w:val="004644E1"/>
    <w:rsid w:val="00464720"/>
    <w:rsid w:val="004648D3"/>
    <w:rsid w:val="004648DF"/>
    <w:rsid w:val="00464AE7"/>
    <w:rsid w:val="00464B32"/>
    <w:rsid w:val="00464D39"/>
    <w:rsid w:val="00464EDD"/>
    <w:rsid w:val="00464F3C"/>
    <w:rsid w:val="00465057"/>
    <w:rsid w:val="004651C5"/>
    <w:rsid w:val="00465258"/>
    <w:rsid w:val="0046539B"/>
    <w:rsid w:val="004653BC"/>
    <w:rsid w:val="00465427"/>
    <w:rsid w:val="0046546A"/>
    <w:rsid w:val="004654F6"/>
    <w:rsid w:val="0046562A"/>
    <w:rsid w:val="004659AA"/>
    <w:rsid w:val="00465A3B"/>
    <w:rsid w:val="00465BB8"/>
    <w:rsid w:val="00465C8B"/>
    <w:rsid w:val="00465CA8"/>
    <w:rsid w:val="00465CAF"/>
    <w:rsid w:val="00465D29"/>
    <w:rsid w:val="00465F0C"/>
    <w:rsid w:val="00465FAE"/>
    <w:rsid w:val="00466196"/>
    <w:rsid w:val="0046629A"/>
    <w:rsid w:val="00466495"/>
    <w:rsid w:val="00466A5B"/>
    <w:rsid w:val="00466C0E"/>
    <w:rsid w:val="00466CF4"/>
    <w:rsid w:val="00466E4E"/>
    <w:rsid w:val="00467126"/>
    <w:rsid w:val="00467146"/>
    <w:rsid w:val="0046726D"/>
    <w:rsid w:val="0046744D"/>
    <w:rsid w:val="0046752A"/>
    <w:rsid w:val="004675BB"/>
    <w:rsid w:val="00467635"/>
    <w:rsid w:val="00467710"/>
    <w:rsid w:val="00467AAC"/>
    <w:rsid w:val="00467B71"/>
    <w:rsid w:val="00467C97"/>
    <w:rsid w:val="00467E46"/>
    <w:rsid w:val="00467F36"/>
    <w:rsid w:val="004705D3"/>
    <w:rsid w:val="004706EC"/>
    <w:rsid w:val="00470B59"/>
    <w:rsid w:val="00470BB0"/>
    <w:rsid w:val="00470D0C"/>
    <w:rsid w:val="00470DE8"/>
    <w:rsid w:val="004710E6"/>
    <w:rsid w:val="00471117"/>
    <w:rsid w:val="00471135"/>
    <w:rsid w:val="004711A2"/>
    <w:rsid w:val="00471206"/>
    <w:rsid w:val="00471232"/>
    <w:rsid w:val="0047145B"/>
    <w:rsid w:val="00471510"/>
    <w:rsid w:val="0047151E"/>
    <w:rsid w:val="004716EF"/>
    <w:rsid w:val="00471B7A"/>
    <w:rsid w:val="00471CED"/>
    <w:rsid w:val="00471D17"/>
    <w:rsid w:val="00471E27"/>
    <w:rsid w:val="00472024"/>
    <w:rsid w:val="004721C3"/>
    <w:rsid w:val="00472223"/>
    <w:rsid w:val="004724E8"/>
    <w:rsid w:val="00472653"/>
    <w:rsid w:val="0047265A"/>
    <w:rsid w:val="00472818"/>
    <w:rsid w:val="00472901"/>
    <w:rsid w:val="00472A00"/>
    <w:rsid w:val="00472A1C"/>
    <w:rsid w:val="00472C2E"/>
    <w:rsid w:val="00472CF6"/>
    <w:rsid w:val="00472D6A"/>
    <w:rsid w:val="00472DDA"/>
    <w:rsid w:val="00472F62"/>
    <w:rsid w:val="00472FFA"/>
    <w:rsid w:val="0047314E"/>
    <w:rsid w:val="00473184"/>
    <w:rsid w:val="004731C7"/>
    <w:rsid w:val="00473236"/>
    <w:rsid w:val="004733D6"/>
    <w:rsid w:val="004734B6"/>
    <w:rsid w:val="004734FE"/>
    <w:rsid w:val="00473504"/>
    <w:rsid w:val="004736A8"/>
    <w:rsid w:val="0047370D"/>
    <w:rsid w:val="004738DB"/>
    <w:rsid w:val="004738E9"/>
    <w:rsid w:val="004739D8"/>
    <w:rsid w:val="00473A00"/>
    <w:rsid w:val="00473B9B"/>
    <w:rsid w:val="00473C1E"/>
    <w:rsid w:val="00473E06"/>
    <w:rsid w:val="00473F21"/>
    <w:rsid w:val="004740BE"/>
    <w:rsid w:val="0047415B"/>
    <w:rsid w:val="004741A6"/>
    <w:rsid w:val="00474207"/>
    <w:rsid w:val="00474235"/>
    <w:rsid w:val="004743D4"/>
    <w:rsid w:val="00474405"/>
    <w:rsid w:val="00474482"/>
    <w:rsid w:val="004744F5"/>
    <w:rsid w:val="004745ED"/>
    <w:rsid w:val="0047466A"/>
    <w:rsid w:val="00474829"/>
    <w:rsid w:val="00474869"/>
    <w:rsid w:val="00474876"/>
    <w:rsid w:val="00474B36"/>
    <w:rsid w:val="00474D1E"/>
    <w:rsid w:val="00474DD1"/>
    <w:rsid w:val="00474F50"/>
    <w:rsid w:val="00475150"/>
    <w:rsid w:val="0047516C"/>
    <w:rsid w:val="004751BD"/>
    <w:rsid w:val="0047522F"/>
    <w:rsid w:val="004752CE"/>
    <w:rsid w:val="00475417"/>
    <w:rsid w:val="00475683"/>
    <w:rsid w:val="004756D4"/>
    <w:rsid w:val="00475914"/>
    <w:rsid w:val="00475AC5"/>
    <w:rsid w:val="00475ADE"/>
    <w:rsid w:val="00475C55"/>
    <w:rsid w:val="00475C5F"/>
    <w:rsid w:val="00475E74"/>
    <w:rsid w:val="00476067"/>
    <w:rsid w:val="004760C4"/>
    <w:rsid w:val="004762D1"/>
    <w:rsid w:val="0047631E"/>
    <w:rsid w:val="00476425"/>
    <w:rsid w:val="0047652D"/>
    <w:rsid w:val="00476659"/>
    <w:rsid w:val="0047668F"/>
    <w:rsid w:val="004767D0"/>
    <w:rsid w:val="004767E5"/>
    <w:rsid w:val="004768E5"/>
    <w:rsid w:val="00476AA7"/>
    <w:rsid w:val="00476B86"/>
    <w:rsid w:val="00476D41"/>
    <w:rsid w:val="00476E4A"/>
    <w:rsid w:val="00476F1A"/>
    <w:rsid w:val="00476FD9"/>
    <w:rsid w:val="0047714F"/>
    <w:rsid w:val="00477172"/>
    <w:rsid w:val="004771AA"/>
    <w:rsid w:val="004771C8"/>
    <w:rsid w:val="00477346"/>
    <w:rsid w:val="004773B4"/>
    <w:rsid w:val="00477534"/>
    <w:rsid w:val="00477564"/>
    <w:rsid w:val="00477617"/>
    <w:rsid w:val="0047765B"/>
    <w:rsid w:val="00477832"/>
    <w:rsid w:val="00477B2F"/>
    <w:rsid w:val="00477DDB"/>
    <w:rsid w:val="00480011"/>
    <w:rsid w:val="00480105"/>
    <w:rsid w:val="00480252"/>
    <w:rsid w:val="004805B4"/>
    <w:rsid w:val="0048090C"/>
    <w:rsid w:val="00480956"/>
    <w:rsid w:val="004809AC"/>
    <w:rsid w:val="00480BAB"/>
    <w:rsid w:val="00480BAE"/>
    <w:rsid w:val="00480C66"/>
    <w:rsid w:val="00480D1D"/>
    <w:rsid w:val="00480E36"/>
    <w:rsid w:val="00480E51"/>
    <w:rsid w:val="00480FEF"/>
    <w:rsid w:val="004812A9"/>
    <w:rsid w:val="004813C0"/>
    <w:rsid w:val="004814C2"/>
    <w:rsid w:val="0048165F"/>
    <w:rsid w:val="004817E4"/>
    <w:rsid w:val="00481965"/>
    <w:rsid w:val="004819B3"/>
    <w:rsid w:val="00481B42"/>
    <w:rsid w:val="00481BE3"/>
    <w:rsid w:val="00481DCA"/>
    <w:rsid w:val="00481E6F"/>
    <w:rsid w:val="00482091"/>
    <w:rsid w:val="004820CD"/>
    <w:rsid w:val="004820F6"/>
    <w:rsid w:val="00482237"/>
    <w:rsid w:val="004822AF"/>
    <w:rsid w:val="004822C6"/>
    <w:rsid w:val="00482305"/>
    <w:rsid w:val="004824CC"/>
    <w:rsid w:val="004826B3"/>
    <w:rsid w:val="00482976"/>
    <w:rsid w:val="00482A46"/>
    <w:rsid w:val="00482D28"/>
    <w:rsid w:val="00482DC7"/>
    <w:rsid w:val="00482F02"/>
    <w:rsid w:val="00483216"/>
    <w:rsid w:val="004833B7"/>
    <w:rsid w:val="004833D9"/>
    <w:rsid w:val="0048343E"/>
    <w:rsid w:val="004835DB"/>
    <w:rsid w:val="00483747"/>
    <w:rsid w:val="004837A7"/>
    <w:rsid w:val="004837C1"/>
    <w:rsid w:val="004837E2"/>
    <w:rsid w:val="00483879"/>
    <w:rsid w:val="0048399E"/>
    <w:rsid w:val="004839B9"/>
    <w:rsid w:val="00483BFD"/>
    <w:rsid w:val="00484139"/>
    <w:rsid w:val="0048416D"/>
    <w:rsid w:val="0048421A"/>
    <w:rsid w:val="00484381"/>
    <w:rsid w:val="00484537"/>
    <w:rsid w:val="004846EC"/>
    <w:rsid w:val="004848D9"/>
    <w:rsid w:val="00484946"/>
    <w:rsid w:val="00484B37"/>
    <w:rsid w:val="00484CFF"/>
    <w:rsid w:val="00484D04"/>
    <w:rsid w:val="004850D7"/>
    <w:rsid w:val="004851D0"/>
    <w:rsid w:val="0048526A"/>
    <w:rsid w:val="0048527E"/>
    <w:rsid w:val="004854EA"/>
    <w:rsid w:val="00485528"/>
    <w:rsid w:val="00485777"/>
    <w:rsid w:val="00485AD2"/>
    <w:rsid w:val="00485C3E"/>
    <w:rsid w:val="00485E6F"/>
    <w:rsid w:val="00485FBA"/>
    <w:rsid w:val="00486001"/>
    <w:rsid w:val="00486003"/>
    <w:rsid w:val="0048602D"/>
    <w:rsid w:val="004861D7"/>
    <w:rsid w:val="004862AC"/>
    <w:rsid w:val="00486357"/>
    <w:rsid w:val="00486367"/>
    <w:rsid w:val="004864AE"/>
    <w:rsid w:val="004864D9"/>
    <w:rsid w:val="00486AA0"/>
    <w:rsid w:val="00486BB7"/>
    <w:rsid w:val="00486C3F"/>
    <w:rsid w:val="00486D9D"/>
    <w:rsid w:val="00486E76"/>
    <w:rsid w:val="0048710E"/>
    <w:rsid w:val="004871B4"/>
    <w:rsid w:val="004871DB"/>
    <w:rsid w:val="00487246"/>
    <w:rsid w:val="00487453"/>
    <w:rsid w:val="0048749B"/>
    <w:rsid w:val="004875E9"/>
    <w:rsid w:val="00487709"/>
    <w:rsid w:val="00487807"/>
    <w:rsid w:val="00487914"/>
    <w:rsid w:val="00487C0E"/>
    <w:rsid w:val="00487D8B"/>
    <w:rsid w:val="00487E6C"/>
    <w:rsid w:val="00487F8A"/>
    <w:rsid w:val="00487FE4"/>
    <w:rsid w:val="004901DC"/>
    <w:rsid w:val="004902C4"/>
    <w:rsid w:val="00490373"/>
    <w:rsid w:val="004903C1"/>
    <w:rsid w:val="004903E7"/>
    <w:rsid w:val="00490406"/>
    <w:rsid w:val="0049055D"/>
    <w:rsid w:val="00490561"/>
    <w:rsid w:val="004906F0"/>
    <w:rsid w:val="00490755"/>
    <w:rsid w:val="0049082A"/>
    <w:rsid w:val="00490928"/>
    <w:rsid w:val="00490AFB"/>
    <w:rsid w:val="00490BD8"/>
    <w:rsid w:val="00490C2C"/>
    <w:rsid w:val="00490F4E"/>
    <w:rsid w:val="00490F7E"/>
    <w:rsid w:val="00491063"/>
    <w:rsid w:val="00491097"/>
    <w:rsid w:val="004911CB"/>
    <w:rsid w:val="00491436"/>
    <w:rsid w:val="0049160B"/>
    <w:rsid w:val="0049166F"/>
    <w:rsid w:val="0049180D"/>
    <w:rsid w:val="004918AA"/>
    <w:rsid w:val="00491C62"/>
    <w:rsid w:val="00491CC9"/>
    <w:rsid w:val="00491D84"/>
    <w:rsid w:val="00491E9F"/>
    <w:rsid w:val="00491F6C"/>
    <w:rsid w:val="0049223D"/>
    <w:rsid w:val="004922B2"/>
    <w:rsid w:val="004922CA"/>
    <w:rsid w:val="00492468"/>
    <w:rsid w:val="004924B6"/>
    <w:rsid w:val="00492507"/>
    <w:rsid w:val="00492513"/>
    <w:rsid w:val="0049261C"/>
    <w:rsid w:val="004926D0"/>
    <w:rsid w:val="004927F5"/>
    <w:rsid w:val="0049289F"/>
    <w:rsid w:val="004929D9"/>
    <w:rsid w:val="00492AD8"/>
    <w:rsid w:val="00492BF1"/>
    <w:rsid w:val="00492C1A"/>
    <w:rsid w:val="00492CCC"/>
    <w:rsid w:val="00492E1E"/>
    <w:rsid w:val="00492E88"/>
    <w:rsid w:val="00492ECB"/>
    <w:rsid w:val="00492F03"/>
    <w:rsid w:val="00492F3A"/>
    <w:rsid w:val="00492F52"/>
    <w:rsid w:val="00493402"/>
    <w:rsid w:val="0049342E"/>
    <w:rsid w:val="004936FD"/>
    <w:rsid w:val="00493732"/>
    <w:rsid w:val="00493847"/>
    <w:rsid w:val="0049399F"/>
    <w:rsid w:val="00493B49"/>
    <w:rsid w:val="00493B7A"/>
    <w:rsid w:val="00493BB7"/>
    <w:rsid w:val="00493C1D"/>
    <w:rsid w:val="00493E23"/>
    <w:rsid w:val="00493F6D"/>
    <w:rsid w:val="004940BA"/>
    <w:rsid w:val="004941A8"/>
    <w:rsid w:val="004941A9"/>
    <w:rsid w:val="004943AC"/>
    <w:rsid w:val="004944B5"/>
    <w:rsid w:val="00494514"/>
    <w:rsid w:val="00494584"/>
    <w:rsid w:val="004945B1"/>
    <w:rsid w:val="0049464B"/>
    <w:rsid w:val="0049471E"/>
    <w:rsid w:val="004949E1"/>
    <w:rsid w:val="00494A33"/>
    <w:rsid w:val="00494B46"/>
    <w:rsid w:val="00494BB9"/>
    <w:rsid w:val="00494C05"/>
    <w:rsid w:val="00494C69"/>
    <w:rsid w:val="004954EE"/>
    <w:rsid w:val="00495510"/>
    <w:rsid w:val="004956B4"/>
    <w:rsid w:val="004958F2"/>
    <w:rsid w:val="00495980"/>
    <w:rsid w:val="00495AE9"/>
    <w:rsid w:val="00495BD8"/>
    <w:rsid w:val="00495C57"/>
    <w:rsid w:val="00495CD4"/>
    <w:rsid w:val="00495D8A"/>
    <w:rsid w:val="00496135"/>
    <w:rsid w:val="00496168"/>
    <w:rsid w:val="004962A5"/>
    <w:rsid w:val="004962C9"/>
    <w:rsid w:val="0049630A"/>
    <w:rsid w:val="004963B4"/>
    <w:rsid w:val="00496458"/>
    <w:rsid w:val="00496523"/>
    <w:rsid w:val="004968B9"/>
    <w:rsid w:val="00496EED"/>
    <w:rsid w:val="00497007"/>
    <w:rsid w:val="00497159"/>
    <w:rsid w:val="0049716D"/>
    <w:rsid w:val="004971B9"/>
    <w:rsid w:val="00497241"/>
    <w:rsid w:val="0049744C"/>
    <w:rsid w:val="00497517"/>
    <w:rsid w:val="0049752D"/>
    <w:rsid w:val="0049766C"/>
    <w:rsid w:val="00497B20"/>
    <w:rsid w:val="00497B9B"/>
    <w:rsid w:val="00497DF2"/>
    <w:rsid w:val="00497F99"/>
    <w:rsid w:val="004A0095"/>
    <w:rsid w:val="004A058D"/>
    <w:rsid w:val="004A059B"/>
    <w:rsid w:val="004A072F"/>
    <w:rsid w:val="004A0733"/>
    <w:rsid w:val="004A077E"/>
    <w:rsid w:val="004A0818"/>
    <w:rsid w:val="004A086F"/>
    <w:rsid w:val="004A0AAE"/>
    <w:rsid w:val="004A0D37"/>
    <w:rsid w:val="004A0DFF"/>
    <w:rsid w:val="004A0F29"/>
    <w:rsid w:val="004A1013"/>
    <w:rsid w:val="004A1019"/>
    <w:rsid w:val="004A1029"/>
    <w:rsid w:val="004A11F3"/>
    <w:rsid w:val="004A12D6"/>
    <w:rsid w:val="004A1328"/>
    <w:rsid w:val="004A136F"/>
    <w:rsid w:val="004A14D0"/>
    <w:rsid w:val="004A1730"/>
    <w:rsid w:val="004A1838"/>
    <w:rsid w:val="004A1952"/>
    <w:rsid w:val="004A1BE7"/>
    <w:rsid w:val="004A1E75"/>
    <w:rsid w:val="004A1FA5"/>
    <w:rsid w:val="004A2468"/>
    <w:rsid w:val="004A284B"/>
    <w:rsid w:val="004A296C"/>
    <w:rsid w:val="004A2AB2"/>
    <w:rsid w:val="004A2C72"/>
    <w:rsid w:val="004A2CD0"/>
    <w:rsid w:val="004A2DAF"/>
    <w:rsid w:val="004A2F2E"/>
    <w:rsid w:val="004A3334"/>
    <w:rsid w:val="004A3350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4"/>
    <w:rsid w:val="004A3E2A"/>
    <w:rsid w:val="004A3F09"/>
    <w:rsid w:val="004A404F"/>
    <w:rsid w:val="004A405B"/>
    <w:rsid w:val="004A40B4"/>
    <w:rsid w:val="004A415B"/>
    <w:rsid w:val="004A416D"/>
    <w:rsid w:val="004A4513"/>
    <w:rsid w:val="004A4701"/>
    <w:rsid w:val="004A47A4"/>
    <w:rsid w:val="004A49E6"/>
    <w:rsid w:val="004A4B08"/>
    <w:rsid w:val="004A4F8B"/>
    <w:rsid w:val="004A50BD"/>
    <w:rsid w:val="004A531F"/>
    <w:rsid w:val="004A53B6"/>
    <w:rsid w:val="004A557B"/>
    <w:rsid w:val="004A57A4"/>
    <w:rsid w:val="004A57F9"/>
    <w:rsid w:val="004A57FF"/>
    <w:rsid w:val="004A5811"/>
    <w:rsid w:val="004A586B"/>
    <w:rsid w:val="004A59C6"/>
    <w:rsid w:val="004A59D8"/>
    <w:rsid w:val="004A5A65"/>
    <w:rsid w:val="004A5A7D"/>
    <w:rsid w:val="004A5ADC"/>
    <w:rsid w:val="004A5B51"/>
    <w:rsid w:val="004A5D54"/>
    <w:rsid w:val="004A6023"/>
    <w:rsid w:val="004A6223"/>
    <w:rsid w:val="004A62A7"/>
    <w:rsid w:val="004A63E3"/>
    <w:rsid w:val="004A65D8"/>
    <w:rsid w:val="004A6732"/>
    <w:rsid w:val="004A689B"/>
    <w:rsid w:val="004A6946"/>
    <w:rsid w:val="004A6A7D"/>
    <w:rsid w:val="004A6B18"/>
    <w:rsid w:val="004A6B34"/>
    <w:rsid w:val="004A6BC4"/>
    <w:rsid w:val="004A6C1F"/>
    <w:rsid w:val="004A6D28"/>
    <w:rsid w:val="004A6E03"/>
    <w:rsid w:val="004A6E62"/>
    <w:rsid w:val="004A6EA6"/>
    <w:rsid w:val="004A717B"/>
    <w:rsid w:val="004A71C9"/>
    <w:rsid w:val="004A7560"/>
    <w:rsid w:val="004A7727"/>
    <w:rsid w:val="004A7B2D"/>
    <w:rsid w:val="004A7DA8"/>
    <w:rsid w:val="004A7E2E"/>
    <w:rsid w:val="004A7E43"/>
    <w:rsid w:val="004B003B"/>
    <w:rsid w:val="004B014B"/>
    <w:rsid w:val="004B01DB"/>
    <w:rsid w:val="004B0358"/>
    <w:rsid w:val="004B04DA"/>
    <w:rsid w:val="004B0596"/>
    <w:rsid w:val="004B05B8"/>
    <w:rsid w:val="004B06F3"/>
    <w:rsid w:val="004B0863"/>
    <w:rsid w:val="004B0CD8"/>
    <w:rsid w:val="004B12E0"/>
    <w:rsid w:val="004B1611"/>
    <w:rsid w:val="004B17B1"/>
    <w:rsid w:val="004B17F6"/>
    <w:rsid w:val="004B1818"/>
    <w:rsid w:val="004B18DF"/>
    <w:rsid w:val="004B1BB4"/>
    <w:rsid w:val="004B1C70"/>
    <w:rsid w:val="004B1D02"/>
    <w:rsid w:val="004B1DD1"/>
    <w:rsid w:val="004B1E95"/>
    <w:rsid w:val="004B1EBF"/>
    <w:rsid w:val="004B1ED5"/>
    <w:rsid w:val="004B209E"/>
    <w:rsid w:val="004B2594"/>
    <w:rsid w:val="004B26E9"/>
    <w:rsid w:val="004B2790"/>
    <w:rsid w:val="004B29E1"/>
    <w:rsid w:val="004B2C96"/>
    <w:rsid w:val="004B2CCA"/>
    <w:rsid w:val="004B2D0E"/>
    <w:rsid w:val="004B2ED3"/>
    <w:rsid w:val="004B3018"/>
    <w:rsid w:val="004B3118"/>
    <w:rsid w:val="004B321F"/>
    <w:rsid w:val="004B326D"/>
    <w:rsid w:val="004B33C9"/>
    <w:rsid w:val="004B34C3"/>
    <w:rsid w:val="004B35E3"/>
    <w:rsid w:val="004B36B4"/>
    <w:rsid w:val="004B38AA"/>
    <w:rsid w:val="004B3DE7"/>
    <w:rsid w:val="004B3F7C"/>
    <w:rsid w:val="004B4070"/>
    <w:rsid w:val="004B40D6"/>
    <w:rsid w:val="004B42EB"/>
    <w:rsid w:val="004B42EE"/>
    <w:rsid w:val="004B439F"/>
    <w:rsid w:val="004B4477"/>
    <w:rsid w:val="004B454A"/>
    <w:rsid w:val="004B459D"/>
    <w:rsid w:val="004B45AD"/>
    <w:rsid w:val="004B465F"/>
    <w:rsid w:val="004B4679"/>
    <w:rsid w:val="004B47B4"/>
    <w:rsid w:val="004B4F90"/>
    <w:rsid w:val="004B4FA7"/>
    <w:rsid w:val="004B52A0"/>
    <w:rsid w:val="004B52A9"/>
    <w:rsid w:val="004B52BB"/>
    <w:rsid w:val="004B53D8"/>
    <w:rsid w:val="004B55B9"/>
    <w:rsid w:val="004B55F3"/>
    <w:rsid w:val="004B5643"/>
    <w:rsid w:val="004B591B"/>
    <w:rsid w:val="004B5BA8"/>
    <w:rsid w:val="004B5DC4"/>
    <w:rsid w:val="004B6177"/>
    <w:rsid w:val="004B6184"/>
    <w:rsid w:val="004B6278"/>
    <w:rsid w:val="004B62C8"/>
    <w:rsid w:val="004B631A"/>
    <w:rsid w:val="004B63F9"/>
    <w:rsid w:val="004B6449"/>
    <w:rsid w:val="004B66D4"/>
    <w:rsid w:val="004B6974"/>
    <w:rsid w:val="004B69D5"/>
    <w:rsid w:val="004B6A74"/>
    <w:rsid w:val="004B6B89"/>
    <w:rsid w:val="004B6C28"/>
    <w:rsid w:val="004B6CC3"/>
    <w:rsid w:val="004B6CD5"/>
    <w:rsid w:val="004B6CF0"/>
    <w:rsid w:val="004B6E10"/>
    <w:rsid w:val="004B6EC8"/>
    <w:rsid w:val="004B6F19"/>
    <w:rsid w:val="004B706F"/>
    <w:rsid w:val="004B70B5"/>
    <w:rsid w:val="004B70D2"/>
    <w:rsid w:val="004B716D"/>
    <w:rsid w:val="004B7232"/>
    <w:rsid w:val="004B73AD"/>
    <w:rsid w:val="004B7610"/>
    <w:rsid w:val="004B77AD"/>
    <w:rsid w:val="004B78B9"/>
    <w:rsid w:val="004B78F4"/>
    <w:rsid w:val="004B79F9"/>
    <w:rsid w:val="004B7A2A"/>
    <w:rsid w:val="004B7C4C"/>
    <w:rsid w:val="004B7D70"/>
    <w:rsid w:val="004B7F72"/>
    <w:rsid w:val="004B7FC5"/>
    <w:rsid w:val="004B7FF8"/>
    <w:rsid w:val="004C00D4"/>
    <w:rsid w:val="004C0213"/>
    <w:rsid w:val="004C0503"/>
    <w:rsid w:val="004C05CB"/>
    <w:rsid w:val="004C0989"/>
    <w:rsid w:val="004C099F"/>
    <w:rsid w:val="004C0B5B"/>
    <w:rsid w:val="004C0BCE"/>
    <w:rsid w:val="004C0DA3"/>
    <w:rsid w:val="004C0DD5"/>
    <w:rsid w:val="004C0FF5"/>
    <w:rsid w:val="004C1004"/>
    <w:rsid w:val="004C1019"/>
    <w:rsid w:val="004C118A"/>
    <w:rsid w:val="004C11E4"/>
    <w:rsid w:val="004C130A"/>
    <w:rsid w:val="004C142A"/>
    <w:rsid w:val="004C14DC"/>
    <w:rsid w:val="004C14EF"/>
    <w:rsid w:val="004C16E4"/>
    <w:rsid w:val="004C18D4"/>
    <w:rsid w:val="004C191C"/>
    <w:rsid w:val="004C1AFD"/>
    <w:rsid w:val="004C1B3E"/>
    <w:rsid w:val="004C1BF9"/>
    <w:rsid w:val="004C1E0C"/>
    <w:rsid w:val="004C1F3F"/>
    <w:rsid w:val="004C1FA9"/>
    <w:rsid w:val="004C210B"/>
    <w:rsid w:val="004C2145"/>
    <w:rsid w:val="004C227F"/>
    <w:rsid w:val="004C26A7"/>
    <w:rsid w:val="004C2755"/>
    <w:rsid w:val="004C27D3"/>
    <w:rsid w:val="004C295C"/>
    <w:rsid w:val="004C297C"/>
    <w:rsid w:val="004C2A1D"/>
    <w:rsid w:val="004C2AEE"/>
    <w:rsid w:val="004C2C66"/>
    <w:rsid w:val="004C2C6C"/>
    <w:rsid w:val="004C3141"/>
    <w:rsid w:val="004C3221"/>
    <w:rsid w:val="004C3236"/>
    <w:rsid w:val="004C3328"/>
    <w:rsid w:val="004C33FD"/>
    <w:rsid w:val="004C3578"/>
    <w:rsid w:val="004C35BC"/>
    <w:rsid w:val="004C3764"/>
    <w:rsid w:val="004C3950"/>
    <w:rsid w:val="004C3B2A"/>
    <w:rsid w:val="004C3D70"/>
    <w:rsid w:val="004C3E8A"/>
    <w:rsid w:val="004C3E94"/>
    <w:rsid w:val="004C3E9F"/>
    <w:rsid w:val="004C3EE2"/>
    <w:rsid w:val="004C3F7F"/>
    <w:rsid w:val="004C3FE6"/>
    <w:rsid w:val="004C411A"/>
    <w:rsid w:val="004C4563"/>
    <w:rsid w:val="004C45A6"/>
    <w:rsid w:val="004C484D"/>
    <w:rsid w:val="004C4949"/>
    <w:rsid w:val="004C4973"/>
    <w:rsid w:val="004C49E0"/>
    <w:rsid w:val="004C4AC9"/>
    <w:rsid w:val="004C4BB1"/>
    <w:rsid w:val="004C4BEE"/>
    <w:rsid w:val="004C4C22"/>
    <w:rsid w:val="004C4C27"/>
    <w:rsid w:val="004C4CEA"/>
    <w:rsid w:val="004C4D54"/>
    <w:rsid w:val="004C4D67"/>
    <w:rsid w:val="004C4F8E"/>
    <w:rsid w:val="004C5041"/>
    <w:rsid w:val="004C507E"/>
    <w:rsid w:val="004C510A"/>
    <w:rsid w:val="004C523E"/>
    <w:rsid w:val="004C529F"/>
    <w:rsid w:val="004C533F"/>
    <w:rsid w:val="004C5579"/>
    <w:rsid w:val="004C56F1"/>
    <w:rsid w:val="004C579B"/>
    <w:rsid w:val="004C579E"/>
    <w:rsid w:val="004C57C0"/>
    <w:rsid w:val="004C58BA"/>
    <w:rsid w:val="004C5A6D"/>
    <w:rsid w:val="004C5D36"/>
    <w:rsid w:val="004C606D"/>
    <w:rsid w:val="004C613C"/>
    <w:rsid w:val="004C6240"/>
    <w:rsid w:val="004C636D"/>
    <w:rsid w:val="004C64CB"/>
    <w:rsid w:val="004C6655"/>
    <w:rsid w:val="004C6757"/>
    <w:rsid w:val="004C68B3"/>
    <w:rsid w:val="004C6A02"/>
    <w:rsid w:val="004C6A2B"/>
    <w:rsid w:val="004C6BD3"/>
    <w:rsid w:val="004C6D1A"/>
    <w:rsid w:val="004C6FFF"/>
    <w:rsid w:val="004C72EB"/>
    <w:rsid w:val="004C738C"/>
    <w:rsid w:val="004C747E"/>
    <w:rsid w:val="004C7653"/>
    <w:rsid w:val="004C7672"/>
    <w:rsid w:val="004C7881"/>
    <w:rsid w:val="004C78C2"/>
    <w:rsid w:val="004C7945"/>
    <w:rsid w:val="004C798E"/>
    <w:rsid w:val="004C7BFB"/>
    <w:rsid w:val="004C7FEC"/>
    <w:rsid w:val="004D0021"/>
    <w:rsid w:val="004D00A8"/>
    <w:rsid w:val="004D00CE"/>
    <w:rsid w:val="004D020B"/>
    <w:rsid w:val="004D0245"/>
    <w:rsid w:val="004D034A"/>
    <w:rsid w:val="004D0394"/>
    <w:rsid w:val="004D04AF"/>
    <w:rsid w:val="004D0526"/>
    <w:rsid w:val="004D05A0"/>
    <w:rsid w:val="004D05A9"/>
    <w:rsid w:val="004D07D1"/>
    <w:rsid w:val="004D08E5"/>
    <w:rsid w:val="004D095C"/>
    <w:rsid w:val="004D0980"/>
    <w:rsid w:val="004D0A9C"/>
    <w:rsid w:val="004D0C7B"/>
    <w:rsid w:val="004D0D16"/>
    <w:rsid w:val="004D0FDA"/>
    <w:rsid w:val="004D117A"/>
    <w:rsid w:val="004D11E9"/>
    <w:rsid w:val="004D1206"/>
    <w:rsid w:val="004D12DB"/>
    <w:rsid w:val="004D13B7"/>
    <w:rsid w:val="004D1491"/>
    <w:rsid w:val="004D14E4"/>
    <w:rsid w:val="004D15AE"/>
    <w:rsid w:val="004D1693"/>
    <w:rsid w:val="004D1765"/>
    <w:rsid w:val="004D19CC"/>
    <w:rsid w:val="004D1A57"/>
    <w:rsid w:val="004D1B8F"/>
    <w:rsid w:val="004D1BEE"/>
    <w:rsid w:val="004D1D7A"/>
    <w:rsid w:val="004D1DE5"/>
    <w:rsid w:val="004D1ECF"/>
    <w:rsid w:val="004D1F4E"/>
    <w:rsid w:val="004D1FD9"/>
    <w:rsid w:val="004D2405"/>
    <w:rsid w:val="004D2644"/>
    <w:rsid w:val="004D266C"/>
    <w:rsid w:val="004D26D9"/>
    <w:rsid w:val="004D283D"/>
    <w:rsid w:val="004D29D8"/>
    <w:rsid w:val="004D2E62"/>
    <w:rsid w:val="004D2EB4"/>
    <w:rsid w:val="004D2F54"/>
    <w:rsid w:val="004D2FA4"/>
    <w:rsid w:val="004D30E3"/>
    <w:rsid w:val="004D30E9"/>
    <w:rsid w:val="004D3114"/>
    <w:rsid w:val="004D3175"/>
    <w:rsid w:val="004D31E8"/>
    <w:rsid w:val="004D3231"/>
    <w:rsid w:val="004D34B5"/>
    <w:rsid w:val="004D3527"/>
    <w:rsid w:val="004D3531"/>
    <w:rsid w:val="004D389C"/>
    <w:rsid w:val="004D3955"/>
    <w:rsid w:val="004D39B7"/>
    <w:rsid w:val="004D3A61"/>
    <w:rsid w:val="004D3B30"/>
    <w:rsid w:val="004D3EB5"/>
    <w:rsid w:val="004D4433"/>
    <w:rsid w:val="004D45D4"/>
    <w:rsid w:val="004D4AD6"/>
    <w:rsid w:val="004D4C4A"/>
    <w:rsid w:val="004D4CAA"/>
    <w:rsid w:val="004D4F25"/>
    <w:rsid w:val="004D515D"/>
    <w:rsid w:val="004D5169"/>
    <w:rsid w:val="004D5314"/>
    <w:rsid w:val="004D550A"/>
    <w:rsid w:val="004D552C"/>
    <w:rsid w:val="004D5588"/>
    <w:rsid w:val="004D58B6"/>
    <w:rsid w:val="004D591B"/>
    <w:rsid w:val="004D5B56"/>
    <w:rsid w:val="004D5C46"/>
    <w:rsid w:val="004D5D04"/>
    <w:rsid w:val="004D5EBE"/>
    <w:rsid w:val="004D5ECA"/>
    <w:rsid w:val="004D5F36"/>
    <w:rsid w:val="004D5FD8"/>
    <w:rsid w:val="004D60B3"/>
    <w:rsid w:val="004D62FF"/>
    <w:rsid w:val="004D6313"/>
    <w:rsid w:val="004D6386"/>
    <w:rsid w:val="004D6614"/>
    <w:rsid w:val="004D661B"/>
    <w:rsid w:val="004D66AE"/>
    <w:rsid w:val="004D67E6"/>
    <w:rsid w:val="004D6832"/>
    <w:rsid w:val="004D6893"/>
    <w:rsid w:val="004D69CF"/>
    <w:rsid w:val="004D6BC7"/>
    <w:rsid w:val="004D6C41"/>
    <w:rsid w:val="004D6CA2"/>
    <w:rsid w:val="004D6EC0"/>
    <w:rsid w:val="004D6EE4"/>
    <w:rsid w:val="004D6F5E"/>
    <w:rsid w:val="004D6F95"/>
    <w:rsid w:val="004D7332"/>
    <w:rsid w:val="004D7425"/>
    <w:rsid w:val="004D7472"/>
    <w:rsid w:val="004D7615"/>
    <w:rsid w:val="004D7618"/>
    <w:rsid w:val="004D77F7"/>
    <w:rsid w:val="004D7B49"/>
    <w:rsid w:val="004D7C15"/>
    <w:rsid w:val="004D7C24"/>
    <w:rsid w:val="004D7DB4"/>
    <w:rsid w:val="004D7EDD"/>
    <w:rsid w:val="004E01F6"/>
    <w:rsid w:val="004E0203"/>
    <w:rsid w:val="004E03CB"/>
    <w:rsid w:val="004E03DC"/>
    <w:rsid w:val="004E050D"/>
    <w:rsid w:val="004E052D"/>
    <w:rsid w:val="004E0609"/>
    <w:rsid w:val="004E07C6"/>
    <w:rsid w:val="004E098E"/>
    <w:rsid w:val="004E09A9"/>
    <w:rsid w:val="004E0B43"/>
    <w:rsid w:val="004E0B69"/>
    <w:rsid w:val="004E0DD0"/>
    <w:rsid w:val="004E111F"/>
    <w:rsid w:val="004E13E2"/>
    <w:rsid w:val="004E1420"/>
    <w:rsid w:val="004E15E7"/>
    <w:rsid w:val="004E1605"/>
    <w:rsid w:val="004E1657"/>
    <w:rsid w:val="004E16B7"/>
    <w:rsid w:val="004E1B0D"/>
    <w:rsid w:val="004E1BB6"/>
    <w:rsid w:val="004E1BD1"/>
    <w:rsid w:val="004E1D55"/>
    <w:rsid w:val="004E1DB7"/>
    <w:rsid w:val="004E1DF6"/>
    <w:rsid w:val="004E1EE7"/>
    <w:rsid w:val="004E206D"/>
    <w:rsid w:val="004E20D4"/>
    <w:rsid w:val="004E221E"/>
    <w:rsid w:val="004E251F"/>
    <w:rsid w:val="004E279F"/>
    <w:rsid w:val="004E27FA"/>
    <w:rsid w:val="004E2B23"/>
    <w:rsid w:val="004E2F28"/>
    <w:rsid w:val="004E2F45"/>
    <w:rsid w:val="004E2FDE"/>
    <w:rsid w:val="004E323E"/>
    <w:rsid w:val="004E35A9"/>
    <w:rsid w:val="004E35BE"/>
    <w:rsid w:val="004E35EF"/>
    <w:rsid w:val="004E35FA"/>
    <w:rsid w:val="004E3605"/>
    <w:rsid w:val="004E365D"/>
    <w:rsid w:val="004E37EC"/>
    <w:rsid w:val="004E3905"/>
    <w:rsid w:val="004E3988"/>
    <w:rsid w:val="004E3A14"/>
    <w:rsid w:val="004E3A1B"/>
    <w:rsid w:val="004E3B13"/>
    <w:rsid w:val="004E3BB3"/>
    <w:rsid w:val="004E3BCB"/>
    <w:rsid w:val="004E3C26"/>
    <w:rsid w:val="004E3D6A"/>
    <w:rsid w:val="004E3D8A"/>
    <w:rsid w:val="004E402A"/>
    <w:rsid w:val="004E40A3"/>
    <w:rsid w:val="004E40FF"/>
    <w:rsid w:val="004E4101"/>
    <w:rsid w:val="004E424B"/>
    <w:rsid w:val="004E4266"/>
    <w:rsid w:val="004E4523"/>
    <w:rsid w:val="004E4596"/>
    <w:rsid w:val="004E46CC"/>
    <w:rsid w:val="004E478B"/>
    <w:rsid w:val="004E4AE8"/>
    <w:rsid w:val="004E4BDF"/>
    <w:rsid w:val="004E4DE7"/>
    <w:rsid w:val="004E4F37"/>
    <w:rsid w:val="004E52DC"/>
    <w:rsid w:val="004E5359"/>
    <w:rsid w:val="004E5566"/>
    <w:rsid w:val="004E562B"/>
    <w:rsid w:val="004E5893"/>
    <w:rsid w:val="004E58F4"/>
    <w:rsid w:val="004E5950"/>
    <w:rsid w:val="004E5AC0"/>
    <w:rsid w:val="004E60E7"/>
    <w:rsid w:val="004E6112"/>
    <w:rsid w:val="004E6447"/>
    <w:rsid w:val="004E649A"/>
    <w:rsid w:val="004E657E"/>
    <w:rsid w:val="004E668D"/>
    <w:rsid w:val="004E66E4"/>
    <w:rsid w:val="004E6740"/>
    <w:rsid w:val="004E681D"/>
    <w:rsid w:val="004E6866"/>
    <w:rsid w:val="004E6888"/>
    <w:rsid w:val="004E6B20"/>
    <w:rsid w:val="004E6B4B"/>
    <w:rsid w:val="004E6C25"/>
    <w:rsid w:val="004E6E9B"/>
    <w:rsid w:val="004E7007"/>
    <w:rsid w:val="004E7134"/>
    <w:rsid w:val="004E764E"/>
    <w:rsid w:val="004E788B"/>
    <w:rsid w:val="004E78F8"/>
    <w:rsid w:val="004E79E7"/>
    <w:rsid w:val="004E7C00"/>
    <w:rsid w:val="004E7C1E"/>
    <w:rsid w:val="004E7C76"/>
    <w:rsid w:val="004E7E01"/>
    <w:rsid w:val="004E7F9C"/>
    <w:rsid w:val="004E7FBD"/>
    <w:rsid w:val="004F00ED"/>
    <w:rsid w:val="004F0137"/>
    <w:rsid w:val="004F0189"/>
    <w:rsid w:val="004F0444"/>
    <w:rsid w:val="004F0645"/>
    <w:rsid w:val="004F0722"/>
    <w:rsid w:val="004F0837"/>
    <w:rsid w:val="004F0945"/>
    <w:rsid w:val="004F0B8B"/>
    <w:rsid w:val="004F0C16"/>
    <w:rsid w:val="004F0C27"/>
    <w:rsid w:val="004F0EF6"/>
    <w:rsid w:val="004F0FC7"/>
    <w:rsid w:val="004F104F"/>
    <w:rsid w:val="004F140F"/>
    <w:rsid w:val="004F142D"/>
    <w:rsid w:val="004F151F"/>
    <w:rsid w:val="004F1580"/>
    <w:rsid w:val="004F15B6"/>
    <w:rsid w:val="004F16EA"/>
    <w:rsid w:val="004F1805"/>
    <w:rsid w:val="004F18B9"/>
    <w:rsid w:val="004F1AEE"/>
    <w:rsid w:val="004F1EC5"/>
    <w:rsid w:val="004F23CE"/>
    <w:rsid w:val="004F257E"/>
    <w:rsid w:val="004F26F9"/>
    <w:rsid w:val="004F2A83"/>
    <w:rsid w:val="004F2AB2"/>
    <w:rsid w:val="004F2AF1"/>
    <w:rsid w:val="004F2B0A"/>
    <w:rsid w:val="004F2BED"/>
    <w:rsid w:val="004F2BF6"/>
    <w:rsid w:val="004F2C46"/>
    <w:rsid w:val="004F2D77"/>
    <w:rsid w:val="004F2F17"/>
    <w:rsid w:val="004F2FA6"/>
    <w:rsid w:val="004F3046"/>
    <w:rsid w:val="004F3108"/>
    <w:rsid w:val="004F3119"/>
    <w:rsid w:val="004F3160"/>
    <w:rsid w:val="004F325D"/>
    <w:rsid w:val="004F3385"/>
    <w:rsid w:val="004F33F6"/>
    <w:rsid w:val="004F34DB"/>
    <w:rsid w:val="004F37DE"/>
    <w:rsid w:val="004F39DB"/>
    <w:rsid w:val="004F3A98"/>
    <w:rsid w:val="004F3BE8"/>
    <w:rsid w:val="004F3C78"/>
    <w:rsid w:val="004F3F8B"/>
    <w:rsid w:val="004F3FD0"/>
    <w:rsid w:val="004F4021"/>
    <w:rsid w:val="004F436E"/>
    <w:rsid w:val="004F445B"/>
    <w:rsid w:val="004F44F2"/>
    <w:rsid w:val="004F4656"/>
    <w:rsid w:val="004F4670"/>
    <w:rsid w:val="004F468A"/>
    <w:rsid w:val="004F4700"/>
    <w:rsid w:val="004F4797"/>
    <w:rsid w:val="004F484D"/>
    <w:rsid w:val="004F48C2"/>
    <w:rsid w:val="004F48F1"/>
    <w:rsid w:val="004F49D8"/>
    <w:rsid w:val="004F4A68"/>
    <w:rsid w:val="004F4B4F"/>
    <w:rsid w:val="004F5246"/>
    <w:rsid w:val="004F524F"/>
    <w:rsid w:val="004F5337"/>
    <w:rsid w:val="004F55F3"/>
    <w:rsid w:val="004F56E0"/>
    <w:rsid w:val="004F56EB"/>
    <w:rsid w:val="004F5772"/>
    <w:rsid w:val="004F5777"/>
    <w:rsid w:val="004F5AA7"/>
    <w:rsid w:val="004F5C69"/>
    <w:rsid w:val="004F5E36"/>
    <w:rsid w:val="004F5E8C"/>
    <w:rsid w:val="004F6031"/>
    <w:rsid w:val="004F6096"/>
    <w:rsid w:val="004F61DD"/>
    <w:rsid w:val="004F658B"/>
    <w:rsid w:val="004F6707"/>
    <w:rsid w:val="004F6793"/>
    <w:rsid w:val="004F6874"/>
    <w:rsid w:val="004F6990"/>
    <w:rsid w:val="004F69DF"/>
    <w:rsid w:val="004F6B8A"/>
    <w:rsid w:val="004F6BFB"/>
    <w:rsid w:val="004F6D00"/>
    <w:rsid w:val="004F6EAB"/>
    <w:rsid w:val="004F6FA7"/>
    <w:rsid w:val="004F7014"/>
    <w:rsid w:val="004F702C"/>
    <w:rsid w:val="004F7128"/>
    <w:rsid w:val="004F7154"/>
    <w:rsid w:val="004F71D6"/>
    <w:rsid w:val="004F74A4"/>
    <w:rsid w:val="004F7515"/>
    <w:rsid w:val="004F7532"/>
    <w:rsid w:val="004F763D"/>
    <w:rsid w:val="004F78CB"/>
    <w:rsid w:val="004F78E4"/>
    <w:rsid w:val="004F7A42"/>
    <w:rsid w:val="004F7C34"/>
    <w:rsid w:val="004F7CA6"/>
    <w:rsid w:val="004F7CAE"/>
    <w:rsid w:val="004F7CEF"/>
    <w:rsid w:val="004F7CF1"/>
    <w:rsid w:val="004F7D42"/>
    <w:rsid w:val="004F7D67"/>
    <w:rsid w:val="004F7E81"/>
    <w:rsid w:val="00500161"/>
    <w:rsid w:val="0050017F"/>
    <w:rsid w:val="00500185"/>
    <w:rsid w:val="00500210"/>
    <w:rsid w:val="0050029C"/>
    <w:rsid w:val="00500537"/>
    <w:rsid w:val="0050060E"/>
    <w:rsid w:val="005007B8"/>
    <w:rsid w:val="00500A48"/>
    <w:rsid w:val="00500A7F"/>
    <w:rsid w:val="00500D14"/>
    <w:rsid w:val="00500DB2"/>
    <w:rsid w:val="00500F46"/>
    <w:rsid w:val="005015C7"/>
    <w:rsid w:val="00501ABD"/>
    <w:rsid w:val="00501BAC"/>
    <w:rsid w:val="00501BCC"/>
    <w:rsid w:val="00501C7E"/>
    <w:rsid w:val="00501D58"/>
    <w:rsid w:val="00501F5D"/>
    <w:rsid w:val="00501F81"/>
    <w:rsid w:val="00502026"/>
    <w:rsid w:val="00502091"/>
    <w:rsid w:val="005020FD"/>
    <w:rsid w:val="00502479"/>
    <w:rsid w:val="00502605"/>
    <w:rsid w:val="00502663"/>
    <w:rsid w:val="0050279F"/>
    <w:rsid w:val="005028FE"/>
    <w:rsid w:val="00502A10"/>
    <w:rsid w:val="00502A2A"/>
    <w:rsid w:val="00502B6E"/>
    <w:rsid w:val="00502D45"/>
    <w:rsid w:val="00502E71"/>
    <w:rsid w:val="00502EC1"/>
    <w:rsid w:val="00502EC6"/>
    <w:rsid w:val="00502F3D"/>
    <w:rsid w:val="005030DE"/>
    <w:rsid w:val="0050313C"/>
    <w:rsid w:val="00503225"/>
    <w:rsid w:val="0050323A"/>
    <w:rsid w:val="00503389"/>
    <w:rsid w:val="005038FD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D6"/>
    <w:rsid w:val="00504375"/>
    <w:rsid w:val="0050442A"/>
    <w:rsid w:val="00504505"/>
    <w:rsid w:val="00504595"/>
    <w:rsid w:val="005045AE"/>
    <w:rsid w:val="00504759"/>
    <w:rsid w:val="005047AF"/>
    <w:rsid w:val="00504D51"/>
    <w:rsid w:val="00504DFC"/>
    <w:rsid w:val="00504F4B"/>
    <w:rsid w:val="00505135"/>
    <w:rsid w:val="00505184"/>
    <w:rsid w:val="00505398"/>
    <w:rsid w:val="005054EC"/>
    <w:rsid w:val="00505547"/>
    <w:rsid w:val="005057A3"/>
    <w:rsid w:val="0050582D"/>
    <w:rsid w:val="00505A0A"/>
    <w:rsid w:val="00505AA4"/>
    <w:rsid w:val="00505D57"/>
    <w:rsid w:val="00505DE1"/>
    <w:rsid w:val="00505F5A"/>
    <w:rsid w:val="0050604D"/>
    <w:rsid w:val="0050624B"/>
    <w:rsid w:val="00506269"/>
    <w:rsid w:val="005062B9"/>
    <w:rsid w:val="0050654D"/>
    <w:rsid w:val="005068B1"/>
    <w:rsid w:val="00506AF2"/>
    <w:rsid w:val="00506B2D"/>
    <w:rsid w:val="00506B67"/>
    <w:rsid w:val="00506CCF"/>
    <w:rsid w:val="00506D15"/>
    <w:rsid w:val="00506DDB"/>
    <w:rsid w:val="00506E7A"/>
    <w:rsid w:val="00507231"/>
    <w:rsid w:val="0050743D"/>
    <w:rsid w:val="00507677"/>
    <w:rsid w:val="005076F1"/>
    <w:rsid w:val="005078F0"/>
    <w:rsid w:val="00507EF2"/>
    <w:rsid w:val="00507EF7"/>
    <w:rsid w:val="00510059"/>
    <w:rsid w:val="0051037C"/>
    <w:rsid w:val="0051041C"/>
    <w:rsid w:val="0051070B"/>
    <w:rsid w:val="005107B1"/>
    <w:rsid w:val="00510C04"/>
    <w:rsid w:val="00510C41"/>
    <w:rsid w:val="00510C79"/>
    <w:rsid w:val="00510DB1"/>
    <w:rsid w:val="005110E2"/>
    <w:rsid w:val="00511165"/>
    <w:rsid w:val="005113F1"/>
    <w:rsid w:val="0051146E"/>
    <w:rsid w:val="00511624"/>
    <w:rsid w:val="005116F8"/>
    <w:rsid w:val="0051170E"/>
    <w:rsid w:val="005118D4"/>
    <w:rsid w:val="00511AC6"/>
    <w:rsid w:val="00511CBF"/>
    <w:rsid w:val="00511EDE"/>
    <w:rsid w:val="00511F19"/>
    <w:rsid w:val="00511F28"/>
    <w:rsid w:val="0051203C"/>
    <w:rsid w:val="005121D8"/>
    <w:rsid w:val="005122FA"/>
    <w:rsid w:val="0051235D"/>
    <w:rsid w:val="0051238E"/>
    <w:rsid w:val="005125A2"/>
    <w:rsid w:val="0051264F"/>
    <w:rsid w:val="005127C7"/>
    <w:rsid w:val="0051298F"/>
    <w:rsid w:val="00512A39"/>
    <w:rsid w:val="00512B0F"/>
    <w:rsid w:val="00512C89"/>
    <w:rsid w:val="00512DF0"/>
    <w:rsid w:val="00512EA4"/>
    <w:rsid w:val="00512FE4"/>
    <w:rsid w:val="00513002"/>
    <w:rsid w:val="005130A7"/>
    <w:rsid w:val="005130E3"/>
    <w:rsid w:val="00513102"/>
    <w:rsid w:val="005132A1"/>
    <w:rsid w:val="005132CD"/>
    <w:rsid w:val="005135E6"/>
    <w:rsid w:val="00513663"/>
    <w:rsid w:val="00513689"/>
    <w:rsid w:val="005137B2"/>
    <w:rsid w:val="00513909"/>
    <w:rsid w:val="005139E4"/>
    <w:rsid w:val="00513B14"/>
    <w:rsid w:val="00513BB1"/>
    <w:rsid w:val="00513D8A"/>
    <w:rsid w:val="00513EE9"/>
    <w:rsid w:val="00513FBE"/>
    <w:rsid w:val="00514156"/>
    <w:rsid w:val="005141C1"/>
    <w:rsid w:val="00514276"/>
    <w:rsid w:val="00514315"/>
    <w:rsid w:val="00514595"/>
    <w:rsid w:val="00514776"/>
    <w:rsid w:val="00514874"/>
    <w:rsid w:val="00514949"/>
    <w:rsid w:val="00514965"/>
    <w:rsid w:val="00514AF2"/>
    <w:rsid w:val="00514C3D"/>
    <w:rsid w:val="00514ED2"/>
    <w:rsid w:val="00514EEA"/>
    <w:rsid w:val="00514F5C"/>
    <w:rsid w:val="00515000"/>
    <w:rsid w:val="005150D1"/>
    <w:rsid w:val="005151C7"/>
    <w:rsid w:val="005156AB"/>
    <w:rsid w:val="0051570E"/>
    <w:rsid w:val="00515784"/>
    <w:rsid w:val="005158B2"/>
    <w:rsid w:val="005158EB"/>
    <w:rsid w:val="00515A98"/>
    <w:rsid w:val="00515BCF"/>
    <w:rsid w:val="00515D95"/>
    <w:rsid w:val="00515DA4"/>
    <w:rsid w:val="00516226"/>
    <w:rsid w:val="0051632D"/>
    <w:rsid w:val="00516506"/>
    <w:rsid w:val="005165D9"/>
    <w:rsid w:val="005166B4"/>
    <w:rsid w:val="005166E3"/>
    <w:rsid w:val="005167A9"/>
    <w:rsid w:val="00516931"/>
    <w:rsid w:val="00516986"/>
    <w:rsid w:val="005169AE"/>
    <w:rsid w:val="00516A7B"/>
    <w:rsid w:val="00516A9C"/>
    <w:rsid w:val="00516ACE"/>
    <w:rsid w:val="00516BD8"/>
    <w:rsid w:val="00516C4F"/>
    <w:rsid w:val="00516EC0"/>
    <w:rsid w:val="00517067"/>
    <w:rsid w:val="00517417"/>
    <w:rsid w:val="00517493"/>
    <w:rsid w:val="005174FC"/>
    <w:rsid w:val="0051759C"/>
    <w:rsid w:val="00517713"/>
    <w:rsid w:val="00517974"/>
    <w:rsid w:val="00517B9F"/>
    <w:rsid w:val="00517D60"/>
    <w:rsid w:val="00517DAA"/>
    <w:rsid w:val="00517DBB"/>
    <w:rsid w:val="00517DE6"/>
    <w:rsid w:val="0052003C"/>
    <w:rsid w:val="00520045"/>
    <w:rsid w:val="005200BB"/>
    <w:rsid w:val="005200CD"/>
    <w:rsid w:val="00520360"/>
    <w:rsid w:val="005203EF"/>
    <w:rsid w:val="0052042E"/>
    <w:rsid w:val="00520466"/>
    <w:rsid w:val="00520500"/>
    <w:rsid w:val="005205FC"/>
    <w:rsid w:val="0052073F"/>
    <w:rsid w:val="0052096F"/>
    <w:rsid w:val="00520B1F"/>
    <w:rsid w:val="00520C0D"/>
    <w:rsid w:val="00520C48"/>
    <w:rsid w:val="00520CA9"/>
    <w:rsid w:val="00520E21"/>
    <w:rsid w:val="00520EEF"/>
    <w:rsid w:val="00520F2F"/>
    <w:rsid w:val="00520F9A"/>
    <w:rsid w:val="00520FAC"/>
    <w:rsid w:val="00521179"/>
    <w:rsid w:val="005214B0"/>
    <w:rsid w:val="0052155C"/>
    <w:rsid w:val="00521698"/>
    <w:rsid w:val="005216F2"/>
    <w:rsid w:val="00521C31"/>
    <w:rsid w:val="00521DA6"/>
    <w:rsid w:val="00521FF2"/>
    <w:rsid w:val="0052204C"/>
    <w:rsid w:val="0052216B"/>
    <w:rsid w:val="005221FC"/>
    <w:rsid w:val="005222C7"/>
    <w:rsid w:val="005224D1"/>
    <w:rsid w:val="005225E9"/>
    <w:rsid w:val="005227E2"/>
    <w:rsid w:val="005228A3"/>
    <w:rsid w:val="005229A6"/>
    <w:rsid w:val="005229FA"/>
    <w:rsid w:val="00522E6B"/>
    <w:rsid w:val="00522FA9"/>
    <w:rsid w:val="005236D6"/>
    <w:rsid w:val="00523755"/>
    <w:rsid w:val="005237C0"/>
    <w:rsid w:val="0052383E"/>
    <w:rsid w:val="00523A62"/>
    <w:rsid w:val="00523B22"/>
    <w:rsid w:val="00523C58"/>
    <w:rsid w:val="00523D01"/>
    <w:rsid w:val="00523FA6"/>
    <w:rsid w:val="005240BF"/>
    <w:rsid w:val="00524483"/>
    <w:rsid w:val="005244BB"/>
    <w:rsid w:val="00524542"/>
    <w:rsid w:val="0052467C"/>
    <w:rsid w:val="005246DB"/>
    <w:rsid w:val="00524710"/>
    <w:rsid w:val="0052491C"/>
    <w:rsid w:val="005249A5"/>
    <w:rsid w:val="00524A60"/>
    <w:rsid w:val="00524C7D"/>
    <w:rsid w:val="00524D40"/>
    <w:rsid w:val="00524DAE"/>
    <w:rsid w:val="005253C5"/>
    <w:rsid w:val="00525474"/>
    <w:rsid w:val="005254AD"/>
    <w:rsid w:val="00525551"/>
    <w:rsid w:val="005255D3"/>
    <w:rsid w:val="005256B0"/>
    <w:rsid w:val="0052584A"/>
    <w:rsid w:val="00525867"/>
    <w:rsid w:val="005258C7"/>
    <w:rsid w:val="005259CB"/>
    <w:rsid w:val="00525A1B"/>
    <w:rsid w:val="00525ACA"/>
    <w:rsid w:val="00525B16"/>
    <w:rsid w:val="00525B2B"/>
    <w:rsid w:val="00525BD1"/>
    <w:rsid w:val="00525C08"/>
    <w:rsid w:val="00525F68"/>
    <w:rsid w:val="0052605B"/>
    <w:rsid w:val="00526126"/>
    <w:rsid w:val="005263B7"/>
    <w:rsid w:val="0052666D"/>
    <w:rsid w:val="00526856"/>
    <w:rsid w:val="0052699A"/>
    <w:rsid w:val="005269A2"/>
    <w:rsid w:val="00526A72"/>
    <w:rsid w:val="00526B49"/>
    <w:rsid w:val="00526BC5"/>
    <w:rsid w:val="00526D23"/>
    <w:rsid w:val="00527116"/>
    <w:rsid w:val="005271F4"/>
    <w:rsid w:val="00527236"/>
    <w:rsid w:val="005273AB"/>
    <w:rsid w:val="0052763C"/>
    <w:rsid w:val="005276D4"/>
    <w:rsid w:val="0052782E"/>
    <w:rsid w:val="00527945"/>
    <w:rsid w:val="0052799D"/>
    <w:rsid w:val="005279A7"/>
    <w:rsid w:val="00527BEF"/>
    <w:rsid w:val="00527D12"/>
    <w:rsid w:val="0053000D"/>
    <w:rsid w:val="0053000E"/>
    <w:rsid w:val="005300DE"/>
    <w:rsid w:val="00530120"/>
    <w:rsid w:val="005301E4"/>
    <w:rsid w:val="0053022F"/>
    <w:rsid w:val="005304B3"/>
    <w:rsid w:val="005304D5"/>
    <w:rsid w:val="0053050D"/>
    <w:rsid w:val="0053059A"/>
    <w:rsid w:val="005308A7"/>
    <w:rsid w:val="005309D3"/>
    <w:rsid w:val="00530ADB"/>
    <w:rsid w:val="00530B54"/>
    <w:rsid w:val="00530BF1"/>
    <w:rsid w:val="00530D13"/>
    <w:rsid w:val="00530D32"/>
    <w:rsid w:val="00530F2B"/>
    <w:rsid w:val="00531023"/>
    <w:rsid w:val="005310BF"/>
    <w:rsid w:val="00531108"/>
    <w:rsid w:val="005311BB"/>
    <w:rsid w:val="005311EA"/>
    <w:rsid w:val="00531383"/>
    <w:rsid w:val="00531559"/>
    <w:rsid w:val="00531806"/>
    <w:rsid w:val="005318B3"/>
    <w:rsid w:val="00531A25"/>
    <w:rsid w:val="00531C3F"/>
    <w:rsid w:val="00531E56"/>
    <w:rsid w:val="00531EDD"/>
    <w:rsid w:val="005320AD"/>
    <w:rsid w:val="0053213B"/>
    <w:rsid w:val="00532203"/>
    <w:rsid w:val="0053227F"/>
    <w:rsid w:val="0053228C"/>
    <w:rsid w:val="00532303"/>
    <w:rsid w:val="00532320"/>
    <w:rsid w:val="00532333"/>
    <w:rsid w:val="005323C2"/>
    <w:rsid w:val="005323F9"/>
    <w:rsid w:val="00532729"/>
    <w:rsid w:val="005329C5"/>
    <w:rsid w:val="005329F5"/>
    <w:rsid w:val="00532CB3"/>
    <w:rsid w:val="00532ECE"/>
    <w:rsid w:val="00532FA6"/>
    <w:rsid w:val="00533105"/>
    <w:rsid w:val="005333AC"/>
    <w:rsid w:val="0053368A"/>
    <w:rsid w:val="00533750"/>
    <w:rsid w:val="00533792"/>
    <w:rsid w:val="0053388F"/>
    <w:rsid w:val="005339CD"/>
    <w:rsid w:val="00533A13"/>
    <w:rsid w:val="00533D1A"/>
    <w:rsid w:val="00533D74"/>
    <w:rsid w:val="00533E8C"/>
    <w:rsid w:val="00533FEE"/>
    <w:rsid w:val="0053400B"/>
    <w:rsid w:val="0053411A"/>
    <w:rsid w:val="00534208"/>
    <w:rsid w:val="00534241"/>
    <w:rsid w:val="00534250"/>
    <w:rsid w:val="0053449C"/>
    <w:rsid w:val="005346C1"/>
    <w:rsid w:val="00534CA6"/>
    <w:rsid w:val="00534CAC"/>
    <w:rsid w:val="00534CD4"/>
    <w:rsid w:val="00534EF1"/>
    <w:rsid w:val="00535069"/>
    <w:rsid w:val="005350C6"/>
    <w:rsid w:val="00535107"/>
    <w:rsid w:val="00535288"/>
    <w:rsid w:val="005352CE"/>
    <w:rsid w:val="00535498"/>
    <w:rsid w:val="00535561"/>
    <w:rsid w:val="0053558E"/>
    <w:rsid w:val="005355B2"/>
    <w:rsid w:val="005355CB"/>
    <w:rsid w:val="00535630"/>
    <w:rsid w:val="005356FD"/>
    <w:rsid w:val="0053572A"/>
    <w:rsid w:val="00535816"/>
    <w:rsid w:val="005358CE"/>
    <w:rsid w:val="00535983"/>
    <w:rsid w:val="00535A86"/>
    <w:rsid w:val="00535B6A"/>
    <w:rsid w:val="00535CCE"/>
    <w:rsid w:val="00535FBF"/>
    <w:rsid w:val="0053600F"/>
    <w:rsid w:val="00536027"/>
    <w:rsid w:val="005360CF"/>
    <w:rsid w:val="005360D2"/>
    <w:rsid w:val="00536205"/>
    <w:rsid w:val="005362D9"/>
    <w:rsid w:val="00536301"/>
    <w:rsid w:val="0053640B"/>
    <w:rsid w:val="005365E7"/>
    <w:rsid w:val="00536775"/>
    <w:rsid w:val="005367F1"/>
    <w:rsid w:val="0053691F"/>
    <w:rsid w:val="00536A5C"/>
    <w:rsid w:val="00536BC3"/>
    <w:rsid w:val="00536C54"/>
    <w:rsid w:val="00537073"/>
    <w:rsid w:val="005373E4"/>
    <w:rsid w:val="00537662"/>
    <w:rsid w:val="00537720"/>
    <w:rsid w:val="0053778C"/>
    <w:rsid w:val="00537C38"/>
    <w:rsid w:val="00537DAF"/>
    <w:rsid w:val="00537F5F"/>
    <w:rsid w:val="005400E8"/>
    <w:rsid w:val="0054039B"/>
    <w:rsid w:val="005407D8"/>
    <w:rsid w:val="005407F6"/>
    <w:rsid w:val="00540BEC"/>
    <w:rsid w:val="00540D47"/>
    <w:rsid w:val="00540DD3"/>
    <w:rsid w:val="005413F5"/>
    <w:rsid w:val="0054143F"/>
    <w:rsid w:val="005418F9"/>
    <w:rsid w:val="00541BE1"/>
    <w:rsid w:val="00541C6D"/>
    <w:rsid w:val="00541E4D"/>
    <w:rsid w:val="00541F9A"/>
    <w:rsid w:val="00542167"/>
    <w:rsid w:val="00542198"/>
    <w:rsid w:val="005422EE"/>
    <w:rsid w:val="005425F9"/>
    <w:rsid w:val="0054266D"/>
    <w:rsid w:val="00542707"/>
    <w:rsid w:val="00542926"/>
    <w:rsid w:val="00542931"/>
    <w:rsid w:val="00542D32"/>
    <w:rsid w:val="005430B5"/>
    <w:rsid w:val="0054312F"/>
    <w:rsid w:val="00543288"/>
    <w:rsid w:val="00543495"/>
    <w:rsid w:val="00543708"/>
    <w:rsid w:val="0054382E"/>
    <w:rsid w:val="00543948"/>
    <w:rsid w:val="00543A9E"/>
    <w:rsid w:val="00543D65"/>
    <w:rsid w:val="00543D81"/>
    <w:rsid w:val="00543FC6"/>
    <w:rsid w:val="005442B9"/>
    <w:rsid w:val="00544373"/>
    <w:rsid w:val="0054441A"/>
    <w:rsid w:val="005444DE"/>
    <w:rsid w:val="0054458C"/>
    <w:rsid w:val="0054464E"/>
    <w:rsid w:val="0054467D"/>
    <w:rsid w:val="005446E8"/>
    <w:rsid w:val="005446EC"/>
    <w:rsid w:val="005447FD"/>
    <w:rsid w:val="00544AA9"/>
    <w:rsid w:val="00544D4E"/>
    <w:rsid w:val="00544D51"/>
    <w:rsid w:val="00544DC9"/>
    <w:rsid w:val="00544EEE"/>
    <w:rsid w:val="00544FEE"/>
    <w:rsid w:val="0054503B"/>
    <w:rsid w:val="00545077"/>
    <w:rsid w:val="00545141"/>
    <w:rsid w:val="005453DD"/>
    <w:rsid w:val="00545530"/>
    <w:rsid w:val="0054555F"/>
    <w:rsid w:val="0054576E"/>
    <w:rsid w:val="005457DD"/>
    <w:rsid w:val="00545A21"/>
    <w:rsid w:val="00545AEE"/>
    <w:rsid w:val="00545B12"/>
    <w:rsid w:val="00545B90"/>
    <w:rsid w:val="00545BF2"/>
    <w:rsid w:val="00545C4E"/>
    <w:rsid w:val="00545C5F"/>
    <w:rsid w:val="00545D97"/>
    <w:rsid w:val="00545FC9"/>
    <w:rsid w:val="005460FB"/>
    <w:rsid w:val="0054647E"/>
    <w:rsid w:val="00546514"/>
    <w:rsid w:val="00546620"/>
    <w:rsid w:val="00546B9A"/>
    <w:rsid w:val="00546BAC"/>
    <w:rsid w:val="00546DA2"/>
    <w:rsid w:val="00546F00"/>
    <w:rsid w:val="00546F31"/>
    <w:rsid w:val="00547007"/>
    <w:rsid w:val="005472B8"/>
    <w:rsid w:val="00547432"/>
    <w:rsid w:val="00547558"/>
    <w:rsid w:val="00547D93"/>
    <w:rsid w:val="00547DFA"/>
    <w:rsid w:val="00547EA0"/>
    <w:rsid w:val="005500D6"/>
    <w:rsid w:val="00550160"/>
    <w:rsid w:val="0055026E"/>
    <w:rsid w:val="0055030A"/>
    <w:rsid w:val="005503FC"/>
    <w:rsid w:val="00550463"/>
    <w:rsid w:val="0055054B"/>
    <w:rsid w:val="005505B9"/>
    <w:rsid w:val="005506D0"/>
    <w:rsid w:val="005506D3"/>
    <w:rsid w:val="0055074B"/>
    <w:rsid w:val="005508FB"/>
    <w:rsid w:val="005509C8"/>
    <w:rsid w:val="00550A69"/>
    <w:rsid w:val="00550AF1"/>
    <w:rsid w:val="00550C9B"/>
    <w:rsid w:val="00550E2D"/>
    <w:rsid w:val="005510D0"/>
    <w:rsid w:val="00551153"/>
    <w:rsid w:val="00551193"/>
    <w:rsid w:val="0055130C"/>
    <w:rsid w:val="005513C3"/>
    <w:rsid w:val="00551656"/>
    <w:rsid w:val="0055167C"/>
    <w:rsid w:val="005516E2"/>
    <w:rsid w:val="005517B2"/>
    <w:rsid w:val="00551A08"/>
    <w:rsid w:val="00551BD1"/>
    <w:rsid w:val="00551CC2"/>
    <w:rsid w:val="00551D11"/>
    <w:rsid w:val="00551D69"/>
    <w:rsid w:val="00551F08"/>
    <w:rsid w:val="00551F16"/>
    <w:rsid w:val="00551F5B"/>
    <w:rsid w:val="0055208A"/>
    <w:rsid w:val="00552099"/>
    <w:rsid w:val="00552139"/>
    <w:rsid w:val="0055226B"/>
    <w:rsid w:val="0055238D"/>
    <w:rsid w:val="0055272B"/>
    <w:rsid w:val="00552770"/>
    <w:rsid w:val="0055278D"/>
    <w:rsid w:val="00552890"/>
    <w:rsid w:val="005529E7"/>
    <w:rsid w:val="00552D29"/>
    <w:rsid w:val="00552D79"/>
    <w:rsid w:val="00552F10"/>
    <w:rsid w:val="00552FD4"/>
    <w:rsid w:val="00553025"/>
    <w:rsid w:val="00553263"/>
    <w:rsid w:val="005534A6"/>
    <w:rsid w:val="005535AE"/>
    <w:rsid w:val="005536EF"/>
    <w:rsid w:val="005537C9"/>
    <w:rsid w:val="00553B68"/>
    <w:rsid w:val="00553BF0"/>
    <w:rsid w:val="00553C6F"/>
    <w:rsid w:val="00553D0B"/>
    <w:rsid w:val="00553D54"/>
    <w:rsid w:val="00553E1C"/>
    <w:rsid w:val="00554057"/>
    <w:rsid w:val="00554078"/>
    <w:rsid w:val="005542EA"/>
    <w:rsid w:val="005544A9"/>
    <w:rsid w:val="005546F4"/>
    <w:rsid w:val="00554B58"/>
    <w:rsid w:val="00554B84"/>
    <w:rsid w:val="00554CBF"/>
    <w:rsid w:val="00554E05"/>
    <w:rsid w:val="005550CF"/>
    <w:rsid w:val="005550DD"/>
    <w:rsid w:val="00555139"/>
    <w:rsid w:val="005553A8"/>
    <w:rsid w:val="005553BA"/>
    <w:rsid w:val="005556B3"/>
    <w:rsid w:val="00555843"/>
    <w:rsid w:val="00555847"/>
    <w:rsid w:val="00555A1E"/>
    <w:rsid w:val="00555CC2"/>
    <w:rsid w:val="00555D67"/>
    <w:rsid w:val="00555F7B"/>
    <w:rsid w:val="00556098"/>
    <w:rsid w:val="005561D7"/>
    <w:rsid w:val="00556334"/>
    <w:rsid w:val="00556483"/>
    <w:rsid w:val="0055651A"/>
    <w:rsid w:val="00556753"/>
    <w:rsid w:val="005567BD"/>
    <w:rsid w:val="00556870"/>
    <w:rsid w:val="005568A2"/>
    <w:rsid w:val="005568AB"/>
    <w:rsid w:val="005569F9"/>
    <w:rsid w:val="00556BF3"/>
    <w:rsid w:val="00556DBA"/>
    <w:rsid w:val="00556E08"/>
    <w:rsid w:val="00556F5C"/>
    <w:rsid w:val="00556F71"/>
    <w:rsid w:val="00556F9E"/>
    <w:rsid w:val="00557086"/>
    <w:rsid w:val="005571D4"/>
    <w:rsid w:val="00557452"/>
    <w:rsid w:val="005574F5"/>
    <w:rsid w:val="00557548"/>
    <w:rsid w:val="0055760F"/>
    <w:rsid w:val="0055774E"/>
    <w:rsid w:val="0055774F"/>
    <w:rsid w:val="0055787D"/>
    <w:rsid w:val="0055787E"/>
    <w:rsid w:val="00557959"/>
    <w:rsid w:val="00557A42"/>
    <w:rsid w:val="00557A75"/>
    <w:rsid w:val="00557BC2"/>
    <w:rsid w:val="00557C1B"/>
    <w:rsid w:val="00557D60"/>
    <w:rsid w:val="00557E3F"/>
    <w:rsid w:val="00557EDA"/>
    <w:rsid w:val="00557EF3"/>
    <w:rsid w:val="0056017D"/>
    <w:rsid w:val="0056042B"/>
    <w:rsid w:val="0056046E"/>
    <w:rsid w:val="00560478"/>
    <w:rsid w:val="00560493"/>
    <w:rsid w:val="0056049D"/>
    <w:rsid w:val="00560649"/>
    <w:rsid w:val="0056067D"/>
    <w:rsid w:val="005606DF"/>
    <w:rsid w:val="0056079E"/>
    <w:rsid w:val="0056091E"/>
    <w:rsid w:val="00560A8B"/>
    <w:rsid w:val="00560ACA"/>
    <w:rsid w:val="00560D2F"/>
    <w:rsid w:val="00560D54"/>
    <w:rsid w:val="00560D83"/>
    <w:rsid w:val="00560E38"/>
    <w:rsid w:val="00560E62"/>
    <w:rsid w:val="00560F35"/>
    <w:rsid w:val="00560F97"/>
    <w:rsid w:val="00561015"/>
    <w:rsid w:val="0056123E"/>
    <w:rsid w:val="00561350"/>
    <w:rsid w:val="005614CB"/>
    <w:rsid w:val="00561607"/>
    <w:rsid w:val="00561664"/>
    <w:rsid w:val="00561832"/>
    <w:rsid w:val="005618BD"/>
    <w:rsid w:val="00561B05"/>
    <w:rsid w:val="00561B54"/>
    <w:rsid w:val="00561E92"/>
    <w:rsid w:val="00561F2A"/>
    <w:rsid w:val="00561F51"/>
    <w:rsid w:val="0056206E"/>
    <w:rsid w:val="0056217A"/>
    <w:rsid w:val="0056219D"/>
    <w:rsid w:val="00562238"/>
    <w:rsid w:val="0056241B"/>
    <w:rsid w:val="005624FF"/>
    <w:rsid w:val="00562506"/>
    <w:rsid w:val="00562569"/>
    <w:rsid w:val="005625E2"/>
    <w:rsid w:val="0056264A"/>
    <w:rsid w:val="005627CF"/>
    <w:rsid w:val="00562878"/>
    <w:rsid w:val="005628E3"/>
    <w:rsid w:val="00562B2F"/>
    <w:rsid w:val="00562D0A"/>
    <w:rsid w:val="00562E53"/>
    <w:rsid w:val="00563280"/>
    <w:rsid w:val="005632CA"/>
    <w:rsid w:val="00563311"/>
    <w:rsid w:val="005636DD"/>
    <w:rsid w:val="005637E4"/>
    <w:rsid w:val="0056392D"/>
    <w:rsid w:val="0056399E"/>
    <w:rsid w:val="00563A03"/>
    <w:rsid w:val="00563A5B"/>
    <w:rsid w:val="00563AD9"/>
    <w:rsid w:val="00563BBE"/>
    <w:rsid w:val="00563BE7"/>
    <w:rsid w:val="00563CFD"/>
    <w:rsid w:val="00563D01"/>
    <w:rsid w:val="00563E27"/>
    <w:rsid w:val="00563F52"/>
    <w:rsid w:val="005641BB"/>
    <w:rsid w:val="00564347"/>
    <w:rsid w:val="0056434B"/>
    <w:rsid w:val="005646B7"/>
    <w:rsid w:val="005646ED"/>
    <w:rsid w:val="00564B77"/>
    <w:rsid w:val="00564C50"/>
    <w:rsid w:val="00564C7C"/>
    <w:rsid w:val="00564CA5"/>
    <w:rsid w:val="00564CB1"/>
    <w:rsid w:val="00564CC4"/>
    <w:rsid w:val="00564EAE"/>
    <w:rsid w:val="00564F57"/>
    <w:rsid w:val="00564FF6"/>
    <w:rsid w:val="00565272"/>
    <w:rsid w:val="00565397"/>
    <w:rsid w:val="005653CF"/>
    <w:rsid w:val="005653F6"/>
    <w:rsid w:val="00565663"/>
    <w:rsid w:val="00565670"/>
    <w:rsid w:val="005656CD"/>
    <w:rsid w:val="0056584B"/>
    <w:rsid w:val="00565919"/>
    <w:rsid w:val="0056595D"/>
    <w:rsid w:val="005659EC"/>
    <w:rsid w:val="00565B47"/>
    <w:rsid w:val="00565B78"/>
    <w:rsid w:val="00565C21"/>
    <w:rsid w:val="00565C36"/>
    <w:rsid w:val="00565CE1"/>
    <w:rsid w:val="00565D84"/>
    <w:rsid w:val="00565FAE"/>
    <w:rsid w:val="0056600D"/>
    <w:rsid w:val="00566106"/>
    <w:rsid w:val="0056614F"/>
    <w:rsid w:val="00566392"/>
    <w:rsid w:val="005664D7"/>
    <w:rsid w:val="005666C2"/>
    <w:rsid w:val="0056687B"/>
    <w:rsid w:val="00566A31"/>
    <w:rsid w:val="00566AB1"/>
    <w:rsid w:val="00566AF0"/>
    <w:rsid w:val="00566B46"/>
    <w:rsid w:val="00566BC8"/>
    <w:rsid w:val="00566C20"/>
    <w:rsid w:val="00566C25"/>
    <w:rsid w:val="00566C7F"/>
    <w:rsid w:val="00566D77"/>
    <w:rsid w:val="00566DC6"/>
    <w:rsid w:val="00566E9E"/>
    <w:rsid w:val="00567016"/>
    <w:rsid w:val="00567038"/>
    <w:rsid w:val="0056709A"/>
    <w:rsid w:val="005670D7"/>
    <w:rsid w:val="00567108"/>
    <w:rsid w:val="00567197"/>
    <w:rsid w:val="005671C9"/>
    <w:rsid w:val="0056724E"/>
    <w:rsid w:val="00567493"/>
    <w:rsid w:val="005674DC"/>
    <w:rsid w:val="0056752C"/>
    <w:rsid w:val="00567610"/>
    <w:rsid w:val="005676BB"/>
    <w:rsid w:val="00567722"/>
    <w:rsid w:val="00567A01"/>
    <w:rsid w:val="00567BC0"/>
    <w:rsid w:val="00567C01"/>
    <w:rsid w:val="00567FE1"/>
    <w:rsid w:val="0057029F"/>
    <w:rsid w:val="005705F9"/>
    <w:rsid w:val="0057068E"/>
    <w:rsid w:val="00570701"/>
    <w:rsid w:val="00570741"/>
    <w:rsid w:val="00570789"/>
    <w:rsid w:val="00570880"/>
    <w:rsid w:val="005709F6"/>
    <w:rsid w:val="00570CA5"/>
    <w:rsid w:val="00570DEE"/>
    <w:rsid w:val="00570E0A"/>
    <w:rsid w:val="00570F94"/>
    <w:rsid w:val="00570FFD"/>
    <w:rsid w:val="0057100B"/>
    <w:rsid w:val="0057105E"/>
    <w:rsid w:val="005711A5"/>
    <w:rsid w:val="005711BF"/>
    <w:rsid w:val="005712BD"/>
    <w:rsid w:val="00571772"/>
    <w:rsid w:val="00571834"/>
    <w:rsid w:val="00571BC6"/>
    <w:rsid w:val="00571C21"/>
    <w:rsid w:val="00571F22"/>
    <w:rsid w:val="00572139"/>
    <w:rsid w:val="00572149"/>
    <w:rsid w:val="0057242F"/>
    <w:rsid w:val="005724B1"/>
    <w:rsid w:val="005726EF"/>
    <w:rsid w:val="00572719"/>
    <w:rsid w:val="005727CC"/>
    <w:rsid w:val="00572A6E"/>
    <w:rsid w:val="00572AF7"/>
    <w:rsid w:val="00572BFD"/>
    <w:rsid w:val="00572C54"/>
    <w:rsid w:val="00572C72"/>
    <w:rsid w:val="00572ED8"/>
    <w:rsid w:val="00572F54"/>
    <w:rsid w:val="00572F82"/>
    <w:rsid w:val="00573096"/>
    <w:rsid w:val="005731D8"/>
    <w:rsid w:val="005732AC"/>
    <w:rsid w:val="00573385"/>
    <w:rsid w:val="00573488"/>
    <w:rsid w:val="00573493"/>
    <w:rsid w:val="00573505"/>
    <w:rsid w:val="00573579"/>
    <w:rsid w:val="00573641"/>
    <w:rsid w:val="00573723"/>
    <w:rsid w:val="005738A2"/>
    <w:rsid w:val="00573C3F"/>
    <w:rsid w:val="00573E91"/>
    <w:rsid w:val="00573F4E"/>
    <w:rsid w:val="00573FCF"/>
    <w:rsid w:val="00574278"/>
    <w:rsid w:val="0057428F"/>
    <w:rsid w:val="00574749"/>
    <w:rsid w:val="0057481F"/>
    <w:rsid w:val="00574963"/>
    <w:rsid w:val="00574993"/>
    <w:rsid w:val="00574AD0"/>
    <w:rsid w:val="00574B7F"/>
    <w:rsid w:val="00574BA5"/>
    <w:rsid w:val="00574C8A"/>
    <w:rsid w:val="00574DEF"/>
    <w:rsid w:val="00574DFB"/>
    <w:rsid w:val="00575119"/>
    <w:rsid w:val="00575134"/>
    <w:rsid w:val="0057520A"/>
    <w:rsid w:val="0057534B"/>
    <w:rsid w:val="005754D2"/>
    <w:rsid w:val="005756C9"/>
    <w:rsid w:val="0057597F"/>
    <w:rsid w:val="005759E6"/>
    <w:rsid w:val="00575B7E"/>
    <w:rsid w:val="00575C2D"/>
    <w:rsid w:val="00575E73"/>
    <w:rsid w:val="00576152"/>
    <w:rsid w:val="005761A9"/>
    <w:rsid w:val="005764AA"/>
    <w:rsid w:val="005764BE"/>
    <w:rsid w:val="00576517"/>
    <w:rsid w:val="005765AC"/>
    <w:rsid w:val="00576684"/>
    <w:rsid w:val="005767DA"/>
    <w:rsid w:val="00576C0D"/>
    <w:rsid w:val="00576D73"/>
    <w:rsid w:val="00576F2D"/>
    <w:rsid w:val="00576F8E"/>
    <w:rsid w:val="00576FA1"/>
    <w:rsid w:val="00576FB4"/>
    <w:rsid w:val="00577017"/>
    <w:rsid w:val="0057707A"/>
    <w:rsid w:val="00577464"/>
    <w:rsid w:val="005774DE"/>
    <w:rsid w:val="0057750D"/>
    <w:rsid w:val="0057761C"/>
    <w:rsid w:val="00577683"/>
    <w:rsid w:val="005777F1"/>
    <w:rsid w:val="005778BF"/>
    <w:rsid w:val="0057790C"/>
    <w:rsid w:val="005779BE"/>
    <w:rsid w:val="00577F20"/>
    <w:rsid w:val="0058000D"/>
    <w:rsid w:val="00580104"/>
    <w:rsid w:val="005805C3"/>
    <w:rsid w:val="005807D8"/>
    <w:rsid w:val="0058092E"/>
    <w:rsid w:val="005809B1"/>
    <w:rsid w:val="00580A8C"/>
    <w:rsid w:val="00580A8D"/>
    <w:rsid w:val="00580BA5"/>
    <w:rsid w:val="00580BB4"/>
    <w:rsid w:val="00580BF1"/>
    <w:rsid w:val="00580E14"/>
    <w:rsid w:val="00580F65"/>
    <w:rsid w:val="0058105C"/>
    <w:rsid w:val="00581253"/>
    <w:rsid w:val="005812BB"/>
    <w:rsid w:val="00581543"/>
    <w:rsid w:val="00581564"/>
    <w:rsid w:val="005816E2"/>
    <w:rsid w:val="00581821"/>
    <w:rsid w:val="00581936"/>
    <w:rsid w:val="00581B8B"/>
    <w:rsid w:val="00581C75"/>
    <w:rsid w:val="00581C7D"/>
    <w:rsid w:val="00581E0B"/>
    <w:rsid w:val="00581E1E"/>
    <w:rsid w:val="0058205A"/>
    <w:rsid w:val="00582069"/>
    <w:rsid w:val="0058217F"/>
    <w:rsid w:val="005821C2"/>
    <w:rsid w:val="005821D6"/>
    <w:rsid w:val="0058220B"/>
    <w:rsid w:val="0058220C"/>
    <w:rsid w:val="0058227F"/>
    <w:rsid w:val="005823B4"/>
    <w:rsid w:val="00582632"/>
    <w:rsid w:val="00582639"/>
    <w:rsid w:val="00582667"/>
    <w:rsid w:val="00582806"/>
    <w:rsid w:val="005829A8"/>
    <w:rsid w:val="005829FC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CC"/>
    <w:rsid w:val="005831E8"/>
    <w:rsid w:val="00583646"/>
    <w:rsid w:val="00583765"/>
    <w:rsid w:val="00583774"/>
    <w:rsid w:val="005837B8"/>
    <w:rsid w:val="005837EA"/>
    <w:rsid w:val="00583B45"/>
    <w:rsid w:val="00583C63"/>
    <w:rsid w:val="00583D41"/>
    <w:rsid w:val="00583D94"/>
    <w:rsid w:val="00583DA3"/>
    <w:rsid w:val="00583FD9"/>
    <w:rsid w:val="00584235"/>
    <w:rsid w:val="00584554"/>
    <w:rsid w:val="00584697"/>
    <w:rsid w:val="00584746"/>
    <w:rsid w:val="00584759"/>
    <w:rsid w:val="0058484D"/>
    <w:rsid w:val="0058492E"/>
    <w:rsid w:val="0058497F"/>
    <w:rsid w:val="00584B9A"/>
    <w:rsid w:val="00584C34"/>
    <w:rsid w:val="00584C5A"/>
    <w:rsid w:val="00584CE1"/>
    <w:rsid w:val="00584DCA"/>
    <w:rsid w:val="005850AA"/>
    <w:rsid w:val="00585150"/>
    <w:rsid w:val="00585203"/>
    <w:rsid w:val="005852B4"/>
    <w:rsid w:val="005852CA"/>
    <w:rsid w:val="005852FA"/>
    <w:rsid w:val="00585604"/>
    <w:rsid w:val="005856A0"/>
    <w:rsid w:val="005856F3"/>
    <w:rsid w:val="00585840"/>
    <w:rsid w:val="00585854"/>
    <w:rsid w:val="00585998"/>
    <w:rsid w:val="00585A0F"/>
    <w:rsid w:val="00585A8A"/>
    <w:rsid w:val="00585B14"/>
    <w:rsid w:val="00585B63"/>
    <w:rsid w:val="00585B65"/>
    <w:rsid w:val="00585BF7"/>
    <w:rsid w:val="00585DF2"/>
    <w:rsid w:val="00585FFB"/>
    <w:rsid w:val="0058606D"/>
    <w:rsid w:val="005860E0"/>
    <w:rsid w:val="00586278"/>
    <w:rsid w:val="0058637B"/>
    <w:rsid w:val="005863BB"/>
    <w:rsid w:val="005864A9"/>
    <w:rsid w:val="005864CB"/>
    <w:rsid w:val="00586591"/>
    <w:rsid w:val="005866B3"/>
    <w:rsid w:val="0058676A"/>
    <w:rsid w:val="0058676F"/>
    <w:rsid w:val="00586853"/>
    <w:rsid w:val="0058686C"/>
    <w:rsid w:val="005868BB"/>
    <w:rsid w:val="0058697B"/>
    <w:rsid w:val="00586A55"/>
    <w:rsid w:val="00586B1E"/>
    <w:rsid w:val="00586B7B"/>
    <w:rsid w:val="00586C02"/>
    <w:rsid w:val="00586D2A"/>
    <w:rsid w:val="005870D8"/>
    <w:rsid w:val="00587563"/>
    <w:rsid w:val="00587564"/>
    <w:rsid w:val="00587625"/>
    <w:rsid w:val="0058763A"/>
    <w:rsid w:val="00587646"/>
    <w:rsid w:val="0058784F"/>
    <w:rsid w:val="00587CA5"/>
    <w:rsid w:val="00587D11"/>
    <w:rsid w:val="00587D3A"/>
    <w:rsid w:val="005903E3"/>
    <w:rsid w:val="00590410"/>
    <w:rsid w:val="00590793"/>
    <w:rsid w:val="00590796"/>
    <w:rsid w:val="005908D9"/>
    <w:rsid w:val="005909D6"/>
    <w:rsid w:val="00590B7A"/>
    <w:rsid w:val="00590B91"/>
    <w:rsid w:val="00590D37"/>
    <w:rsid w:val="00590DAF"/>
    <w:rsid w:val="00590E8A"/>
    <w:rsid w:val="00590ED3"/>
    <w:rsid w:val="0059127A"/>
    <w:rsid w:val="00591359"/>
    <w:rsid w:val="005914D2"/>
    <w:rsid w:val="005917AE"/>
    <w:rsid w:val="00591ACD"/>
    <w:rsid w:val="00591AFA"/>
    <w:rsid w:val="00591B55"/>
    <w:rsid w:val="00591E90"/>
    <w:rsid w:val="005920CD"/>
    <w:rsid w:val="0059211A"/>
    <w:rsid w:val="00592207"/>
    <w:rsid w:val="00592211"/>
    <w:rsid w:val="00592283"/>
    <w:rsid w:val="0059238C"/>
    <w:rsid w:val="005923AE"/>
    <w:rsid w:val="00592521"/>
    <w:rsid w:val="005925D2"/>
    <w:rsid w:val="005925D9"/>
    <w:rsid w:val="0059267B"/>
    <w:rsid w:val="005926B4"/>
    <w:rsid w:val="00592730"/>
    <w:rsid w:val="00592791"/>
    <w:rsid w:val="00592948"/>
    <w:rsid w:val="00592BAC"/>
    <w:rsid w:val="00592CB1"/>
    <w:rsid w:val="00592EC8"/>
    <w:rsid w:val="005931D8"/>
    <w:rsid w:val="00593299"/>
    <w:rsid w:val="00593344"/>
    <w:rsid w:val="005933E3"/>
    <w:rsid w:val="00593566"/>
    <w:rsid w:val="00593788"/>
    <w:rsid w:val="00593A91"/>
    <w:rsid w:val="00593AED"/>
    <w:rsid w:val="00593B76"/>
    <w:rsid w:val="00593D00"/>
    <w:rsid w:val="00593D1E"/>
    <w:rsid w:val="00593DE5"/>
    <w:rsid w:val="00593EA7"/>
    <w:rsid w:val="00593F25"/>
    <w:rsid w:val="00593FB7"/>
    <w:rsid w:val="00593FED"/>
    <w:rsid w:val="00594062"/>
    <w:rsid w:val="00594124"/>
    <w:rsid w:val="00594166"/>
    <w:rsid w:val="005941B4"/>
    <w:rsid w:val="00594387"/>
    <w:rsid w:val="00594419"/>
    <w:rsid w:val="0059449E"/>
    <w:rsid w:val="005946A6"/>
    <w:rsid w:val="005949DE"/>
    <w:rsid w:val="00594A77"/>
    <w:rsid w:val="00594BB6"/>
    <w:rsid w:val="00594F48"/>
    <w:rsid w:val="0059513E"/>
    <w:rsid w:val="0059540D"/>
    <w:rsid w:val="005955FF"/>
    <w:rsid w:val="00595640"/>
    <w:rsid w:val="005956A5"/>
    <w:rsid w:val="0059571B"/>
    <w:rsid w:val="005957B9"/>
    <w:rsid w:val="00595822"/>
    <w:rsid w:val="00595873"/>
    <w:rsid w:val="00595B21"/>
    <w:rsid w:val="00595D3A"/>
    <w:rsid w:val="00595D62"/>
    <w:rsid w:val="00595D91"/>
    <w:rsid w:val="00595DEE"/>
    <w:rsid w:val="00595F31"/>
    <w:rsid w:val="0059606C"/>
    <w:rsid w:val="0059617B"/>
    <w:rsid w:val="005963A6"/>
    <w:rsid w:val="0059656D"/>
    <w:rsid w:val="005965AA"/>
    <w:rsid w:val="005965FB"/>
    <w:rsid w:val="005968A2"/>
    <w:rsid w:val="00596AEB"/>
    <w:rsid w:val="00596DF5"/>
    <w:rsid w:val="00597018"/>
    <w:rsid w:val="005970DC"/>
    <w:rsid w:val="005970ED"/>
    <w:rsid w:val="0059710B"/>
    <w:rsid w:val="005975C1"/>
    <w:rsid w:val="005979F9"/>
    <w:rsid w:val="00597A50"/>
    <w:rsid w:val="00597B6B"/>
    <w:rsid w:val="00597D4A"/>
    <w:rsid w:val="00597F4F"/>
    <w:rsid w:val="00597FCB"/>
    <w:rsid w:val="005A00E0"/>
    <w:rsid w:val="005A025A"/>
    <w:rsid w:val="005A025F"/>
    <w:rsid w:val="005A0375"/>
    <w:rsid w:val="005A049F"/>
    <w:rsid w:val="005A0513"/>
    <w:rsid w:val="005A057F"/>
    <w:rsid w:val="005A05E1"/>
    <w:rsid w:val="005A0613"/>
    <w:rsid w:val="005A068D"/>
    <w:rsid w:val="005A083A"/>
    <w:rsid w:val="005A088E"/>
    <w:rsid w:val="005A08E8"/>
    <w:rsid w:val="005A09B7"/>
    <w:rsid w:val="005A0AFB"/>
    <w:rsid w:val="005A0B3B"/>
    <w:rsid w:val="005A0B9A"/>
    <w:rsid w:val="005A0BBA"/>
    <w:rsid w:val="005A0CE1"/>
    <w:rsid w:val="005A0D55"/>
    <w:rsid w:val="005A0E14"/>
    <w:rsid w:val="005A12D2"/>
    <w:rsid w:val="005A135E"/>
    <w:rsid w:val="005A13EA"/>
    <w:rsid w:val="005A1600"/>
    <w:rsid w:val="005A1660"/>
    <w:rsid w:val="005A19EE"/>
    <w:rsid w:val="005A1CDE"/>
    <w:rsid w:val="005A1D1F"/>
    <w:rsid w:val="005A1FD1"/>
    <w:rsid w:val="005A1FFA"/>
    <w:rsid w:val="005A2037"/>
    <w:rsid w:val="005A2092"/>
    <w:rsid w:val="005A20B7"/>
    <w:rsid w:val="005A20D2"/>
    <w:rsid w:val="005A21E8"/>
    <w:rsid w:val="005A2274"/>
    <w:rsid w:val="005A23AD"/>
    <w:rsid w:val="005A247E"/>
    <w:rsid w:val="005A2557"/>
    <w:rsid w:val="005A25C8"/>
    <w:rsid w:val="005A25D4"/>
    <w:rsid w:val="005A26F5"/>
    <w:rsid w:val="005A2B81"/>
    <w:rsid w:val="005A2ED8"/>
    <w:rsid w:val="005A3074"/>
    <w:rsid w:val="005A324A"/>
    <w:rsid w:val="005A327B"/>
    <w:rsid w:val="005A337F"/>
    <w:rsid w:val="005A3459"/>
    <w:rsid w:val="005A34BF"/>
    <w:rsid w:val="005A354E"/>
    <w:rsid w:val="005A35C5"/>
    <w:rsid w:val="005A373B"/>
    <w:rsid w:val="005A3A79"/>
    <w:rsid w:val="005A3CAC"/>
    <w:rsid w:val="005A3D98"/>
    <w:rsid w:val="005A3EDF"/>
    <w:rsid w:val="005A3F2C"/>
    <w:rsid w:val="005A3F64"/>
    <w:rsid w:val="005A3FE0"/>
    <w:rsid w:val="005A40D3"/>
    <w:rsid w:val="005A416D"/>
    <w:rsid w:val="005A4219"/>
    <w:rsid w:val="005A426D"/>
    <w:rsid w:val="005A428D"/>
    <w:rsid w:val="005A447D"/>
    <w:rsid w:val="005A4486"/>
    <w:rsid w:val="005A483A"/>
    <w:rsid w:val="005A485D"/>
    <w:rsid w:val="005A48A8"/>
    <w:rsid w:val="005A4B5E"/>
    <w:rsid w:val="005A4B6D"/>
    <w:rsid w:val="005A4CB0"/>
    <w:rsid w:val="005A5055"/>
    <w:rsid w:val="005A50CB"/>
    <w:rsid w:val="005A50FF"/>
    <w:rsid w:val="005A5267"/>
    <w:rsid w:val="005A535E"/>
    <w:rsid w:val="005A5371"/>
    <w:rsid w:val="005A538B"/>
    <w:rsid w:val="005A5492"/>
    <w:rsid w:val="005A55D0"/>
    <w:rsid w:val="005A5690"/>
    <w:rsid w:val="005A56F2"/>
    <w:rsid w:val="005A5730"/>
    <w:rsid w:val="005A5891"/>
    <w:rsid w:val="005A5988"/>
    <w:rsid w:val="005A5A75"/>
    <w:rsid w:val="005A5E89"/>
    <w:rsid w:val="005A5ED7"/>
    <w:rsid w:val="005A5F4F"/>
    <w:rsid w:val="005A5FBB"/>
    <w:rsid w:val="005A6026"/>
    <w:rsid w:val="005A619F"/>
    <w:rsid w:val="005A6372"/>
    <w:rsid w:val="005A6568"/>
    <w:rsid w:val="005A6734"/>
    <w:rsid w:val="005A67C6"/>
    <w:rsid w:val="005A68AF"/>
    <w:rsid w:val="005A6AF6"/>
    <w:rsid w:val="005A6CE9"/>
    <w:rsid w:val="005A6E55"/>
    <w:rsid w:val="005A70FA"/>
    <w:rsid w:val="005A71B5"/>
    <w:rsid w:val="005A71CC"/>
    <w:rsid w:val="005A71E0"/>
    <w:rsid w:val="005A71EE"/>
    <w:rsid w:val="005A7528"/>
    <w:rsid w:val="005A7533"/>
    <w:rsid w:val="005A7723"/>
    <w:rsid w:val="005A77B7"/>
    <w:rsid w:val="005A7867"/>
    <w:rsid w:val="005A7A14"/>
    <w:rsid w:val="005A7B17"/>
    <w:rsid w:val="005A7CE6"/>
    <w:rsid w:val="005A7D58"/>
    <w:rsid w:val="005B01E5"/>
    <w:rsid w:val="005B029C"/>
    <w:rsid w:val="005B047E"/>
    <w:rsid w:val="005B0A75"/>
    <w:rsid w:val="005B0AE2"/>
    <w:rsid w:val="005B0AFB"/>
    <w:rsid w:val="005B0B6F"/>
    <w:rsid w:val="005B0C73"/>
    <w:rsid w:val="005B0C99"/>
    <w:rsid w:val="005B0D10"/>
    <w:rsid w:val="005B0E69"/>
    <w:rsid w:val="005B168D"/>
    <w:rsid w:val="005B16EA"/>
    <w:rsid w:val="005B174F"/>
    <w:rsid w:val="005B17B8"/>
    <w:rsid w:val="005B17E1"/>
    <w:rsid w:val="005B1867"/>
    <w:rsid w:val="005B18EA"/>
    <w:rsid w:val="005B19B3"/>
    <w:rsid w:val="005B1BB0"/>
    <w:rsid w:val="005B1EA1"/>
    <w:rsid w:val="005B235F"/>
    <w:rsid w:val="005B246C"/>
    <w:rsid w:val="005B2C59"/>
    <w:rsid w:val="005B2C5E"/>
    <w:rsid w:val="005B2E1A"/>
    <w:rsid w:val="005B2EF6"/>
    <w:rsid w:val="005B2EFE"/>
    <w:rsid w:val="005B3308"/>
    <w:rsid w:val="005B336F"/>
    <w:rsid w:val="005B33AA"/>
    <w:rsid w:val="005B3497"/>
    <w:rsid w:val="005B353C"/>
    <w:rsid w:val="005B35F3"/>
    <w:rsid w:val="005B37D5"/>
    <w:rsid w:val="005B3944"/>
    <w:rsid w:val="005B3A56"/>
    <w:rsid w:val="005B3B86"/>
    <w:rsid w:val="005B3C10"/>
    <w:rsid w:val="005B3C8D"/>
    <w:rsid w:val="005B3CD4"/>
    <w:rsid w:val="005B3F01"/>
    <w:rsid w:val="005B4198"/>
    <w:rsid w:val="005B4199"/>
    <w:rsid w:val="005B426F"/>
    <w:rsid w:val="005B4521"/>
    <w:rsid w:val="005B4571"/>
    <w:rsid w:val="005B4766"/>
    <w:rsid w:val="005B47DF"/>
    <w:rsid w:val="005B4A22"/>
    <w:rsid w:val="005B4DA4"/>
    <w:rsid w:val="005B4E99"/>
    <w:rsid w:val="005B4EAC"/>
    <w:rsid w:val="005B5374"/>
    <w:rsid w:val="005B5480"/>
    <w:rsid w:val="005B5573"/>
    <w:rsid w:val="005B55FE"/>
    <w:rsid w:val="005B59E7"/>
    <w:rsid w:val="005B5ABD"/>
    <w:rsid w:val="005B5B6B"/>
    <w:rsid w:val="005B6040"/>
    <w:rsid w:val="005B625C"/>
    <w:rsid w:val="005B63B7"/>
    <w:rsid w:val="005B63DB"/>
    <w:rsid w:val="005B64EE"/>
    <w:rsid w:val="005B654F"/>
    <w:rsid w:val="005B6729"/>
    <w:rsid w:val="005B68D3"/>
    <w:rsid w:val="005B6A28"/>
    <w:rsid w:val="005B6AA2"/>
    <w:rsid w:val="005B6AD3"/>
    <w:rsid w:val="005B6E2F"/>
    <w:rsid w:val="005B6E85"/>
    <w:rsid w:val="005B6EB8"/>
    <w:rsid w:val="005B6F31"/>
    <w:rsid w:val="005B70F4"/>
    <w:rsid w:val="005B7108"/>
    <w:rsid w:val="005B7145"/>
    <w:rsid w:val="005B71E2"/>
    <w:rsid w:val="005B7312"/>
    <w:rsid w:val="005B73EF"/>
    <w:rsid w:val="005B7412"/>
    <w:rsid w:val="005B7442"/>
    <w:rsid w:val="005B74FA"/>
    <w:rsid w:val="005B750E"/>
    <w:rsid w:val="005B76A7"/>
    <w:rsid w:val="005B76DB"/>
    <w:rsid w:val="005B7FAA"/>
    <w:rsid w:val="005C05F7"/>
    <w:rsid w:val="005C09CE"/>
    <w:rsid w:val="005C0A64"/>
    <w:rsid w:val="005C0A91"/>
    <w:rsid w:val="005C0A9C"/>
    <w:rsid w:val="005C0B02"/>
    <w:rsid w:val="005C0B95"/>
    <w:rsid w:val="005C0B97"/>
    <w:rsid w:val="005C0CF7"/>
    <w:rsid w:val="005C0D58"/>
    <w:rsid w:val="005C0DA8"/>
    <w:rsid w:val="005C0FB7"/>
    <w:rsid w:val="005C117B"/>
    <w:rsid w:val="005C11E7"/>
    <w:rsid w:val="005C1309"/>
    <w:rsid w:val="005C141E"/>
    <w:rsid w:val="005C14B5"/>
    <w:rsid w:val="005C1661"/>
    <w:rsid w:val="005C1869"/>
    <w:rsid w:val="005C19BA"/>
    <w:rsid w:val="005C19E7"/>
    <w:rsid w:val="005C1B37"/>
    <w:rsid w:val="005C1B50"/>
    <w:rsid w:val="005C1CA7"/>
    <w:rsid w:val="005C1CE0"/>
    <w:rsid w:val="005C1D6B"/>
    <w:rsid w:val="005C1DCA"/>
    <w:rsid w:val="005C1DE5"/>
    <w:rsid w:val="005C2043"/>
    <w:rsid w:val="005C2118"/>
    <w:rsid w:val="005C215A"/>
    <w:rsid w:val="005C21AE"/>
    <w:rsid w:val="005C2324"/>
    <w:rsid w:val="005C24D1"/>
    <w:rsid w:val="005C2551"/>
    <w:rsid w:val="005C2574"/>
    <w:rsid w:val="005C25F3"/>
    <w:rsid w:val="005C269C"/>
    <w:rsid w:val="005C26D1"/>
    <w:rsid w:val="005C2929"/>
    <w:rsid w:val="005C2969"/>
    <w:rsid w:val="005C29AD"/>
    <w:rsid w:val="005C2A8E"/>
    <w:rsid w:val="005C2C02"/>
    <w:rsid w:val="005C2E92"/>
    <w:rsid w:val="005C2F4A"/>
    <w:rsid w:val="005C2F5B"/>
    <w:rsid w:val="005C31B6"/>
    <w:rsid w:val="005C3201"/>
    <w:rsid w:val="005C326B"/>
    <w:rsid w:val="005C362C"/>
    <w:rsid w:val="005C3708"/>
    <w:rsid w:val="005C3787"/>
    <w:rsid w:val="005C38C7"/>
    <w:rsid w:val="005C392A"/>
    <w:rsid w:val="005C394D"/>
    <w:rsid w:val="005C39EB"/>
    <w:rsid w:val="005C3BB3"/>
    <w:rsid w:val="005C3CD7"/>
    <w:rsid w:val="005C3DAA"/>
    <w:rsid w:val="005C3E96"/>
    <w:rsid w:val="005C3F72"/>
    <w:rsid w:val="005C3FB2"/>
    <w:rsid w:val="005C404F"/>
    <w:rsid w:val="005C40E5"/>
    <w:rsid w:val="005C41D8"/>
    <w:rsid w:val="005C41D9"/>
    <w:rsid w:val="005C42A7"/>
    <w:rsid w:val="005C42B5"/>
    <w:rsid w:val="005C44AA"/>
    <w:rsid w:val="005C4570"/>
    <w:rsid w:val="005C471F"/>
    <w:rsid w:val="005C473A"/>
    <w:rsid w:val="005C480D"/>
    <w:rsid w:val="005C4835"/>
    <w:rsid w:val="005C487E"/>
    <w:rsid w:val="005C48AC"/>
    <w:rsid w:val="005C49B5"/>
    <w:rsid w:val="005C4A8E"/>
    <w:rsid w:val="005C4BE2"/>
    <w:rsid w:val="005C4EAC"/>
    <w:rsid w:val="005C4ED8"/>
    <w:rsid w:val="005C5099"/>
    <w:rsid w:val="005C523B"/>
    <w:rsid w:val="005C55F9"/>
    <w:rsid w:val="005C5611"/>
    <w:rsid w:val="005C59D8"/>
    <w:rsid w:val="005C5B2F"/>
    <w:rsid w:val="005C5BF2"/>
    <w:rsid w:val="005C5BFE"/>
    <w:rsid w:val="005C5C81"/>
    <w:rsid w:val="005C5E17"/>
    <w:rsid w:val="005C5EC7"/>
    <w:rsid w:val="005C5F1B"/>
    <w:rsid w:val="005C602D"/>
    <w:rsid w:val="005C609A"/>
    <w:rsid w:val="005C6286"/>
    <w:rsid w:val="005C63A4"/>
    <w:rsid w:val="005C66D3"/>
    <w:rsid w:val="005C6914"/>
    <w:rsid w:val="005C6A7A"/>
    <w:rsid w:val="005C6C4B"/>
    <w:rsid w:val="005C6CAB"/>
    <w:rsid w:val="005C6CF7"/>
    <w:rsid w:val="005C6E5D"/>
    <w:rsid w:val="005C712C"/>
    <w:rsid w:val="005C717D"/>
    <w:rsid w:val="005C7321"/>
    <w:rsid w:val="005C7433"/>
    <w:rsid w:val="005C7555"/>
    <w:rsid w:val="005C7672"/>
    <w:rsid w:val="005C769A"/>
    <w:rsid w:val="005C7762"/>
    <w:rsid w:val="005C77BD"/>
    <w:rsid w:val="005C7882"/>
    <w:rsid w:val="005C79E3"/>
    <w:rsid w:val="005C7A53"/>
    <w:rsid w:val="005C7C54"/>
    <w:rsid w:val="005C7D60"/>
    <w:rsid w:val="005C7E37"/>
    <w:rsid w:val="005C7F36"/>
    <w:rsid w:val="005C7F4A"/>
    <w:rsid w:val="005C7FD1"/>
    <w:rsid w:val="005D005B"/>
    <w:rsid w:val="005D0163"/>
    <w:rsid w:val="005D016F"/>
    <w:rsid w:val="005D0207"/>
    <w:rsid w:val="005D03DA"/>
    <w:rsid w:val="005D06C9"/>
    <w:rsid w:val="005D0734"/>
    <w:rsid w:val="005D081A"/>
    <w:rsid w:val="005D0895"/>
    <w:rsid w:val="005D0AF2"/>
    <w:rsid w:val="005D0D18"/>
    <w:rsid w:val="005D0DBF"/>
    <w:rsid w:val="005D0E39"/>
    <w:rsid w:val="005D1095"/>
    <w:rsid w:val="005D10B4"/>
    <w:rsid w:val="005D10F3"/>
    <w:rsid w:val="005D10FD"/>
    <w:rsid w:val="005D1189"/>
    <w:rsid w:val="005D11AC"/>
    <w:rsid w:val="005D11DA"/>
    <w:rsid w:val="005D1384"/>
    <w:rsid w:val="005D13D2"/>
    <w:rsid w:val="005D1792"/>
    <w:rsid w:val="005D196B"/>
    <w:rsid w:val="005D1997"/>
    <w:rsid w:val="005D1A47"/>
    <w:rsid w:val="005D1A5B"/>
    <w:rsid w:val="005D1BFA"/>
    <w:rsid w:val="005D1C26"/>
    <w:rsid w:val="005D1C73"/>
    <w:rsid w:val="005D1E5C"/>
    <w:rsid w:val="005D204E"/>
    <w:rsid w:val="005D219D"/>
    <w:rsid w:val="005D22DD"/>
    <w:rsid w:val="005D22FC"/>
    <w:rsid w:val="005D275F"/>
    <w:rsid w:val="005D27A0"/>
    <w:rsid w:val="005D27DF"/>
    <w:rsid w:val="005D2A2E"/>
    <w:rsid w:val="005D2D25"/>
    <w:rsid w:val="005D2D4F"/>
    <w:rsid w:val="005D2E4E"/>
    <w:rsid w:val="005D2F4A"/>
    <w:rsid w:val="005D2F6A"/>
    <w:rsid w:val="005D307B"/>
    <w:rsid w:val="005D317E"/>
    <w:rsid w:val="005D31FF"/>
    <w:rsid w:val="005D331B"/>
    <w:rsid w:val="005D33AB"/>
    <w:rsid w:val="005D3689"/>
    <w:rsid w:val="005D3697"/>
    <w:rsid w:val="005D369A"/>
    <w:rsid w:val="005D36C9"/>
    <w:rsid w:val="005D36F5"/>
    <w:rsid w:val="005D383A"/>
    <w:rsid w:val="005D38C1"/>
    <w:rsid w:val="005D399E"/>
    <w:rsid w:val="005D3C1F"/>
    <w:rsid w:val="005D3D84"/>
    <w:rsid w:val="005D3FC0"/>
    <w:rsid w:val="005D4040"/>
    <w:rsid w:val="005D41F8"/>
    <w:rsid w:val="005D432F"/>
    <w:rsid w:val="005D436C"/>
    <w:rsid w:val="005D43B7"/>
    <w:rsid w:val="005D44A5"/>
    <w:rsid w:val="005D44B8"/>
    <w:rsid w:val="005D4598"/>
    <w:rsid w:val="005D4629"/>
    <w:rsid w:val="005D4630"/>
    <w:rsid w:val="005D4644"/>
    <w:rsid w:val="005D47E2"/>
    <w:rsid w:val="005D4936"/>
    <w:rsid w:val="005D4A6B"/>
    <w:rsid w:val="005D4A7D"/>
    <w:rsid w:val="005D4D6F"/>
    <w:rsid w:val="005D4D73"/>
    <w:rsid w:val="005D5032"/>
    <w:rsid w:val="005D50CE"/>
    <w:rsid w:val="005D55EC"/>
    <w:rsid w:val="005D56C0"/>
    <w:rsid w:val="005D577E"/>
    <w:rsid w:val="005D57E2"/>
    <w:rsid w:val="005D5B25"/>
    <w:rsid w:val="005D5BFF"/>
    <w:rsid w:val="005D616C"/>
    <w:rsid w:val="005D620E"/>
    <w:rsid w:val="005D629D"/>
    <w:rsid w:val="005D6383"/>
    <w:rsid w:val="005D63C5"/>
    <w:rsid w:val="005D64A8"/>
    <w:rsid w:val="005D64B8"/>
    <w:rsid w:val="005D64BC"/>
    <w:rsid w:val="005D6534"/>
    <w:rsid w:val="005D65A8"/>
    <w:rsid w:val="005D65D6"/>
    <w:rsid w:val="005D665A"/>
    <w:rsid w:val="005D6696"/>
    <w:rsid w:val="005D66F3"/>
    <w:rsid w:val="005D68F7"/>
    <w:rsid w:val="005D6952"/>
    <w:rsid w:val="005D6B7F"/>
    <w:rsid w:val="005D6BA4"/>
    <w:rsid w:val="005D6BD6"/>
    <w:rsid w:val="005D6CA1"/>
    <w:rsid w:val="005D6D4F"/>
    <w:rsid w:val="005D6E69"/>
    <w:rsid w:val="005D6F1B"/>
    <w:rsid w:val="005D7117"/>
    <w:rsid w:val="005D7201"/>
    <w:rsid w:val="005D7228"/>
    <w:rsid w:val="005D7333"/>
    <w:rsid w:val="005D73B9"/>
    <w:rsid w:val="005D7832"/>
    <w:rsid w:val="005D7AFD"/>
    <w:rsid w:val="005D7C8D"/>
    <w:rsid w:val="005D7CEE"/>
    <w:rsid w:val="005D7F1D"/>
    <w:rsid w:val="005E0424"/>
    <w:rsid w:val="005E04BC"/>
    <w:rsid w:val="005E04C8"/>
    <w:rsid w:val="005E06FE"/>
    <w:rsid w:val="005E0E1D"/>
    <w:rsid w:val="005E105A"/>
    <w:rsid w:val="005E115A"/>
    <w:rsid w:val="005E1270"/>
    <w:rsid w:val="005E12A7"/>
    <w:rsid w:val="005E12BE"/>
    <w:rsid w:val="005E1447"/>
    <w:rsid w:val="005E14F0"/>
    <w:rsid w:val="005E15A1"/>
    <w:rsid w:val="005E1620"/>
    <w:rsid w:val="005E16CA"/>
    <w:rsid w:val="005E1734"/>
    <w:rsid w:val="005E1942"/>
    <w:rsid w:val="005E1F98"/>
    <w:rsid w:val="005E1F9E"/>
    <w:rsid w:val="005E2272"/>
    <w:rsid w:val="005E29B6"/>
    <w:rsid w:val="005E2AFC"/>
    <w:rsid w:val="005E2D4D"/>
    <w:rsid w:val="005E2F87"/>
    <w:rsid w:val="005E2FA2"/>
    <w:rsid w:val="005E3247"/>
    <w:rsid w:val="005E3302"/>
    <w:rsid w:val="005E3584"/>
    <w:rsid w:val="005E3599"/>
    <w:rsid w:val="005E35A7"/>
    <w:rsid w:val="005E36F0"/>
    <w:rsid w:val="005E3750"/>
    <w:rsid w:val="005E378D"/>
    <w:rsid w:val="005E37BF"/>
    <w:rsid w:val="005E3A37"/>
    <w:rsid w:val="005E3B5D"/>
    <w:rsid w:val="005E3C13"/>
    <w:rsid w:val="005E3CB1"/>
    <w:rsid w:val="005E3E99"/>
    <w:rsid w:val="005E3EA9"/>
    <w:rsid w:val="005E3F4E"/>
    <w:rsid w:val="005E426B"/>
    <w:rsid w:val="005E4384"/>
    <w:rsid w:val="005E43C2"/>
    <w:rsid w:val="005E4455"/>
    <w:rsid w:val="005E44E1"/>
    <w:rsid w:val="005E45EF"/>
    <w:rsid w:val="005E48FC"/>
    <w:rsid w:val="005E4ADB"/>
    <w:rsid w:val="005E4B75"/>
    <w:rsid w:val="005E4C44"/>
    <w:rsid w:val="005E4DAA"/>
    <w:rsid w:val="005E4E11"/>
    <w:rsid w:val="005E4E2D"/>
    <w:rsid w:val="005E5047"/>
    <w:rsid w:val="005E51A6"/>
    <w:rsid w:val="005E5474"/>
    <w:rsid w:val="005E55CE"/>
    <w:rsid w:val="005E5741"/>
    <w:rsid w:val="005E5756"/>
    <w:rsid w:val="005E5792"/>
    <w:rsid w:val="005E595E"/>
    <w:rsid w:val="005E5989"/>
    <w:rsid w:val="005E5B88"/>
    <w:rsid w:val="005E5BA2"/>
    <w:rsid w:val="005E5C03"/>
    <w:rsid w:val="005E5C5C"/>
    <w:rsid w:val="005E5C6F"/>
    <w:rsid w:val="005E5D0C"/>
    <w:rsid w:val="005E5D0F"/>
    <w:rsid w:val="005E5F90"/>
    <w:rsid w:val="005E60F9"/>
    <w:rsid w:val="005E611D"/>
    <w:rsid w:val="005E6151"/>
    <w:rsid w:val="005E6167"/>
    <w:rsid w:val="005E61C4"/>
    <w:rsid w:val="005E633A"/>
    <w:rsid w:val="005E637B"/>
    <w:rsid w:val="005E64A7"/>
    <w:rsid w:val="005E64AD"/>
    <w:rsid w:val="005E64F3"/>
    <w:rsid w:val="005E65E6"/>
    <w:rsid w:val="005E6775"/>
    <w:rsid w:val="005E6ACA"/>
    <w:rsid w:val="005E6B8C"/>
    <w:rsid w:val="005E6BB4"/>
    <w:rsid w:val="005E6BFB"/>
    <w:rsid w:val="005E6DE8"/>
    <w:rsid w:val="005E6EB0"/>
    <w:rsid w:val="005E6F68"/>
    <w:rsid w:val="005E747E"/>
    <w:rsid w:val="005E74C7"/>
    <w:rsid w:val="005E7646"/>
    <w:rsid w:val="005E7A78"/>
    <w:rsid w:val="005E7AA3"/>
    <w:rsid w:val="005E7AFE"/>
    <w:rsid w:val="005E7BB0"/>
    <w:rsid w:val="005E7BB1"/>
    <w:rsid w:val="005E7C1D"/>
    <w:rsid w:val="005E7C6A"/>
    <w:rsid w:val="005E7D41"/>
    <w:rsid w:val="005E7D63"/>
    <w:rsid w:val="005E7E6B"/>
    <w:rsid w:val="005E7F56"/>
    <w:rsid w:val="005F00A1"/>
    <w:rsid w:val="005F01AD"/>
    <w:rsid w:val="005F0231"/>
    <w:rsid w:val="005F025E"/>
    <w:rsid w:val="005F053D"/>
    <w:rsid w:val="005F0595"/>
    <w:rsid w:val="005F0883"/>
    <w:rsid w:val="005F090E"/>
    <w:rsid w:val="005F09DA"/>
    <w:rsid w:val="005F0BBA"/>
    <w:rsid w:val="005F0D70"/>
    <w:rsid w:val="005F0EBD"/>
    <w:rsid w:val="005F0FF4"/>
    <w:rsid w:val="005F0FFA"/>
    <w:rsid w:val="005F1005"/>
    <w:rsid w:val="005F1120"/>
    <w:rsid w:val="005F123E"/>
    <w:rsid w:val="005F16B2"/>
    <w:rsid w:val="005F1840"/>
    <w:rsid w:val="005F188B"/>
    <w:rsid w:val="005F1896"/>
    <w:rsid w:val="005F1BEC"/>
    <w:rsid w:val="005F1C55"/>
    <w:rsid w:val="005F1CA0"/>
    <w:rsid w:val="005F1DA9"/>
    <w:rsid w:val="005F1E36"/>
    <w:rsid w:val="005F1EDD"/>
    <w:rsid w:val="005F2001"/>
    <w:rsid w:val="005F20FE"/>
    <w:rsid w:val="005F2142"/>
    <w:rsid w:val="005F22EE"/>
    <w:rsid w:val="005F264B"/>
    <w:rsid w:val="005F2999"/>
    <w:rsid w:val="005F29FB"/>
    <w:rsid w:val="005F2A55"/>
    <w:rsid w:val="005F2AE4"/>
    <w:rsid w:val="005F2B1B"/>
    <w:rsid w:val="005F2B95"/>
    <w:rsid w:val="005F2C33"/>
    <w:rsid w:val="005F2D82"/>
    <w:rsid w:val="005F2DD2"/>
    <w:rsid w:val="005F2ED1"/>
    <w:rsid w:val="005F300C"/>
    <w:rsid w:val="005F300E"/>
    <w:rsid w:val="005F30E8"/>
    <w:rsid w:val="005F310F"/>
    <w:rsid w:val="005F34A6"/>
    <w:rsid w:val="005F3551"/>
    <w:rsid w:val="005F3607"/>
    <w:rsid w:val="005F3610"/>
    <w:rsid w:val="005F3922"/>
    <w:rsid w:val="005F39FA"/>
    <w:rsid w:val="005F3A60"/>
    <w:rsid w:val="005F3AFE"/>
    <w:rsid w:val="005F3CBF"/>
    <w:rsid w:val="005F3DE8"/>
    <w:rsid w:val="005F40AD"/>
    <w:rsid w:val="005F40B7"/>
    <w:rsid w:val="005F41A0"/>
    <w:rsid w:val="005F442C"/>
    <w:rsid w:val="005F47FE"/>
    <w:rsid w:val="005F4800"/>
    <w:rsid w:val="005F4817"/>
    <w:rsid w:val="005F490A"/>
    <w:rsid w:val="005F4B1E"/>
    <w:rsid w:val="005F4B3B"/>
    <w:rsid w:val="005F4D5C"/>
    <w:rsid w:val="005F4D72"/>
    <w:rsid w:val="005F4E78"/>
    <w:rsid w:val="005F4E8B"/>
    <w:rsid w:val="005F4EFA"/>
    <w:rsid w:val="005F50EB"/>
    <w:rsid w:val="005F524A"/>
    <w:rsid w:val="005F53A5"/>
    <w:rsid w:val="005F53FC"/>
    <w:rsid w:val="005F550D"/>
    <w:rsid w:val="005F55CF"/>
    <w:rsid w:val="005F5657"/>
    <w:rsid w:val="005F5739"/>
    <w:rsid w:val="005F57C0"/>
    <w:rsid w:val="005F5AAA"/>
    <w:rsid w:val="005F5BA4"/>
    <w:rsid w:val="005F5E2F"/>
    <w:rsid w:val="005F5E7F"/>
    <w:rsid w:val="005F5FE1"/>
    <w:rsid w:val="005F600A"/>
    <w:rsid w:val="005F6060"/>
    <w:rsid w:val="005F60AB"/>
    <w:rsid w:val="005F62F6"/>
    <w:rsid w:val="005F6387"/>
    <w:rsid w:val="005F63FB"/>
    <w:rsid w:val="005F6445"/>
    <w:rsid w:val="005F6554"/>
    <w:rsid w:val="005F65AE"/>
    <w:rsid w:val="005F6A95"/>
    <w:rsid w:val="005F6BD5"/>
    <w:rsid w:val="005F6C24"/>
    <w:rsid w:val="005F6C55"/>
    <w:rsid w:val="005F6D2F"/>
    <w:rsid w:val="005F6E80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877"/>
    <w:rsid w:val="005F793A"/>
    <w:rsid w:val="005F7A4D"/>
    <w:rsid w:val="005F7A9A"/>
    <w:rsid w:val="005F7B86"/>
    <w:rsid w:val="005F7BAB"/>
    <w:rsid w:val="005F7C2B"/>
    <w:rsid w:val="005F7EBF"/>
    <w:rsid w:val="005F7F82"/>
    <w:rsid w:val="006000C8"/>
    <w:rsid w:val="00600225"/>
    <w:rsid w:val="0060025C"/>
    <w:rsid w:val="00600413"/>
    <w:rsid w:val="00600507"/>
    <w:rsid w:val="0060057F"/>
    <w:rsid w:val="006006B4"/>
    <w:rsid w:val="0060079F"/>
    <w:rsid w:val="006007B5"/>
    <w:rsid w:val="006009EB"/>
    <w:rsid w:val="00600A4A"/>
    <w:rsid w:val="00600BC6"/>
    <w:rsid w:val="00600C54"/>
    <w:rsid w:val="00600DB8"/>
    <w:rsid w:val="00600E67"/>
    <w:rsid w:val="00600E94"/>
    <w:rsid w:val="00600FCE"/>
    <w:rsid w:val="00600FF4"/>
    <w:rsid w:val="00601232"/>
    <w:rsid w:val="006014A5"/>
    <w:rsid w:val="00601619"/>
    <w:rsid w:val="0060179D"/>
    <w:rsid w:val="006019DD"/>
    <w:rsid w:val="00601A4F"/>
    <w:rsid w:val="00601A5A"/>
    <w:rsid w:val="00601C73"/>
    <w:rsid w:val="00601C86"/>
    <w:rsid w:val="00601D42"/>
    <w:rsid w:val="00601F73"/>
    <w:rsid w:val="00601F92"/>
    <w:rsid w:val="00601FA1"/>
    <w:rsid w:val="00601FD4"/>
    <w:rsid w:val="006023DE"/>
    <w:rsid w:val="006026B3"/>
    <w:rsid w:val="00602862"/>
    <w:rsid w:val="006029D9"/>
    <w:rsid w:val="00602AC3"/>
    <w:rsid w:val="00602AE5"/>
    <w:rsid w:val="00602B05"/>
    <w:rsid w:val="00602D6B"/>
    <w:rsid w:val="00602D92"/>
    <w:rsid w:val="00602DF6"/>
    <w:rsid w:val="00603046"/>
    <w:rsid w:val="006030D0"/>
    <w:rsid w:val="006030E3"/>
    <w:rsid w:val="00603145"/>
    <w:rsid w:val="00603322"/>
    <w:rsid w:val="006033B3"/>
    <w:rsid w:val="00603401"/>
    <w:rsid w:val="006034A9"/>
    <w:rsid w:val="00603644"/>
    <w:rsid w:val="006037F2"/>
    <w:rsid w:val="0060381F"/>
    <w:rsid w:val="00603A14"/>
    <w:rsid w:val="00603B80"/>
    <w:rsid w:val="00603CE1"/>
    <w:rsid w:val="00603FF3"/>
    <w:rsid w:val="00604175"/>
    <w:rsid w:val="006041E5"/>
    <w:rsid w:val="00604252"/>
    <w:rsid w:val="00604403"/>
    <w:rsid w:val="0060446B"/>
    <w:rsid w:val="00604746"/>
    <w:rsid w:val="0060485F"/>
    <w:rsid w:val="0060488D"/>
    <w:rsid w:val="00604B0E"/>
    <w:rsid w:val="00604BDA"/>
    <w:rsid w:val="00604C00"/>
    <w:rsid w:val="00604CAA"/>
    <w:rsid w:val="00604DB1"/>
    <w:rsid w:val="006051FB"/>
    <w:rsid w:val="006052D8"/>
    <w:rsid w:val="00605431"/>
    <w:rsid w:val="0060553C"/>
    <w:rsid w:val="006056A4"/>
    <w:rsid w:val="00605732"/>
    <w:rsid w:val="006058EE"/>
    <w:rsid w:val="006058FC"/>
    <w:rsid w:val="00605934"/>
    <w:rsid w:val="00605B76"/>
    <w:rsid w:val="00605B94"/>
    <w:rsid w:val="00605C85"/>
    <w:rsid w:val="00605CE5"/>
    <w:rsid w:val="00605F71"/>
    <w:rsid w:val="00605FD1"/>
    <w:rsid w:val="006061D0"/>
    <w:rsid w:val="00606435"/>
    <w:rsid w:val="00606604"/>
    <w:rsid w:val="00606608"/>
    <w:rsid w:val="00606684"/>
    <w:rsid w:val="006067B6"/>
    <w:rsid w:val="00606A80"/>
    <w:rsid w:val="00606B8E"/>
    <w:rsid w:val="00606D12"/>
    <w:rsid w:val="00607093"/>
    <w:rsid w:val="0060709B"/>
    <w:rsid w:val="00607238"/>
    <w:rsid w:val="00607325"/>
    <w:rsid w:val="006073AB"/>
    <w:rsid w:val="006074CC"/>
    <w:rsid w:val="00607578"/>
    <w:rsid w:val="00607597"/>
    <w:rsid w:val="006075DF"/>
    <w:rsid w:val="006075EC"/>
    <w:rsid w:val="0060763B"/>
    <w:rsid w:val="0060765F"/>
    <w:rsid w:val="0060770F"/>
    <w:rsid w:val="0060774F"/>
    <w:rsid w:val="00607872"/>
    <w:rsid w:val="0060795A"/>
    <w:rsid w:val="00607B17"/>
    <w:rsid w:val="00607B96"/>
    <w:rsid w:val="00607BE4"/>
    <w:rsid w:val="00607D31"/>
    <w:rsid w:val="00607D66"/>
    <w:rsid w:val="006101F2"/>
    <w:rsid w:val="006104D6"/>
    <w:rsid w:val="0061061E"/>
    <w:rsid w:val="00610B8B"/>
    <w:rsid w:val="00610BA6"/>
    <w:rsid w:val="00610D93"/>
    <w:rsid w:val="00610ED3"/>
    <w:rsid w:val="00610FEB"/>
    <w:rsid w:val="00611003"/>
    <w:rsid w:val="0061109E"/>
    <w:rsid w:val="006110ED"/>
    <w:rsid w:val="00611203"/>
    <w:rsid w:val="0061132D"/>
    <w:rsid w:val="00611423"/>
    <w:rsid w:val="006116EE"/>
    <w:rsid w:val="00611829"/>
    <w:rsid w:val="00611841"/>
    <w:rsid w:val="00611B06"/>
    <w:rsid w:val="00611C6A"/>
    <w:rsid w:val="00611C81"/>
    <w:rsid w:val="00611D0B"/>
    <w:rsid w:val="0061216E"/>
    <w:rsid w:val="0061217E"/>
    <w:rsid w:val="006123FD"/>
    <w:rsid w:val="0061243F"/>
    <w:rsid w:val="006124E0"/>
    <w:rsid w:val="0061252A"/>
    <w:rsid w:val="00612769"/>
    <w:rsid w:val="00612881"/>
    <w:rsid w:val="00612DFE"/>
    <w:rsid w:val="00613236"/>
    <w:rsid w:val="00613663"/>
    <w:rsid w:val="0061368B"/>
    <w:rsid w:val="006136DF"/>
    <w:rsid w:val="00613B12"/>
    <w:rsid w:val="00613ECA"/>
    <w:rsid w:val="00614302"/>
    <w:rsid w:val="00614361"/>
    <w:rsid w:val="006144CB"/>
    <w:rsid w:val="006145AE"/>
    <w:rsid w:val="006147D4"/>
    <w:rsid w:val="00614802"/>
    <w:rsid w:val="0061480F"/>
    <w:rsid w:val="00614845"/>
    <w:rsid w:val="0061486F"/>
    <w:rsid w:val="0061490C"/>
    <w:rsid w:val="006149F4"/>
    <w:rsid w:val="00614B00"/>
    <w:rsid w:val="00614B22"/>
    <w:rsid w:val="00614CA3"/>
    <w:rsid w:val="00614D93"/>
    <w:rsid w:val="00614D94"/>
    <w:rsid w:val="00614F38"/>
    <w:rsid w:val="00614F55"/>
    <w:rsid w:val="00614F61"/>
    <w:rsid w:val="00614F92"/>
    <w:rsid w:val="00615065"/>
    <w:rsid w:val="0061533B"/>
    <w:rsid w:val="00615414"/>
    <w:rsid w:val="006154EC"/>
    <w:rsid w:val="0061559C"/>
    <w:rsid w:val="006155E4"/>
    <w:rsid w:val="006156D2"/>
    <w:rsid w:val="006158F7"/>
    <w:rsid w:val="006159D9"/>
    <w:rsid w:val="00615CFE"/>
    <w:rsid w:val="00615E1B"/>
    <w:rsid w:val="00615FDD"/>
    <w:rsid w:val="00615FE0"/>
    <w:rsid w:val="00616083"/>
    <w:rsid w:val="006160A3"/>
    <w:rsid w:val="00616566"/>
    <w:rsid w:val="00616568"/>
    <w:rsid w:val="0061662F"/>
    <w:rsid w:val="00616649"/>
    <w:rsid w:val="006166A2"/>
    <w:rsid w:val="0061689C"/>
    <w:rsid w:val="00616998"/>
    <w:rsid w:val="00616B18"/>
    <w:rsid w:val="00616D2C"/>
    <w:rsid w:val="00616F27"/>
    <w:rsid w:val="00616FBB"/>
    <w:rsid w:val="00616FFD"/>
    <w:rsid w:val="006170B2"/>
    <w:rsid w:val="00617181"/>
    <w:rsid w:val="00617361"/>
    <w:rsid w:val="0061752E"/>
    <w:rsid w:val="00617750"/>
    <w:rsid w:val="00617847"/>
    <w:rsid w:val="006178B6"/>
    <w:rsid w:val="006178D8"/>
    <w:rsid w:val="00617923"/>
    <w:rsid w:val="00617AA4"/>
    <w:rsid w:val="00617C69"/>
    <w:rsid w:val="00617CEA"/>
    <w:rsid w:val="00617D14"/>
    <w:rsid w:val="00617E2C"/>
    <w:rsid w:val="00617FCC"/>
    <w:rsid w:val="00620067"/>
    <w:rsid w:val="006200FA"/>
    <w:rsid w:val="00620195"/>
    <w:rsid w:val="00620293"/>
    <w:rsid w:val="006203D2"/>
    <w:rsid w:val="006204FB"/>
    <w:rsid w:val="006207F6"/>
    <w:rsid w:val="00620896"/>
    <w:rsid w:val="0062092F"/>
    <w:rsid w:val="006209A2"/>
    <w:rsid w:val="00620DD1"/>
    <w:rsid w:val="00620F72"/>
    <w:rsid w:val="00621030"/>
    <w:rsid w:val="00621174"/>
    <w:rsid w:val="0062130B"/>
    <w:rsid w:val="0062159D"/>
    <w:rsid w:val="0062159F"/>
    <w:rsid w:val="00621939"/>
    <w:rsid w:val="0062197B"/>
    <w:rsid w:val="00621B8B"/>
    <w:rsid w:val="00621E18"/>
    <w:rsid w:val="00621EC3"/>
    <w:rsid w:val="00621F47"/>
    <w:rsid w:val="00622024"/>
    <w:rsid w:val="00622069"/>
    <w:rsid w:val="006220F3"/>
    <w:rsid w:val="00622410"/>
    <w:rsid w:val="00622414"/>
    <w:rsid w:val="0062244C"/>
    <w:rsid w:val="006224EE"/>
    <w:rsid w:val="0062278F"/>
    <w:rsid w:val="006227BB"/>
    <w:rsid w:val="00622AF9"/>
    <w:rsid w:val="00622B2A"/>
    <w:rsid w:val="00622D40"/>
    <w:rsid w:val="00622DD7"/>
    <w:rsid w:val="00622F6A"/>
    <w:rsid w:val="00622FAC"/>
    <w:rsid w:val="00622FE1"/>
    <w:rsid w:val="00622FFB"/>
    <w:rsid w:val="00623067"/>
    <w:rsid w:val="00623217"/>
    <w:rsid w:val="0062323B"/>
    <w:rsid w:val="00623281"/>
    <w:rsid w:val="006234A4"/>
    <w:rsid w:val="00623603"/>
    <w:rsid w:val="00623605"/>
    <w:rsid w:val="00623625"/>
    <w:rsid w:val="00623678"/>
    <w:rsid w:val="00623717"/>
    <w:rsid w:val="0062381D"/>
    <w:rsid w:val="00623A3B"/>
    <w:rsid w:val="00623B2B"/>
    <w:rsid w:val="00623DCA"/>
    <w:rsid w:val="00623F22"/>
    <w:rsid w:val="00624026"/>
    <w:rsid w:val="00624091"/>
    <w:rsid w:val="00624143"/>
    <w:rsid w:val="0062442A"/>
    <w:rsid w:val="006248B9"/>
    <w:rsid w:val="006249AD"/>
    <w:rsid w:val="00624A64"/>
    <w:rsid w:val="00624B84"/>
    <w:rsid w:val="00624C63"/>
    <w:rsid w:val="00624EA0"/>
    <w:rsid w:val="00625259"/>
    <w:rsid w:val="0062535F"/>
    <w:rsid w:val="0062539A"/>
    <w:rsid w:val="00625733"/>
    <w:rsid w:val="00625860"/>
    <w:rsid w:val="00625889"/>
    <w:rsid w:val="0062595A"/>
    <w:rsid w:val="00625960"/>
    <w:rsid w:val="00625A63"/>
    <w:rsid w:val="00625B48"/>
    <w:rsid w:val="00625C97"/>
    <w:rsid w:val="00625C9A"/>
    <w:rsid w:val="00625D7F"/>
    <w:rsid w:val="00626125"/>
    <w:rsid w:val="0062613A"/>
    <w:rsid w:val="006262A5"/>
    <w:rsid w:val="006262CA"/>
    <w:rsid w:val="00626320"/>
    <w:rsid w:val="00626356"/>
    <w:rsid w:val="00626545"/>
    <w:rsid w:val="0062678A"/>
    <w:rsid w:val="006267EE"/>
    <w:rsid w:val="006268AB"/>
    <w:rsid w:val="00626AA5"/>
    <w:rsid w:val="00626B64"/>
    <w:rsid w:val="00626B8F"/>
    <w:rsid w:val="00626C91"/>
    <w:rsid w:val="00626CF9"/>
    <w:rsid w:val="00626E63"/>
    <w:rsid w:val="0062705E"/>
    <w:rsid w:val="006272E6"/>
    <w:rsid w:val="006272FF"/>
    <w:rsid w:val="006273C9"/>
    <w:rsid w:val="0062756C"/>
    <w:rsid w:val="006275E4"/>
    <w:rsid w:val="00627960"/>
    <w:rsid w:val="006279B9"/>
    <w:rsid w:val="00627AA0"/>
    <w:rsid w:val="00627BDB"/>
    <w:rsid w:val="00627C88"/>
    <w:rsid w:val="00627D1F"/>
    <w:rsid w:val="0063012D"/>
    <w:rsid w:val="006301CA"/>
    <w:rsid w:val="00630214"/>
    <w:rsid w:val="0063023E"/>
    <w:rsid w:val="006302D7"/>
    <w:rsid w:val="00630446"/>
    <w:rsid w:val="006305E7"/>
    <w:rsid w:val="00630635"/>
    <w:rsid w:val="0063065F"/>
    <w:rsid w:val="0063068D"/>
    <w:rsid w:val="0063080E"/>
    <w:rsid w:val="00630990"/>
    <w:rsid w:val="006309AA"/>
    <w:rsid w:val="006309DE"/>
    <w:rsid w:val="00630A25"/>
    <w:rsid w:val="00630C87"/>
    <w:rsid w:val="00630CE6"/>
    <w:rsid w:val="00630E88"/>
    <w:rsid w:val="00630F11"/>
    <w:rsid w:val="00630F2A"/>
    <w:rsid w:val="00630FAD"/>
    <w:rsid w:val="0063113A"/>
    <w:rsid w:val="00631203"/>
    <w:rsid w:val="00631216"/>
    <w:rsid w:val="00631372"/>
    <w:rsid w:val="006314E1"/>
    <w:rsid w:val="006316B3"/>
    <w:rsid w:val="00631BA0"/>
    <w:rsid w:val="00631D0A"/>
    <w:rsid w:val="00631EE4"/>
    <w:rsid w:val="00632040"/>
    <w:rsid w:val="006320E0"/>
    <w:rsid w:val="00632193"/>
    <w:rsid w:val="006322B0"/>
    <w:rsid w:val="006322E7"/>
    <w:rsid w:val="0063232F"/>
    <w:rsid w:val="006324B6"/>
    <w:rsid w:val="006325E1"/>
    <w:rsid w:val="00632800"/>
    <w:rsid w:val="00632A31"/>
    <w:rsid w:val="00632B37"/>
    <w:rsid w:val="00632D38"/>
    <w:rsid w:val="00632E15"/>
    <w:rsid w:val="00632EBC"/>
    <w:rsid w:val="00632F2E"/>
    <w:rsid w:val="006331F4"/>
    <w:rsid w:val="00633273"/>
    <w:rsid w:val="00633416"/>
    <w:rsid w:val="006334A3"/>
    <w:rsid w:val="006334DF"/>
    <w:rsid w:val="006335B5"/>
    <w:rsid w:val="0063391A"/>
    <w:rsid w:val="006339FF"/>
    <w:rsid w:val="00633A85"/>
    <w:rsid w:val="00633B39"/>
    <w:rsid w:val="00633CC5"/>
    <w:rsid w:val="00633CDA"/>
    <w:rsid w:val="00633E01"/>
    <w:rsid w:val="00633E7E"/>
    <w:rsid w:val="00634125"/>
    <w:rsid w:val="00634133"/>
    <w:rsid w:val="00634199"/>
    <w:rsid w:val="0063429F"/>
    <w:rsid w:val="006342D4"/>
    <w:rsid w:val="006343CC"/>
    <w:rsid w:val="00634429"/>
    <w:rsid w:val="0063443F"/>
    <w:rsid w:val="00634489"/>
    <w:rsid w:val="006344A1"/>
    <w:rsid w:val="006345C1"/>
    <w:rsid w:val="00634723"/>
    <w:rsid w:val="00634785"/>
    <w:rsid w:val="00634862"/>
    <w:rsid w:val="006348EA"/>
    <w:rsid w:val="00634AEF"/>
    <w:rsid w:val="00634CB8"/>
    <w:rsid w:val="00634CCB"/>
    <w:rsid w:val="00634DAC"/>
    <w:rsid w:val="0063512C"/>
    <w:rsid w:val="00635153"/>
    <w:rsid w:val="00635167"/>
    <w:rsid w:val="00635170"/>
    <w:rsid w:val="00635534"/>
    <w:rsid w:val="00635606"/>
    <w:rsid w:val="0063568A"/>
    <w:rsid w:val="00635765"/>
    <w:rsid w:val="00635947"/>
    <w:rsid w:val="00635ACB"/>
    <w:rsid w:val="00635BFF"/>
    <w:rsid w:val="00635D3B"/>
    <w:rsid w:val="00635DF7"/>
    <w:rsid w:val="00635E01"/>
    <w:rsid w:val="00635E7E"/>
    <w:rsid w:val="00635EAD"/>
    <w:rsid w:val="00635F68"/>
    <w:rsid w:val="00635F6D"/>
    <w:rsid w:val="0063600B"/>
    <w:rsid w:val="00636158"/>
    <w:rsid w:val="006362C2"/>
    <w:rsid w:val="0063630E"/>
    <w:rsid w:val="006363FE"/>
    <w:rsid w:val="006366AB"/>
    <w:rsid w:val="0063684F"/>
    <w:rsid w:val="006368A9"/>
    <w:rsid w:val="006368EA"/>
    <w:rsid w:val="00636988"/>
    <w:rsid w:val="006369C2"/>
    <w:rsid w:val="00636B7F"/>
    <w:rsid w:val="00636C81"/>
    <w:rsid w:val="00636E08"/>
    <w:rsid w:val="00636E77"/>
    <w:rsid w:val="00636E7F"/>
    <w:rsid w:val="006371B6"/>
    <w:rsid w:val="0063723F"/>
    <w:rsid w:val="006372FB"/>
    <w:rsid w:val="00637504"/>
    <w:rsid w:val="00637686"/>
    <w:rsid w:val="006376BC"/>
    <w:rsid w:val="00637884"/>
    <w:rsid w:val="0063796C"/>
    <w:rsid w:val="00637A32"/>
    <w:rsid w:val="00637AE4"/>
    <w:rsid w:val="00637D1C"/>
    <w:rsid w:val="00637FC3"/>
    <w:rsid w:val="0064040D"/>
    <w:rsid w:val="006404BB"/>
    <w:rsid w:val="00640623"/>
    <w:rsid w:val="00640794"/>
    <w:rsid w:val="00640B98"/>
    <w:rsid w:val="00640DAF"/>
    <w:rsid w:val="00640E7C"/>
    <w:rsid w:val="00640EC4"/>
    <w:rsid w:val="00640F0F"/>
    <w:rsid w:val="0064106E"/>
    <w:rsid w:val="0064109B"/>
    <w:rsid w:val="00641314"/>
    <w:rsid w:val="00641325"/>
    <w:rsid w:val="0064147A"/>
    <w:rsid w:val="006414FF"/>
    <w:rsid w:val="006415D1"/>
    <w:rsid w:val="00641721"/>
    <w:rsid w:val="006417E0"/>
    <w:rsid w:val="00641820"/>
    <w:rsid w:val="00641956"/>
    <w:rsid w:val="00641A64"/>
    <w:rsid w:val="00641C84"/>
    <w:rsid w:val="00641D33"/>
    <w:rsid w:val="006420A4"/>
    <w:rsid w:val="0064228E"/>
    <w:rsid w:val="00642334"/>
    <w:rsid w:val="00642574"/>
    <w:rsid w:val="006429E4"/>
    <w:rsid w:val="006429FD"/>
    <w:rsid w:val="00642DD8"/>
    <w:rsid w:val="00642E8A"/>
    <w:rsid w:val="00643031"/>
    <w:rsid w:val="00643219"/>
    <w:rsid w:val="006432DE"/>
    <w:rsid w:val="006433A1"/>
    <w:rsid w:val="006433DE"/>
    <w:rsid w:val="00643449"/>
    <w:rsid w:val="00643582"/>
    <w:rsid w:val="006436C6"/>
    <w:rsid w:val="00643745"/>
    <w:rsid w:val="00643C09"/>
    <w:rsid w:val="00643EC4"/>
    <w:rsid w:val="00643F8F"/>
    <w:rsid w:val="0064410E"/>
    <w:rsid w:val="0064413A"/>
    <w:rsid w:val="006443E3"/>
    <w:rsid w:val="0064456D"/>
    <w:rsid w:val="006445D8"/>
    <w:rsid w:val="00644651"/>
    <w:rsid w:val="0064469C"/>
    <w:rsid w:val="00644BBE"/>
    <w:rsid w:val="00644BC6"/>
    <w:rsid w:val="00644CB5"/>
    <w:rsid w:val="00644CF3"/>
    <w:rsid w:val="00644D6F"/>
    <w:rsid w:val="00644E91"/>
    <w:rsid w:val="006450D2"/>
    <w:rsid w:val="0064533D"/>
    <w:rsid w:val="006453CD"/>
    <w:rsid w:val="0064542C"/>
    <w:rsid w:val="0064544D"/>
    <w:rsid w:val="006455B2"/>
    <w:rsid w:val="0064589C"/>
    <w:rsid w:val="00645B2E"/>
    <w:rsid w:val="00645B73"/>
    <w:rsid w:val="00645B88"/>
    <w:rsid w:val="00645B9E"/>
    <w:rsid w:val="00645C8B"/>
    <w:rsid w:val="00645CC3"/>
    <w:rsid w:val="00645D02"/>
    <w:rsid w:val="00645E72"/>
    <w:rsid w:val="00645F3F"/>
    <w:rsid w:val="0064625B"/>
    <w:rsid w:val="0064628B"/>
    <w:rsid w:val="00646296"/>
    <w:rsid w:val="006462C6"/>
    <w:rsid w:val="00646324"/>
    <w:rsid w:val="006465BC"/>
    <w:rsid w:val="006465F7"/>
    <w:rsid w:val="006467ED"/>
    <w:rsid w:val="00646819"/>
    <w:rsid w:val="00646835"/>
    <w:rsid w:val="00646848"/>
    <w:rsid w:val="006468B7"/>
    <w:rsid w:val="00646931"/>
    <w:rsid w:val="006469EC"/>
    <w:rsid w:val="00646A4C"/>
    <w:rsid w:val="00646DC4"/>
    <w:rsid w:val="00646DE2"/>
    <w:rsid w:val="00647028"/>
    <w:rsid w:val="00647468"/>
    <w:rsid w:val="00647500"/>
    <w:rsid w:val="0064765C"/>
    <w:rsid w:val="006476DC"/>
    <w:rsid w:val="006478D3"/>
    <w:rsid w:val="00647B53"/>
    <w:rsid w:val="00647C32"/>
    <w:rsid w:val="006500AC"/>
    <w:rsid w:val="00650142"/>
    <w:rsid w:val="0065040D"/>
    <w:rsid w:val="0065076F"/>
    <w:rsid w:val="00650998"/>
    <w:rsid w:val="00650A30"/>
    <w:rsid w:val="00650A76"/>
    <w:rsid w:val="00650CA4"/>
    <w:rsid w:val="006511C5"/>
    <w:rsid w:val="006511D1"/>
    <w:rsid w:val="0065177B"/>
    <w:rsid w:val="00651980"/>
    <w:rsid w:val="00651A51"/>
    <w:rsid w:val="00651BD4"/>
    <w:rsid w:val="00651DB7"/>
    <w:rsid w:val="00652029"/>
    <w:rsid w:val="0065215C"/>
    <w:rsid w:val="006521BE"/>
    <w:rsid w:val="00652201"/>
    <w:rsid w:val="0065239E"/>
    <w:rsid w:val="006523BB"/>
    <w:rsid w:val="0065247B"/>
    <w:rsid w:val="006525C9"/>
    <w:rsid w:val="0065269B"/>
    <w:rsid w:val="006526D2"/>
    <w:rsid w:val="006528FD"/>
    <w:rsid w:val="0065293A"/>
    <w:rsid w:val="00652CD9"/>
    <w:rsid w:val="00652DC5"/>
    <w:rsid w:val="00652DD2"/>
    <w:rsid w:val="00652E3E"/>
    <w:rsid w:val="00653314"/>
    <w:rsid w:val="006534FA"/>
    <w:rsid w:val="00653592"/>
    <w:rsid w:val="006535A3"/>
    <w:rsid w:val="006535C5"/>
    <w:rsid w:val="006537C5"/>
    <w:rsid w:val="00653C93"/>
    <w:rsid w:val="00653D00"/>
    <w:rsid w:val="00653D4D"/>
    <w:rsid w:val="00653E9C"/>
    <w:rsid w:val="00654047"/>
    <w:rsid w:val="0065408E"/>
    <w:rsid w:val="00654198"/>
    <w:rsid w:val="0065419E"/>
    <w:rsid w:val="006541A6"/>
    <w:rsid w:val="00654598"/>
    <w:rsid w:val="00654743"/>
    <w:rsid w:val="00654762"/>
    <w:rsid w:val="0065485F"/>
    <w:rsid w:val="006548A9"/>
    <w:rsid w:val="00654A1C"/>
    <w:rsid w:val="00654BBF"/>
    <w:rsid w:val="00654CBE"/>
    <w:rsid w:val="00654EAB"/>
    <w:rsid w:val="006550A7"/>
    <w:rsid w:val="006552AA"/>
    <w:rsid w:val="006552CA"/>
    <w:rsid w:val="00655304"/>
    <w:rsid w:val="00655375"/>
    <w:rsid w:val="006553D2"/>
    <w:rsid w:val="00655569"/>
    <w:rsid w:val="006556BF"/>
    <w:rsid w:val="00655741"/>
    <w:rsid w:val="00655B22"/>
    <w:rsid w:val="00655B26"/>
    <w:rsid w:val="00655BFB"/>
    <w:rsid w:val="00655D4B"/>
    <w:rsid w:val="00655DC0"/>
    <w:rsid w:val="00655E17"/>
    <w:rsid w:val="00655E7B"/>
    <w:rsid w:val="00655ED8"/>
    <w:rsid w:val="006560F9"/>
    <w:rsid w:val="00656170"/>
    <w:rsid w:val="006561A5"/>
    <w:rsid w:val="00656264"/>
    <w:rsid w:val="00656279"/>
    <w:rsid w:val="006562AD"/>
    <w:rsid w:val="006563FD"/>
    <w:rsid w:val="0065653B"/>
    <w:rsid w:val="00656595"/>
    <w:rsid w:val="00656597"/>
    <w:rsid w:val="006567CB"/>
    <w:rsid w:val="0065682D"/>
    <w:rsid w:val="006568B8"/>
    <w:rsid w:val="00656944"/>
    <w:rsid w:val="006569AA"/>
    <w:rsid w:val="00656A67"/>
    <w:rsid w:val="00656AF7"/>
    <w:rsid w:val="00656B14"/>
    <w:rsid w:val="00656B6E"/>
    <w:rsid w:val="00656F16"/>
    <w:rsid w:val="006576E2"/>
    <w:rsid w:val="00657780"/>
    <w:rsid w:val="00657830"/>
    <w:rsid w:val="0065792E"/>
    <w:rsid w:val="00657982"/>
    <w:rsid w:val="00657A6B"/>
    <w:rsid w:val="00657B5F"/>
    <w:rsid w:val="00657BC9"/>
    <w:rsid w:val="00657BE3"/>
    <w:rsid w:val="00657C3D"/>
    <w:rsid w:val="00657CCA"/>
    <w:rsid w:val="00657D33"/>
    <w:rsid w:val="00657D64"/>
    <w:rsid w:val="00657D73"/>
    <w:rsid w:val="00657DB9"/>
    <w:rsid w:val="00657F60"/>
    <w:rsid w:val="006600F7"/>
    <w:rsid w:val="006601D2"/>
    <w:rsid w:val="00660248"/>
    <w:rsid w:val="006603C2"/>
    <w:rsid w:val="00660446"/>
    <w:rsid w:val="0066067A"/>
    <w:rsid w:val="00660B0E"/>
    <w:rsid w:val="00660D43"/>
    <w:rsid w:val="00660FE5"/>
    <w:rsid w:val="00661029"/>
    <w:rsid w:val="006611AE"/>
    <w:rsid w:val="006611D1"/>
    <w:rsid w:val="00661440"/>
    <w:rsid w:val="00661640"/>
    <w:rsid w:val="00661741"/>
    <w:rsid w:val="00661C9E"/>
    <w:rsid w:val="00661D76"/>
    <w:rsid w:val="00661E66"/>
    <w:rsid w:val="00661E9A"/>
    <w:rsid w:val="00661F56"/>
    <w:rsid w:val="006620C0"/>
    <w:rsid w:val="00662170"/>
    <w:rsid w:val="0066224D"/>
    <w:rsid w:val="00662564"/>
    <w:rsid w:val="00662660"/>
    <w:rsid w:val="00662665"/>
    <w:rsid w:val="0066273C"/>
    <w:rsid w:val="0066295D"/>
    <w:rsid w:val="006629C3"/>
    <w:rsid w:val="00662B8D"/>
    <w:rsid w:val="00662BA2"/>
    <w:rsid w:val="00662D8A"/>
    <w:rsid w:val="00662F29"/>
    <w:rsid w:val="00663041"/>
    <w:rsid w:val="0066305F"/>
    <w:rsid w:val="006631CB"/>
    <w:rsid w:val="006631D6"/>
    <w:rsid w:val="006633AE"/>
    <w:rsid w:val="006634E2"/>
    <w:rsid w:val="00663646"/>
    <w:rsid w:val="006636E7"/>
    <w:rsid w:val="00663781"/>
    <w:rsid w:val="006637EE"/>
    <w:rsid w:val="00663945"/>
    <w:rsid w:val="00663AD9"/>
    <w:rsid w:val="00663B68"/>
    <w:rsid w:val="00663B88"/>
    <w:rsid w:val="00663BE4"/>
    <w:rsid w:val="00663F2A"/>
    <w:rsid w:val="006640EF"/>
    <w:rsid w:val="0066414B"/>
    <w:rsid w:val="00664214"/>
    <w:rsid w:val="006644FD"/>
    <w:rsid w:val="006645F2"/>
    <w:rsid w:val="006647AC"/>
    <w:rsid w:val="00664999"/>
    <w:rsid w:val="00664AA7"/>
    <w:rsid w:val="00664AB3"/>
    <w:rsid w:val="00664AEB"/>
    <w:rsid w:val="00664AFA"/>
    <w:rsid w:val="00664B60"/>
    <w:rsid w:val="00664BC0"/>
    <w:rsid w:val="00664C8D"/>
    <w:rsid w:val="00664EED"/>
    <w:rsid w:val="00665139"/>
    <w:rsid w:val="0066533F"/>
    <w:rsid w:val="0066542F"/>
    <w:rsid w:val="0066555E"/>
    <w:rsid w:val="006655B9"/>
    <w:rsid w:val="0066574E"/>
    <w:rsid w:val="00665C7F"/>
    <w:rsid w:val="00665E07"/>
    <w:rsid w:val="00665ED2"/>
    <w:rsid w:val="00665F52"/>
    <w:rsid w:val="00666036"/>
    <w:rsid w:val="006662E1"/>
    <w:rsid w:val="00666500"/>
    <w:rsid w:val="0066675B"/>
    <w:rsid w:val="00666786"/>
    <w:rsid w:val="00666848"/>
    <w:rsid w:val="006668CC"/>
    <w:rsid w:val="00666C49"/>
    <w:rsid w:val="00666C50"/>
    <w:rsid w:val="00666D1D"/>
    <w:rsid w:val="00666D6B"/>
    <w:rsid w:val="00666DD2"/>
    <w:rsid w:val="00666DF4"/>
    <w:rsid w:val="00666EEF"/>
    <w:rsid w:val="00666F04"/>
    <w:rsid w:val="00666F24"/>
    <w:rsid w:val="00666FD3"/>
    <w:rsid w:val="00666FE3"/>
    <w:rsid w:val="00667026"/>
    <w:rsid w:val="006670FC"/>
    <w:rsid w:val="00667108"/>
    <w:rsid w:val="00667170"/>
    <w:rsid w:val="00667206"/>
    <w:rsid w:val="0066737C"/>
    <w:rsid w:val="006673AA"/>
    <w:rsid w:val="00667588"/>
    <w:rsid w:val="006675B2"/>
    <w:rsid w:val="0066769B"/>
    <w:rsid w:val="0066770A"/>
    <w:rsid w:val="00667900"/>
    <w:rsid w:val="00667905"/>
    <w:rsid w:val="00667BC8"/>
    <w:rsid w:val="00667FD1"/>
    <w:rsid w:val="00670033"/>
    <w:rsid w:val="006701CC"/>
    <w:rsid w:val="00670306"/>
    <w:rsid w:val="006704E3"/>
    <w:rsid w:val="0067075B"/>
    <w:rsid w:val="00670865"/>
    <w:rsid w:val="00670949"/>
    <w:rsid w:val="006709B4"/>
    <w:rsid w:val="00670DD2"/>
    <w:rsid w:val="00671019"/>
    <w:rsid w:val="00671066"/>
    <w:rsid w:val="00671274"/>
    <w:rsid w:val="0067164D"/>
    <w:rsid w:val="006716B8"/>
    <w:rsid w:val="006716D5"/>
    <w:rsid w:val="00671876"/>
    <w:rsid w:val="00671928"/>
    <w:rsid w:val="00671BA9"/>
    <w:rsid w:val="00671BD4"/>
    <w:rsid w:val="00671BFD"/>
    <w:rsid w:val="00671D1A"/>
    <w:rsid w:val="00671DC6"/>
    <w:rsid w:val="00671E70"/>
    <w:rsid w:val="00672039"/>
    <w:rsid w:val="0067211C"/>
    <w:rsid w:val="00672226"/>
    <w:rsid w:val="00672414"/>
    <w:rsid w:val="00672645"/>
    <w:rsid w:val="00672745"/>
    <w:rsid w:val="0067289D"/>
    <w:rsid w:val="0067292B"/>
    <w:rsid w:val="00672A34"/>
    <w:rsid w:val="00672B4E"/>
    <w:rsid w:val="00672BBB"/>
    <w:rsid w:val="00672C44"/>
    <w:rsid w:val="00672CD4"/>
    <w:rsid w:val="00672CD9"/>
    <w:rsid w:val="00672EDE"/>
    <w:rsid w:val="00672FFF"/>
    <w:rsid w:val="0067312F"/>
    <w:rsid w:val="006731B0"/>
    <w:rsid w:val="006731BF"/>
    <w:rsid w:val="0067323F"/>
    <w:rsid w:val="006732AC"/>
    <w:rsid w:val="00673302"/>
    <w:rsid w:val="0067335E"/>
    <w:rsid w:val="006734D9"/>
    <w:rsid w:val="0067354B"/>
    <w:rsid w:val="00673587"/>
    <w:rsid w:val="006736AC"/>
    <w:rsid w:val="0067375B"/>
    <w:rsid w:val="0067387A"/>
    <w:rsid w:val="00673B60"/>
    <w:rsid w:val="00673C5C"/>
    <w:rsid w:val="00673C65"/>
    <w:rsid w:val="00673D9D"/>
    <w:rsid w:val="00673E3C"/>
    <w:rsid w:val="00673FB8"/>
    <w:rsid w:val="0067425D"/>
    <w:rsid w:val="006743C0"/>
    <w:rsid w:val="00674736"/>
    <w:rsid w:val="006748B2"/>
    <w:rsid w:val="00674919"/>
    <w:rsid w:val="00674932"/>
    <w:rsid w:val="00674AEB"/>
    <w:rsid w:val="00674B0B"/>
    <w:rsid w:val="00674CF6"/>
    <w:rsid w:val="00674CF8"/>
    <w:rsid w:val="00675079"/>
    <w:rsid w:val="0067515E"/>
    <w:rsid w:val="00675231"/>
    <w:rsid w:val="00675268"/>
    <w:rsid w:val="006753A2"/>
    <w:rsid w:val="006754CB"/>
    <w:rsid w:val="00675525"/>
    <w:rsid w:val="0067552C"/>
    <w:rsid w:val="006758A0"/>
    <w:rsid w:val="006758BD"/>
    <w:rsid w:val="0067596B"/>
    <w:rsid w:val="00675BCC"/>
    <w:rsid w:val="00675E45"/>
    <w:rsid w:val="00676064"/>
    <w:rsid w:val="006760F4"/>
    <w:rsid w:val="00676522"/>
    <w:rsid w:val="00676648"/>
    <w:rsid w:val="00676842"/>
    <w:rsid w:val="006769B5"/>
    <w:rsid w:val="00676A61"/>
    <w:rsid w:val="00676B1B"/>
    <w:rsid w:val="00676B9F"/>
    <w:rsid w:val="00676BAB"/>
    <w:rsid w:val="00676D5C"/>
    <w:rsid w:val="00676D9D"/>
    <w:rsid w:val="00676DF3"/>
    <w:rsid w:val="00676F69"/>
    <w:rsid w:val="006771F8"/>
    <w:rsid w:val="00677284"/>
    <w:rsid w:val="006772C4"/>
    <w:rsid w:val="006773F8"/>
    <w:rsid w:val="00677840"/>
    <w:rsid w:val="006778C1"/>
    <w:rsid w:val="006779AC"/>
    <w:rsid w:val="00677DA4"/>
    <w:rsid w:val="00677FF6"/>
    <w:rsid w:val="00680020"/>
    <w:rsid w:val="0068038F"/>
    <w:rsid w:val="0068044D"/>
    <w:rsid w:val="006807B5"/>
    <w:rsid w:val="006808E2"/>
    <w:rsid w:val="006808F0"/>
    <w:rsid w:val="00680911"/>
    <w:rsid w:val="0068095F"/>
    <w:rsid w:val="00680A4B"/>
    <w:rsid w:val="00680AB5"/>
    <w:rsid w:val="00680AFE"/>
    <w:rsid w:val="00680B9B"/>
    <w:rsid w:val="00680BD2"/>
    <w:rsid w:val="00680C7E"/>
    <w:rsid w:val="00680E2D"/>
    <w:rsid w:val="00680F2A"/>
    <w:rsid w:val="00681049"/>
    <w:rsid w:val="00681350"/>
    <w:rsid w:val="006814E6"/>
    <w:rsid w:val="00681500"/>
    <w:rsid w:val="00681753"/>
    <w:rsid w:val="006817A7"/>
    <w:rsid w:val="006817C0"/>
    <w:rsid w:val="006818E5"/>
    <w:rsid w:val="006818EE"/>
    <w:rsid w:val="00681A4F"/>
    <w:rsid w:val="00681A91"/>
    <w:rsid w:val="00681B18"/>
    <w:rsid w:val="00681B77"/>
    <w:rsid w:val="00681EC8"/>
    <w:rsid w:val="00681F0F"/>
    <w:rsid w:val="00682053"/>
    <w:rsid w:val="00682281"/>
    <w:rsid w:val="006822CD"/>
    <w:rsid w:val="00682576"/>
    <w:rsid w:val="0068264F"/>
    <w:rsid w:val="00682742"/>
    <w:rsid w:val="0068286D"/>
    <w:rsid w:val="00682AA9"/>
    <w:rsid w:val="00682CDF"/>
    <w:rsid w:val="00682CE9"/>
    <w:rsid w:val="00682EB7"/>
    <w:rsid w:val="00682F73"/>
    <w:rsid w:val="00682FB4"/>
    <w:rsid w:val="00682FC9"/>
    <w:rsid w:val="00683000"/>
    <w:rsid w:val="0068305F"/>
    <w:rsid w:val="006830CD"/>
    <w:rsid w:val="00683348"/>
    <w:rsid w:val="0068348E"/>
    <w:rsid w:val="006836C3"/>
    <w:rsid w:val="006836CC"/>
    <w:rsid w:val="006836CF"/>
    <w:rsid w:val="0068376E"/>
    <w:rsid w:val="00683803"/>
    <w:rsid w:val="006838E0"/>
    <w:rsid w:val="006839DE"/>
    <w:rsid w:val="00683A34"/>
    <w:rsid w:val="00683A6D"/>
    <w:rsid w:val="00683BBF"/>
    <w:rsid w:val="00683BFF"/>
    <w:rsid w:val="00683C74"/>
    <w:rsid w:val="00683CD5"/>
    <w:rsid w:val="00683D62"/>
    <w:rsid w:val="00683F12"/>
    <w:rsid w:val="00683FAD"/>
    <w:rsid w:val="0068405F"/>
    <w:rsid w:val="00684123"/>
    <w:rsid w:val="006842DE"/>
    <w:rsid w:val="00684474"/>
    <w:rsid w:val="006844EC"/>
    <w:rsid w:val="00684525"/>
    <w:rsid w:val="00684561"/>
    <w:rsid w:val="00684ABB"/>
    <w:rsid w:val="00684DD7"/>
    <w:rsid w:val="00684F59"/>
    <w:rsid w:val="00684F5A"/>
    <w:rsid w:val="00685052"/>
    <w:rsid w:val="0068526B"/>
    <w:rsid w:val="006853EC"/>
    <w:rsid w:val="00685444"/>
    <w:rsid w:val="006857B3"/>
    <w:rsid w:val="006857E7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054"/>
    <w:rsid w:val="00686200"/>
    <w:rsid w:val="006862C4"/>
    <w:rsid w:val="00686419"/>
    <w:rsid w:val="00686558"/>
    <w:rsid w:val="00686718"/>
    <w:rsid w:val="0068683D"/>
    <w:rsid w:val="00686875"/>
    <w:rsid w:val="0068699F"/>
    <w:rsid w:val="00686ACB"/>
    <w:rsid w:val="00686DAA"/>
    <w:rsid w:val="00686F09"/>
    <w:rsid w:val="00687174"/>
    <w:rsid w:val="006874AE"/>
    <w:rsid w:val="00687526"/>
    <w:rsid w:val="006877B6"/>
    <w:rsid w:val="00687967"/>
    <w:rsid w:val="00687D02"/>
    <w:rsid w:val="00687D23"/>
    <w:rsid w:val="00687DD5"/>
    <w:rsid w:val="00687FA3"/>
    <w:rsid w:val="00690191"/>
    <w:rsid w:val="006901E1"/>
    <w:rsid w:val="006901F0"/>
    <w:rsid w:val="006902FE"/>
    <w:rsid w:val="0069046E"/>
    <w:rsid w:val="00690479"/>
    <w:rsid w:val="006906B9"/>
    <w:rsid w:val="006906CD"/>
    <w:rsid w:val="0069073A"/>
    <w:rsid w:val="006908B0"/>
    <w:rsid w:val="006908E0"/>
    <w:rsid w:val="00690A6E"/>
    <w:rsid w:val="00690C5D"/>
    <w:rsid w:val="00690E2C"/>
    <w:rsid w:val="00690EB5"/>
    <w:rsid w:val="00690FF1"/>
    <w:rsid w:val="00691038"/>
    <w:rsid w:val="006911E4"/>
    <w:rsid w:val="00691338"/>
    <w:rsid w:val="006914C3"/>
    <w:rsid w:val="00691537"/>
    <w:rsid w:val="00691610"/>
    <w:rsid w:val="00691614"/>
    <w:rsid w:val="006916CC"/>
    <w:rsid w:val="0069171D"/>
    <w:rsid w:val="00691738"/>
    <w:rsid w:val="0069188E"/>
    <w:rsid w:val="006918FA"/>
    <w:rsid w:val="00691A71"/>
    <w:rsid w:val="00691B97"/>
    <w:rsid w:val="00691BC8"/>
    <w:rsid w:val="00691BF1"/>
    <w:rsid w:val="00691C20"/>
    <w:rsid w:val="00691CB3"/>
    <w:rsid w:val="00691E06"/>
    <w:rsid w:val="00691E71"/>
    <w:rsid w:val="00691FFD"/>
    <w:rsid w:val="006923A9"/>
    <w:rsid w:val="00692408"/>
    <w:rsid w:val="00692489"/>
    <w:rsid w:val="006924C1"/>
    <w:rsid w:val="00692614"/>
    <w:rsid w:val="006926DC"/>
    <w:rsid w:val="0069275A"/>
    <w:rsid w:val="00692A14"/>
    <w:rsid w:val="00692A38"/>
    <w:rsid w:val="00692C42"/>
    <w:rsid w:val="00692CC3"/>
    <w:rsid w:val="00692EEF"/>
    <w:rsid w:val="00693072"/>
    <w:rsid w:val="006930A2"/>
    <w:rsid w:val="00693264"/>
    <w:rsid w:val="00693299"/>
    <w:rsid w:val="006937D9"/>
    <w:rsid w:val="00693A03"/>
    <w:rsid w:val="00693CE2"/>
    <w:rsid w:val="00693D8D"/>
    <w:rsid w:val="00693FB7"/>
    <w:rsid w:val="0069411F"/>
    <w:rsid w:val="00694372"/>
    <w:rsid w:val="006943C4"/>
    <w:rsid w:val="006944AE"/>
    <w:rsid w:val="00694596"/>
    <w:rsid w:val="00694615"/>
    <w:rsid w:val="00694880"/>
    <w:rsid w:val="00694890"/>
    <w:rsid w:val="00694941"/>
    <w:rsid w:val="00694994"/>
    <w:rsid w:val="00694AEA"/>
    <w:rsid w:val="00694B28"/>
    <w:rsid w:val="00694B68"/>
    <w:rsid w:val="00694EC2"/>
    <w:rsid w:val="00694EFF"/>
    <w:rsid w:val="00694F45"/>
    <w:rsid w:val="00694F76"/>
    <w:rsid w:val="00694FD4"/>
    <w:rsid w:val="00695044"/>
    <w:rsid w:val="006950C4"/>
    <w:rsid w:val="00695112"/>
    <w:rsid w:val="0069521E"/>
    <w:rsid w:val="00695388"/>
    <w:rsid w:val="006953CA"/>
    <w:rsid w:val="006953F7"/>
    <w:rsid w:val="006955FE"/>
    <w:rsid w:val="00695666"/>
    <w:rsid w:val="006957F1"/>
    <w:rsid w:val="00695853"/>
    <w:rsid w:val="00695874"/>
    <w:rsid w:val="00695BBC"/>
    <w:rsid w:val="00695CB8"/>
    <w:rsid w:val="00695E6A"/>
    <w:rsid w:val="00695F3F"/>
    <w:rsid w:val="00696219"/>
    <w:rsid w:val="00696250"/>
    <w:rsid w:val="0069626A"/>
    <w:rsid w:val="0069633C"/>
    <w:rsid w:val="00696432"/>
    <w:rsid w:val="006964D1"/>
    <w:rsid w:val="00696583"/>
    <w:rsid w:val="0069663C"/>
    <w:rsid w:val="00696777"/>
    <w:rsid w:val="00696852"/>
    <w:rsid w:val="0069689A"/>
    <w:rsid w:val="006968F8"/>
    <w:rsid w:val="006968FF"/>
    <w:rsid w:val="00696B54"/>
    <w:rsid w:val="00696CF9"/>
    <w:rsid w:val="00696F40"/>
    <w:rsid w:val="0069717B"/>
    <w:rsid w:val="0069727D"/>
    <w:rsid w:val="006973A5"/>
    <w:rsid w:val="006974EB"/>
    <w:rsid w:val="00697578"/>
    <w:rsid w:val="006975E0"/>
    <w:rsid w:val="00697808"/>
    <w:rsid w:val="00697931"/>
    <w:rsid w:val="00697942"/>
    <w:rsid w:val="00697A81"/>
    <w:rsid w:val="00697CD6"/>
    <w:rsid w:val="00697D14"/>
    <w:rsid w:val="00697D46"/>
    <w:rsid w:val="00697DA1"/>
    <w:rsid w:val="00697DA9"/>
    <w:rsid w:val="00697E91"/>
    <w:rsid w:val="006A002E"/>
    <w:rsid w:val="006A022C"/>
    <w:rsid w:val="006A02B8"/>
    <w:rsid w:val="006A0330"/>
    <w:rsid w:val="006A03B7"/>
    <w:rsid w:val="006A0409"/>
    <w:rsid w:val="006A046A"/>
    <w:rsid w:val="006A064C"/>
    <w:rsid w:val="006A06AB"/>
    <w:rsid w:val="006A08AA"/>
    <w:rsid w:val="006A091F"/>
    <w:rsid w:val="006A0B62"/>
    <w:rsid w:val="006A0C33"/>
    <w:rsid w:val="006A0F56"/>
    <w:rsid w:val="006A1155"/>
    <w:rsid w:val="006A117A"/>
    <w:rsid w:val="006A129C"/>
    <w:rsid w:val="006A12A6"/>
    <w:rsid w:val="006A12AD"/>
    <w:rsid w:val="006A1340"/>
    <w:rsid w:val="006A1369"/>
    <w:rsid w:val="006A14E4"/>
    <w:rsid w:val="006A1712"/>
    <w:rsid w:val="006A17D3"/>
    <w:rsid w:val="006A1832"/>
    <w:rsid w:val="006A1839"/>
    <w:rsid w:val="006A1B89"/>
    <w:rsid w:val="006A1C2F"/>
    <w:rsid w:val="006A1C31"/>
    <w:rsid w:val="006A1CA0"/>
    <w:rsid w:val="006A1EDF"/>
    <w:rsid w:val="006A1F5C"/>
    <w:rsid w:val="006A20F8"/>
    <w:rsid w:val="006A279E"/>
    <w:rsid w:val="006A30FA"/>
    <w:rsid w:val="006A317D"/>
    <w:rsid w:val="006A3180"/>
    <w:rsid w:val="006A31F5"/>
    <w:rsid w:val="006A3267"/>
    <w:rsid w:val="006A3288"/>
    <w:rsid w:val="006A32F5"/>
    <w:rsid w:val="006A33CA"/>
    <w:rsid w:val="006A33D1"/>
    <w:rsid w:val="006A35BE"/>
    <w:rsid w:val="006A3920"/>
    <w:rsid w:val="006A3AF9"/>
    <w:rsid w:val="006A3D51"/>
    <w:rsid w:val="006A3E4F"/>
    <w:rsid w:val="006A3EE4"/>
    <w:rsid w:val="006A4331"/>
    <w:rsid w:val="006A43A5"/>
    <w:rsid w:val="006A43DB"/>
    <w:rsid w:val="006A45A5"/>
    <w:rsid w:val="006A467A"/>
    <w:rsid w:val="006A4794"/>
    <w:rsid w:val="006A4A35"/>
    <w:rsid w:val="006A4B16"/>
    <w:rsid w:val="006A4B3A"/>
    <w:rsid w:val="006A4C1C"/>
    <w:rsid w:val="006A4FF2"/>
    <w:rsid w:val="006A501D"/>
    <w:rsid w:val="006A5023"/>
    <w:rsid w:val="006A509A"/>
    <w:rsid w:val="006A509B"/>
    <w:rsid w:val="006A51AE"/>
    <w:rsid w:val="006A51B2"/>
    <w:rsid w:val="006A52B1"/>
    <w:rsid w:val="006A52D7"/>
    <w:rsid w:val="006A54AC"/>
    <w:rsid w:val="006A56D4"/>
    <w:rsid w:val="006A5ABC"/>
    <w:rsid w:val="006A5C47"/>
    <w:rsid w:val="006A5C85"/>
    <w:rsid w:val="006A5EA9"/>
    <w:rsid w:val="006A5F15"/>
    <w:rsid w:val="006A5F41"/>
    <w:rsid w:val="006A6276"/>
    <w:rsid w:val="006A62A0"/>
    <w:rsid w:val="006A6318"/>
    <w:rsid w:val="006A6351"/>
    <w:rsid w:val="006A66B6"/>
    <w:rsid w:val="006A673B"/>
    <w:rsid w:val="006A68A2"/>
    <w:rsid w:val="006A68B0"/>
    <w:rsid w:val="006A6927"/>
    <w:rsid w:val="006A6AEE"/>
    <w:rsid w:val="006A6CA0"/>
    <w:rsid w:val="006A709F"/>
    <w:rsid w:val="006A710C"/>
    <w:rsid w:val="006A7186"/>
    <w:rsid w:val="006A7249"/>
    <w:rsid w:val="006A724F"/>
    <w:rsid w:val="006A72C0"/>
    <w:rsid w:val="006A739F"/>
    <w:rsid w:val="006A7482"/>
    <w:rsid w:val="006A7666"/>
    <w:rsid w:val="006A76D9"/>
    <w:rsid w:val="006A783D"/>
    <w:rsid w:val="006A7AF6"/>
    <w:rsid w:val="006A7BC9"/>
    <w:rsid w:val="006A7BD6"/>
    <w:rsid w:val="006A7C82"/>
    <w:rsid w:val="006A7F7D"/>
    <w:rsid w:val="006B02A0"/>
    <w:rsid w:val="006B06AB"/>
    <w:rsid w:val="006B06D2"/>
    <w:rsid w:val="006B07EB"/>
    <w:rsid w:val="006B08CD"/>
    <w:rsid w:val="006B0977"/>
    <w:rsid w:val="006B0991"/>
    <w:rsid w:val="006B0B98"/>
    <w:rsid w:val="006B0C55"/>
    <w:rsid w:val="006B0D32"/>
    <w:rsid w:val="006B1069"/>
    <w:rsid w:val="006B1077"/>
    <w:rsid w:val="006B10D2"/>
    <w:rsid w:val="006B11A1"/>
    <w:rsid w:val="006B15B5"/>
    <w:rsid w:val="006B1641"/>
    <w:rsid w:val="006B191B"/>
    <w:rsid w:val="006B195E"/>
    <w:rsid w:val="006B1BAB"/>
    <w:rsid w:val="006B1C10"/>
    <w:rsid w:val="006B1D5C"/>
    <w:rsid w:val="006B1DE6"/>
    <w:rsid w:val="006B2043"/>
    <w:rsid w:val="006B2155"/>
    <w:rsid w:val="006B2186"/>
    <w:rsid w:val="006B21DA"/>
    <w:rsid w:val="006B23AC"/>
    <w:rsid w:val="006B2670"/>
    <w:rsid w:val="006B29E7"/>
    <w:rsid w:val="006B2AA5"/>
    <w:rsid w:val="006B2ABA"/>
    <w:rsid w:val="006B2B5E"/>
    <w:rsid w:val="006B2B83"/>
    <w:rsid w:val="006B3057"/>
    <w:rsid w:val="006B3487"/>
    <w:rsid w:val="006B3573"/>
    <w:rsid w:val="006B35F0"/>
    <w:rsid w:val="006B385E"/>
    <w:rsid w:val="006B386B"/>
    <w:rsid w:val="006B38CF"/>
    <w:rsid w:val="006B3ADA"/>
    <w:rsid w:val="006B3B07"/>
    <w:rsid w:val="006B3C1C"/>
    <w:rsid w:val="006B3C40"/>
    <w:rsid w:val="006B3CBC"/>
    <w:rsid w:val="006B3CF7"/>
    <w:rsid w:val="006B3D83"/>
    <w:rsid w:val="006B3D8B"/>
    <w:rsid w:val="006B3D99"/>
    <w:rsid w:val="006B3F45"/>
    <w:rsid w:val="006B409B"/>
    <w:rsid w:val="006B414E"/>
    <w:rsid w:val="006B422D"/>
    <w:rsid w:val="006B424F"/>
    <w:rsid w:val="006B4321"/>
    <w:rsid w:val="006B440F"/>
    <w:rsid w:val="006B44EE"/>
    <w:rsid w:val="006B460B"/>
    <w:rsid w:val="006B4716"/>
    <w:rsid w:val="006B4767"/>
    <w:rsid w:val="006B47B2"/>
    <w:rsid w:val="006B47E0"/>
    <w:rsid w:val="006B49F9"/>
    <w:rsid w:val="006B4A65"/>
    <w:rsid w:val="006B4ACA"/>
    <w:rsid w:val="006B4B35"/>
    <w:rsid w:val="006B4B79"/>
    <w:rsid w:val="006B4C0F"/>
    <w:rsid w:val="006B4C2D"/>
    <w:rsid w:val="006B4C83"/>
    <w:rsid w:val="006B4FF5"/>
    <w:rsid w:val="006B5115"/>
    <w:rsid w:val="006B5120"/>
    <w:rsid w:val="006B5279"/>
    <w:rsid w:val="006B528C"/>
    <w:rsid w:val="006B536D"/>
    <w:rsid w:val="006B53A6"/>
    <w:rsid w:val="006B553B"/>
    <w:rsid w:val="006B5541"/>
    <w:rsid w:val="006B56A7"/>
    <w:rsid w:val="006B594C"/>
    <w:rsid w:val="006B598C"/>
    <w:rsid w:val="006B59F1"/>
    <w:rsid w:val="006B5AEB"/>
    <w:rsid w:val="006B5B13"/>
    <w:rsid w:val="006B5C36"/>
    <w:rsid w:val="006B5CCE"/>
    <w:rsid w:val="006B5D78"/>
    <w:rsid w:val="006B5DC3"/>
    <w:rsid w:val="006B5F87"/>
    <w:rsid w:val="006B6064"/>
    <w:rsid w:val="006B6140"/>
    <w:rsid w:val="006B633F"/>
    <w:rsid w:val="006B63EB"/>
    <w:rsid w:val="006B6482"/>
    <w:rsid w:val="006B64FA"/>
    <w:rsid w:val="006B6542"/>
    <w:rsid w:val="006B65B1"/>
    <w:rsid w:val="006B6632"/>
    <w:rsid w:val="006B66BA"/>
    <w:rsid w:val="006B68C6"/>
    <w:rsid w:val="006B68D1"/>
    <w:rsid w:val="006B6A55"/>
    <w:rsid w:val="006B6B28"/>
    <w:rsid w:val="006B6BD3"/>
    <w:rsid w:val="006B6C7E"/>
    <w:rsid w:val="006B6F57"/>
    <w:rsid w:val="006B6FFB"/>
    <w:rsid w:val="006B70D6"/>
    <w:rsid w:val="006B71DF"/>
    <w:rsid w:val="006B7261"/>
    <w:rsid w:val="006B72BF"/>
    <w:rsid w:val="006B74AD"/>
    <w:rsid w:val="006B74BF"/>
    <w:rsid w:val="006B7562"/>
    <w:rsid w:val="006B7711"/>
    <w:rsid w:val="006B7717"/>
    <w:rsid w:val="006B78ED"/>
    <w:rsid w:val="006B7933"/>
    <w:rsid w:val="006B79F5"/>
    <w:rsid w:val="006B7A31"/>
    <w:rsid w:val="006B7A90"/>
    <w:rsid w:val="006B7CE5"/>
    <w:rsid w:val="006B7E6F"/>
    <w:rsid w:val="006B7F24"/>
    <w:rsid w:val="006C0270"/>
    <w:rsid w:val="006C0316"/>
    <w:rsid w:val="006C0507"/>
    <w:rsid w:val="006C06EF"/>
    <w:rsid w:val="006C080F"/>
    <w:rsid w:val="006C08EE"/>
    <w:rsid w:val="006C0C8E"/>
    <w:rsid w:val="006C0D48"/>
    <w:rsid w:val="006C0F73"/>
    <w:rsid w:val="006C0F9A"/>
    <w:rsid w:val="006C0FDD"/>
    <w:rsid w:val="006C15A9"/>
    <w:rsid w:val="006C16D5"/>
    <w:rsid w:val="006C183D"/>
    <w:rsid w:val="006C184E"/>
    <w:rsid w:val="006C1859"/>
    <w:rsid w:val="006C1909"/>
    <w:rsid w:val="006C1947"/>
    <w:rsid w:val="006C19D0"/>
    <w:rsid w:val="006C1C0E"/>
    <w:rsid w:val="006C211F"/>
    <w:rsid w:val="006C2223"/>
    <w:rsid w:val="006C22B7"/>
    <w:rsid w:val="006C2300"/>
    <w:rsid w:val="006C2437"/>
    <w:rsid w:val="006C24C9"/>
    <w:rsid w:val="006C24D9"/>
    <w:rsid w:val="006C24E4"/>
    <w:rsid w:val="006C2628"/>
    <w:rsid w:val="006C275E"/>
    <w:rsid w:val="006C27EF"/>
    <w:rsid w:val="006C2825"/>
    <w:rsid w:val="006C2B69"/>
    <w:rsid w:val="006C2BCD"/>
    <w:rsid w:val="006C2BD0"/>
    <w:rsid w:val="006C2C3E"/>
    <w:rsid w:val="006C2C96"/>
    <w:rsid w:val="006C2E6A"/>
    <w:rsid w:val="006C2EA5"/>
    <w:rsid w:val="006C3070"/>
    <w:rsid w:val="006C307F"/>
    <w:rsid w:val="006C313A"/>
    <w:rsid w:val="006C3202"/>
    <w:rsid w:val="006C3402"/>
    <w:rsid w:val="006C352C"/>
    <w:rsid w:val="006C3B2C"/>
    <w:rsid w:val="006C3C6F"/>
    <w:rsid w:val="006C3CFB"/>
    <w:rsid w:val="006C3D76"/>
    <w:rsid w:val="006C3FC8"/>
    <w:rsid w:val="006C4388"/>
    <w:rsid w:val="006C48D5"/>
    <w:rsid w:val="006C4A74"/>
    <w:rsid w:val="006C4B82"/>
    <w:rsid w:val="006C4CD4"/>
    <w:rsid w:val="006C4EBC"/>
    <w:rsid w:val="006C4FA2"/>
    <w:rsid w:val="006C52A4"/>
    <w:rsid w:val="006C53D9"/>
    <w:rsid w:val="006C5514"/>
    <w:rsid w:val="006C555C"/>
    <w:rsid w:val="006C5809"/>
    <w:rsid w:val="006C5834"/>
    <w:rsid w:val="006C5851"/>
    <w:rsid w:val="006C5854"/>
    <w:rsid w:val="006C5A62"/>
    <w:rsid w:val="006C5A70"/>
    <w:rsid w:val="006C5AA7"/>
    <w:rsid w:val="006C5B17"/>
    <w:rsid w:val="006C5B4F"/>
    <w:rsid w:val="006C5B94"/>
    <w:rsid w:val="006C5CC1"/>
    <w:rsid w:val="006C5CC2"/>
    <w:rsid w:val="006C5D1E"/>
    <w:rsid w:val="006C5D28"/>
    <w:rsid w:val="006C5E08"/>
    <w:rsid w:val="006C5E4F"/>
    <w:rsid w:val="006C5F1A"/>
    <w:rsid w:val="006C605E"/>
    <w:rsid w:val="006C6377"/>
    <w:rsid w:val="006C6409"/>
    <w:rsid w:val="006C65B4"/>
    <w:rsid w:val="006C6640"/>
    <w:rsid w:val="006C669B"/>
    <w:rsid w:val="006C66A4"/>
    <w:rsid w:val="006C66B2"/>
    <w:rsid w:val="006C675C"/>
    <w:rsid w:val="006C67DA"/>
    <w:rsid w:val="006C6834"/>
    <w:rsid w:val="006C68D4"/>
    <w:rsid w:val="006C6942"/>
    <w:rsid w:val="006C6A04"/>
    <w:rsid w:val="006C6ABC"/>
    <w:rsid w:val="006C6B0F"/>
    <w:rsid w:val="006C6BFC"/>
    <w:rsid w:val="006C6E55"/>
    <w:rsid w:val="006C6ED3"/>
    <w:rsid w:val="006C6F65"/>
    <w:rsid w:val="006C7093"/>
    <w:rsid w:val="006C735B"/>
    <w:rsid w:val="006C761C"/>
    <w:rsid w:val="006C7659"/>
    <w:rsid w:val="006C7767"/>
    <w:rsid w:val="006C77DD"/>
    <w:rsid w:val="006C7876"/>
    <w:rsid w:val="006C7971"/>
    <w:rsid w:val="006C799E"/>
    <w:rsid w:val="006C7BC1"/>
    <w:rsid w:val="006C7C45"/>
    <w:rsid w:val="006C7D3E"/>
    <w:rsid w:val="006C7FDB"/>
    <w:rsid w:val="006D0017"/>
    <w:rsid w:val="006D0081"/>
    <w:rsid w:val="006D022E"/>
    <w:rsid w:val="006D024B"/>
    <w:rsid w:val="006D032B"/>
    <w:rsid w:val="006D054A"/>
    <w:rsid w:val="006D0667"/>
    <w:rsid w:val="006D06CA"/>
    <w:rsid w:val="006D06CF"/>
    <w:rsid w:val="006D0733"/>
    <w:rsid w:val="006D08E9"/>
    <w:rsid w:val="006D0AA0"/>
    <w:rsid w:val="006D0ACD"/>
    <w:rsid w:val="006D0CC3"/>
    <w:rsid w:val="006D0CFE"/>
    <w:rsid w:val="006D0D3F"/>
    <w:rsid w:val="006D0D65"/>
    <w:rsid w:val="006D0DC4"/>
    <w:rsid w:val="006D10CE"/>
    <w:rsid w:val="006D1257"/>
    <w:rsid w:val="006D1266"/>
    <w:rsid w:val="006D1355"/>
    <w:rsid w:val="006D1423"/>
    <w:rsid w:val="006D1597"/>
    <w:rsid w:val="006D165B"/>
    <w:rsid w:val="006D169D"/>
    <w:rsid w:val="006D1748"/>
    <w:rsid w:val="006D1826"/>
    <w:rsid w:val="006D1ADE"/>
    <w:rsid w:val="006D1C0D"/>
    <w:rsid w:val="006D1C44"/>
    <w:rsid w:val="006D1CB6"/>
    <w:rsid w:val="006D1D05"/>
    <w:rsid w:val="006D1DB2"/>
    <w:rsid w:val="006D1E0B"/>
    <w:rsid w:val="006D1E69"/>
    <w:rsid w:val="006D204A"/>
    <w:rsid w:val="006D204B"/>
    <w:rsid w:val="006D2165"/>
    <w:rsid w:val="006D2381"/>
    <w:rsid w:val="006D2668"/>
    <w:rsid w:val="006D27A0"/>
    <w:rsid w:val="006D2844"/>
    <w:rsid w:val="006D28A1"/>
    <w:rsid w:val="006D2CF9"/>
    <w:rsid w:val="006D2D5A"/>
    <w:rsid w:val="006D2D76"/>
    <w:rsid w:val="006D2E17"/>
    <w:rsid w:val="006D309A"/>
    <w:rsid w:val="006D32A6"/>
    <w:rsid w:val="006D32F4"/>
    <w:rsid w:val="006D333E"/>
    <w:rsid w:val="006D33BF"/>
    <w:rsid w:val="006D3653"/>
    <w:rsid w:val="006D3888"/>
    <w:rsid w:val="006D3911"/>
    <w:rsid w:val="006D3CDF"/>
    <w:rsid w:val="006D3E57"/>
    <w:rsid w:val="006D40CF"/>
    <w:rsid w:val="006D40EE"/>
    <w:rsid w:val="006D4128"/>
    <w:rsid w:val="006D4137"/>
    <w:rsid w:val="006D4159"/>
    <w:rsid w:val="006D461B"/>
    <w:rsid w:val="006D4832"/>
    <w:rsid w:val="006D4921"/>
    <w:rsid w:val="006D4930"/>
    <w:rsid w:val="006D496F"/>
    <w:rsid w:val="006D4B11"/>
    <w:rsid w:val="006D4C9C"/>
    <w:rsid w:val="006D4CB7"/>
    <w:rsid w:val="006D4E94"/>
    <w:rsid w:val="006D5137"/>
    <w:rsid w:val="006D527F"/>
    <w:rsid w:val="006D55D3"/>
    <w:rsid w:val="006D55DF"/>
    <w:rsid w:val="006D58B1"/>
    <w:rsid w:val="006D5934"/>
    <w:rsid w:val="006D5BCC"/>
    <w:rsid w:val="006D5C60"/>
    <w:rsid w:val="006D5C77"/>
    <w:rsid w:val="006D5E96"/>
    <w:rsid w:val="006D5F73"/>
    <w:rsid w:val="006D5FA7"/>
    <w:rsid w:val="006D6100"/>
    <w:rsid w:val="006D6130"/>
    <w:rsid w:val="006D6172"/>
    <w:rsid w:val="006D619F"/>
    <w:rsid w:val="006D62A1"/>
    <w:rsid w:val="006D63CB"/>
    <w:rsid w:val="006D64D4"/>
    <w:rsid w:val="006D6543"/>
    <w:rsid w:val="006D6548"/>
    <w:rsid w:val="006D6A27"/>
    <w:rsid w:val="006D6CD3"/>
    <w:rsid w:val="006D6EC2"/>
    <w:rsid w:val="006D702C"/>
    <w:rsid w:val="006D7113"/>
    <w:rsid w:val="006D7262"/>
    <w:rsid w:val="006D75F1"/>
    <w:rsid w:val="006D7618"/>
    <w:rsid w:val="006D7671"/>
    <w:rsid w:val="006D7698"/>
    <w:rsid w:val="006D773F"/>
    <w:rsid w:val="006D7777"/>
    <w:rsid w:val="006D778C"/>
    <w:rsid w:val="006D782B"/>
    <w:rsid w:val="006D7849"/>
    <w:rsid w:val="006D78E8"/>
    <w:rsid w:val="006D795C"/>
    <w:rsid w:val="006D79A2"/>
    <w:rsid w:val="006D7B7E"/>
    <w:rsid w:val="006D7CDC"/>
    <w:rsid w:val="006D7EDB"/>
    <w:rsid w:val="006D7F4C"/>
    <w:rsid w:val="006D7FC7"/>
    <w:rsid w:val="006E022B"/>
    <w:rsid w:val="006E05E7"/>
    <w:rsid w:val="006E07ED"/>
    <w:rsid w:val="006E0862"/>
    <w:rsid w:val="006E0966"/>
    <w:rsid w:val="006E0A4C"/>
    <w:rsid w:val="006E0BCD"/>
    <w:rsid w:val="006E0D2F"/>
    <w:rsid w:val="006E0D87"/>
    <w:rsid w:val="006E0E10"/>
    <w:rsid w:val="006E1222"/>
    <w:rsid w:val="006E1244"/>
    <w:rsid w:val="006E12E3"/>
    <w:rsid w:val="006E14DF"/>
    <w:rsid w:val="006E1566"/>
    <w:rsid w:val="006E1579"/>
    <w:rsid w:val="006E16FA"/>
    <w:rsid w:val="006E17FF"/>
    <w:rsid w:val="006E1CA4"/>
    <w:rsid w:val="006E1D13"/>
    <w:rsid w:val="006E1D2B"/>
    <w:rsid w:val="006E1E98"/>
    <w:rsid w:val="006E2105"/>
    <w:rsid w:val="006E210F"/>
    <w:rsid w:val="006E21CF"/>
    <w:rsid w:val="006E222B"/>
    <w:rsid w:val="006E25A4"/>
    <w:rsid w:val="006E2A6A"/>
    <w:rsid w:val="006E2CA5"/>
    <w:rsid w:val="006E2D70"/>
    <w:rsid w:val="006E2DC3"/>
    <w:rsid w:val="006E3079"/>
    <w:rsid w:val="006E3177"/>
    <w:rsid w:val="006E3471"/>
    <w:rsid w:val="006E3861"/>
    <w:rsid w:val="006E3B0D"/>
    <w:rsid w:val="006E3C2A"/>
    <w:rsid w:val="006E3E07"/>
    <w:rsid w:val="006E3F68"/>
    <w:rsid w:val="006E3FFC"/>
    <w:rsid w:val="006E43CC"/>
    <w:rsid w:val="006E4679"/>
    <w:rsid w:val="006E4841"/>
    <w:rsid w:val="006E4A45"/>
    <w:rsid w:val="006E4C6C"/>
    <w:rsid w:val="006E4C9C"/>
    <w:rsid w:val="006E4CD6"/>
    <w:rsid w:val="006E4D2B"/>
    <w:rsid w:val="006E4E2E"/>
    <w:rsid w:val="006E50EA"/>
    <w:rsid w:val="006E52A1"/>
    <w:rsid w:val="006E53DA"/>
    <w:rsid w:val="006E55B2"/>
    <w:rsid w:val="006E5724"/>
    <w:rsid w:val="006E5822"/>
    <w:rsid w:val="006E5949"/>
    <w:rsid w:val="006E59AC"/>
    <w:rsid w:val="006E5A81"/>
    <w:rsid w:val="006E5A9B"/>
    <w:rsid w:val="006E5B05"/>
    <w:rsid w:val="006E5D9B"/>
    <w:rsid w:val="006E5EC0"/>
    <w:rsid w:val="006E60F4"/>
    <w:rsid w:val="006E612F"/>
    <w:rsid w:val="006E6151"/>
    <w:rsid w:val="006E62FC"/>
    <w:rsid w:val="006E65DD"/>
    <w:rsid w:val="006E65F6"/>
    <w:rsid w:val="006E68B6"/>
    <w:rsid w:val="006E6935"/>
    <w:rsid w:val="006E6996"/>
    <w:rsid w:val="006E6C10"/>
    <w:rsid w:val="006E6C38"/>
    <w:rsid w:val="006E6F8A"/>
    <w:rsid w:val="006E6FBC"/>
    <w:rsid w:val="006E7253"/>
    <w:rsid w:val="006E73F1"/>
    <w:rsid w:val="006E74DD"/>
    <w:rsid w:val="006E75C6"/>
    <w:rsid w:val="006E791C"/>
    <w:rsid w:val="006E7945"/>
    <w:rsid w:val="006E7A6D"/>
    <w:rsid w:val="006E7AA5"/>
    <w:rsid w:val="006E7C21"/>
    <w:rsid w:val="006E7D01"/>
    <w:rsid w:val="006E7EF9"/>
    <w:rsid w:val="006F04E3"/>
    <w:rsid w:val="006F06B5"/>
    <w:rsid w:val="006F0B0F"/>
    <w:rsid w:val="006F0DE2"/>
    <w:rsid w:val="006F0E7D"/>
    <w:rsid w:val="006F0EE8"/>
    <w:rsid w:val="006F0FE9"/>
    <w:rsid w:val="006F105E"/>
    <w:rsid w:val="006F11E4"/>
    <w:rsid w:val="006F1243"/>
    <w:rsid w:val="006F14D1"/>
    <w:rsid w:val="006F1591"/>
    <w:rsid w:val="006F18FE"/>
    <w:rsid w:val="006F1925"/>
    <w:rsid w:val="006F19DB"/>
    <w:rsid w:val="006F19ED"/>
    <w:rsid w:val="006F1B56"/>
    <w:rsid w:val="006F1B5F"/>
    <w:rsid w:val="006F1E9F"/>
    <w:rsid w:val="006F20E3"/>
    <w:rsid w:val="006F21D5"/>
    <w:rsid w:val="006F2371"/>
    <w:rsid w:val="006F2483"/>
    <w:rsid w:val="006F2748"/>
    <w:rsid w:val="006F29A8"/>
    <w:rsid w:val="006F2B54"/>
    <w:rsid w:val="006F2CBE"/>
    <w:rsid w:val="006F2F72"/>
    <w:rsid w:val="006F2FE9"/>
    <w:rsid w:val="006F3057"/>
    <w:rsid w:val="006F316E"/>
    <w:rsid w:val="006F31AE"/>
    <w:rsid w:val="006F323C"/>
    <w:rsid w:val="006F326D"/>
    <w:rsid w:val="006F338F"/>
    <w:rsid w:val="006F345F"/>
    <w:rsid w:val="006F3517"/>
    <w:rsid w:val="006F358F"/>
    <w:rsid w:val="006F35FC"/>
    <w:rsid w:val="006F3642"/>
    <w:rsid w:val="006F3839"/>
    <w:rsid w:val="006F3887"/>
    <w:rsid w:val="006F3B2A"/>
    <w:rsid w:val="006F3C3A"/>
    <w:rsid w:val="006F3E9C"/>
    <w:rsid w:val="006F406E"/>
    <w:rsid w:val="006F40FF"/>
    <w:rsid w:val="006F4100"/>
    <w:rsid w:val="006F410F"/>
    <w:rsid w:val="006F4189"/>
    <w:rsid w:val="006F4204"/>
    <w:rsid w:val="006F425E"/>
    <w:rsid w:val="006F425F"/>
    <w:rsid w:val="006F432F"/>
    <w:rsid w:val="006F4550"/>
    <w:rsid w:val="006F456A"/>
    <w:rsid w:val="006F456C"/>
    <w:rsid w:val="006F472D"/>
    <w:rsid w:val="006F4A54"/>
    <w:rsid w:val="006F4B7E"/>
    <w:rsid w:val="006F4C1D"/>
    <w:rsid w:val="006F517C"/>
    <w:rsid w:val="006F544D"/>
    <w:rsid w:val="006F5493"/>
    <w:rsid w:val="006F54F1"/>
    <w:rsid w:val="006F5608"/>
    <w:rsid w:val="006F576A"/>
    <w:rsid w:val="006F57A5"/>
    <w:rsid w:val="006F5814"/>
    <w:rsid w:val="006F597C"/>
    <w:rsid w:val="006F5AC8"/>
    <w:rsid w:val="006F5B06"/>
    <w:rsid w:val="006F5CB1"/>
    <w:rsid w:val="006F5CE3"/>
    <w:rsid w:val="006F5CFC"/>
    <w:rsid w:val="006F5E0B"/>
    <w:rsid w:val="006F5F4D"/>
    <w:rsid w:val="006F610A"/>
    <w:rsid w:val="006F6127"/>
    <w:rsid w:val="006F613C"/>
    <w:rsid w:val="006F61C3"/>
    <w:rsid w:val="006F6253"/>
    <w:rsid w:val="006F63C8"/>
    <w:rsid w:val="006F6492"/>
    <w:rsid w:val="006F64D0"/>
    <w:rsid w:val="006F654D"/>
    <w:rsid w:val="006F662A"/>
    <w:rsid w:val="006F674E"/>
    <w:rsid w:val="006F6885"/>
    <w:rsid w:val="006F68E3"/>
    <w:rsid w:val="006F68EC"/>
    <w:rsid w:val="006F69D3"/>
    <w:rsid w:val="006F6A44"/>
    <w:rsid w:val="006F6A8D"/>
    <w:rsid w:val="006F6AA8"/>
    <w:rsid w:val="006F6BA8"/>
    <w:rsid w:val="006F6CBD"/>
    <w:rsid w:val="006F6D23"/>
    <w:rsid w:val="006F6D35"/>
    <w:rsid w:val="006F6DB2"/>
    <w:rsid w:val="006F6E3D"/>
    <w:rsid w:val="006F6EB5"/>
    <w:rsid w:val="006F6F02"/>
    <w:rsid w:val="006F6FBA"/>
    <w:rsid w:val="006F7029"/>
    <w:rsid w:val="006F723F"/>
    <w:rsid w:val="006F72E1"/>
    <w:rsid w:val="006F73EE"/>
    <w:rsid w:val="006F74EC"/>
    <w:rsid w:val="006F753E"/>
    <w:rsid w:val="006F7619"/>
    <w:rsid w:val="006F7733"/>
    <w:rsid w:val="006F77C3"/>
    <w:rsid w:val="006F7848"/>
    <w:rsid w:val="006F7876"/>
    <w:rsid w:val="006F789C"/>
    <w:rsid w:val="006F796C"/>
    <w:rsid w:val="006F7B62"/>
    <w:rsid w:val="006F7CEC"/>
    <w:rsid w:val="006F7FCC"/>
    <w:rsid w:val="00700044"/>
    <w:rsid w:val="0070005D"/>
    <w:rsid w:val="0070013C"/>
    <w:rsid w:val="0070021D"/>
    <w:rsid w:val="0070025D"/>
    <w:rsid w:val="007003FC"/>
    <w:rsid w:val="0070079F"/>
    <w:rsid w:val="00700842"/>
    <w:rsid w:val="00700931"/>
    <w:rsid w:val="0070094C"/>
    <w:rsid w:val="00700AB0"/>
    <w:rsid w:val="00700B05"/>
    <w:rsid w:val="00700B48"/>
    <w:rsid w:val="00700CD3"/>
    <w:rsid w:val="00700CF4"/>
    <w:rsid w:val="007012A7"/>
    <w:rsid w:val="007012A9"/>
    <w:rsid w:val="00701302"/>
    <w:rsid w:val="007014B4"/>
    <w:rsid w:val="0070158D"/>
    <w:rsid w:val="007015D1"/>
    <w:rsid w:val="00701688"/>
    <w:rsid w:val="007016A9"/>
    <w:rsid w:val="007017AB"/>
    <w:rsid w:val="007018A8"/>
    <w:rsid w:val="00701933"/>
    <w:rsid w:val="0070195F"/>
    <w:rsid w:val="00701ABD"/>
    <w:rsid w:val="00701B3F"/>
    <w:rsid w:val="0070225C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1E"/>
    <w:rsid w:val="0070346E"/>
    <w:rsid w:val="00703490"/>
    <w:rsid w:val="007035EC"/>
    <w:rsid w:val="00703679"/>
    <w:rsid w:val="007036F2"/>
    <w:rsid w:val="00703B88"/>
    <w:rsid w:val="00703CEC"/>
    <w:rsid w:val="00703D87"/>
    <w:rsid w:val="00703ECF"/>
    <w:rsid w:val="00703EDB"/>
    <w:rsid w:val="00703FA6"/>
    <w:rsid w:val="00703FEA"/>
    <w:rsid w:val="0070404D"/>
    <w:rsid w:val="007040B5"/>
    <w:rsid w:val="00704161"/>
    <w:rsid w:val="0070436F"/>
    <w:rsid w:val="007043AD"/>
    <w:rsid w:val="007045F3"/>
    <w:rsid w:val="00704666"/>
    <w:rsid w:val="007046B5"/>
    <w:rsid w:val="0070488C"/>
    <w:rsid w:val="007048B2"/>
    <w:rsid w:val="00704A14"/>
    <w:rsid w:val="00704B34"/>
    <w:rsid w:val="00704BCF"/>
    <w:rsid w:val="00704CF0"/>
    <w:rsid w:val="00704F9B"/>
    <w:rsid w:val="0070501B"/>
    <w:rsid w:val="00705028"/>
    <w:rsid w:val="007051FA"/>
    <w:rsid w:val="0070521E"/>
    <w:rsid w:val="00705437"/>
    <w:rsid w:val="0070549A"/>
    <w:rsid w:val="007055D1"/>
    <w:rsid w:val="0070560F"/>
    <w:rsid w:val="0070564B"/>
    <w:rsid w:val="0070595D"/>
    <w:rsid w:val="007059C1"/>
    <w:rsid w:val="007059DD"/>
    <w:rsid w:val="00705CC1"/>
    <w:rsid w:val="00705EDA"/>
    <w:rsid w:val="00705F7B"/>
    <w:rsid w:val="0070609F"/>
    <w:rsid w:val="00706111"/>
    <w:rsid w:val="0070638B"/>
    <w:rsid w:val="007063D4"/>
    <w:rsid w:val="00706554"/>
    <w:rsid w:val="00706572"/>
    <w:rsid w:val="00706629"/>
    <w:rsid w:val="00706695"/>
    <w:rsid w:val="007066B9"/>
    <w:rsid w:val="00706B97"/>
    <w:rsid w:val="00706BBF"/>
    <w:rsid w:val="00706BD8"/>
    <w:rsid w:val="00706BF2"/>
    <w:rsid w:val="00706DDB"/>
    <w:rsid w:val="00706E2D"/>
    <w:rsid w:val="00706F19"/>
    <w:rsid w:val="00706F6B"/>
    <w:rsid w:val="00706FAD"/>
    <w:rsid w:val="00706FCE"/>
    <w:rsid w:val="0070710A"/>
    <w:rsid w:val="00707185"/>
    <w:rsid w:val="007071D5"/>
    <w:rsid w:val="0070739E"/>
    <w:rsid w:val="007074AB"/>
    <w:rsid w:val="00707919"/>
    <w:rsid w:val="00707989"/>
    <w:rsid w:val="00707D87"/>
    <w:rsid w:val="00707DD3"/>
    <w:rsid w:val="00707ECA"/>
    <w:rsid w:val="00707ED5"/>
    <w:rsid w:val="00707EE0"/>
    <w:rsid w:val="00710078"/>
    <w:rsid w:val="007101DE"/>
    <w:rsid w:val="00710225"/>
    <w:rsid w:val="0071024E"/>
    <w:rsid w:val="007102AD"/>
    <w:rsid w:val="007102D4"/>
    <w:rsid w:val="00710467"/>
    <w:rsid w:val="0071058C"/>
    <w:rsid w:val="00710955"/>
    <w:rsid w:val="00710AC0"/>
    <w:rsid w:val="00710DC1"/>
    <w:rsid w:val="00710E94"/>
    <w:rsid w:val="00710EAC"/>
    <w:rsid w:val="0071107F"/>
    <w:rsid w:val="00711204"/>
    <w:rsid w:val="00711495"/>
    <w:rsid w:val="0071151B"/>
    <w:rsid w:val="00711576"/>
    <w:rsid w:val="007115B2"/>
    <w:rsid w:val="007117A2"/>
    <w:rsid w:val="00711A8B"/>
    <w:rsid w:val="00711EB0"/>
    <w:rsid w:val="00712008"/>
    <w:rsid w:val="00712125"/>
    <w:rsid w:val="0071214E"/>
    <w:rsid w:val="00712191"/>
    <w:rsid w:val="007122AA"/>
    <w:rsid w:val="007123A7"/>
    <w:rsid w:val="007123C0"/>
    <w:rsid w:val="007127C3"/>
    <w:rsid w:val="00712861"/>
    <w:rsid w:val="00712AC7"/>
    <w:rsid w:val="00712AF7"/>
    <w:rsid w:val="00712BA7"/>
    <w:rsid w:val="00712BD9"/>
    <w:rsid w:val="00712D67"/>
    <w:rsid w:val="00712E2C"/>
    <w:rsid w:val="00712EDD"/>
    <w:rsid w:val="007130D4"/>
    <w:rsid w:val="00713132"/>
    <w:rsid w:val="00713320"/>
    <w:rsid w:val="00713360"/>
    <w:rsid w:val="00713397"/>
    <w:rsid w:val="00713437"/>
    <w:rsid w:val="007134F4"/>
    <w:rsid w:val="00713684"/>
    <w:rsid w:val="0071370A"/>
    <w:rsid w:val="00713967"/>
    <w:rsid w:val="00713AAD"/>
    <w:rsid w:val="00713B32"/>
    <w:rsid w:val="00713B68"/>
    <w:rsid w:val="00713B7C"/>
    <w:rsid w:val="00713BFC"/>
    <w:rsid w:val="00713E77"/>
    <w:rsid w:val="00713E89"/>
    <w:rsid w:val="00713F9B"/>
    <w:rsid w:val="007142C7"/>
    <w:rsid w:val="00714540"/>
    <w:rsid w:val="007145FB"/>
    <w:rsid w:val="00714643"/>
    <w:rsid w:val="007146B8"/>
    <w:rsid w:val="00714729"/>
    <w:rsid w:val="007147B7"/>
    <w:rsid w:val="007148FF"/>
    <w:rsid w:val="00714A0C"/>
    <w:rsid w:val="00714C2A"/>
    <w:rsid w:val="00715682"/>
    <w:rsid w:val="00715714"/>
    <w:rsid w:val="0071572A"/>
    <w:rsid w:val="00715744"/>
    <w:rsid w:val="00715765"/>
    <w:rsid w:val="00715D6A"/>
    <w:rsid w:val="00715E9A"/>
    <w:rsid w:val="00716122"/>
    <w:rsid w:val="00716130"/>
    <w:rsid w:val="0071622F"/>
    <w:rsid w:val="00716236"/>
    <w:rsid w:val="00716405"/>
    <w:rsid w:val="007167C7"/>
    <w:rsid w:val="00716979"/>
    <w:rsid w:val="007169BD"/>
    <w:rsid w:val="00716BA5"/>
    <w:rsid w:val="00716CBF"/>
    <w:rsid w:val="00716DA4"/>
    <w:rsid w:val="00716E58"/>
    <w:rsid w:val="00716ED3"/>
    <w:rsid w:val="00716FF7"/>
    <w:rsid w:val="00717025"/>
    <w:rsid w:val="00717284"/>
    <w:rsid w:val="0071754D"/>
    <w:rsid w:val="00717878"/>
    <w:rsid w:val="0071792F"/>
    <w:rsid w:val="0071793A"/>
    <w:rsid w:val="007179A1"/>
    <w:rsid w:val="00717A44"/>
    <w:rsid w:val="00717D7E"/>
    <w:rsid w:val="00717DA0"/>
    <w:rsid w:val="00717ED0"/>
    <w:rsid w:val="0072000F"/>
    <w:rsid w:val="0072007B"/>
    <w:rsid w:val="0072015F"/>
    <w:rsid w:val="0072045D"/>
    <w:rsid w:val="00720467"/>
    <w:rsid w:val="0072047C"/>
    <w:rsid w:val="0072047D"/>
    <w:rsid w:val="0072055A"/>
    <w:rsid w:val="007205D0"/>
    <w:rsid w:val="007207C3"/>
    <w:rsid w:val="007208EB"/>
    <w:rsid w:val="00720983"/>
    <w:rsid w:val="0072099A"/>
    <w:rsid w:val="00720B2D"/>
    <w:rsid w:val="00720E75"/>
    <w:rsid w:val="00721093"/>
    <w:rsid w:val="007211F3"/>
    <w:rsid w:val="0072129F"/>
    <w:rsid w:val="00721331"/>
    <w:rsid w:val="0072167F"/>
    <w:rsid w:val="00721928"/>
    <w:rsid w:val="0072193E"/>
    <w:rsid w:val="00721B3D"/>
    <w:rsid w:val="00721B51"/>
    <w:rsid w:val="00721B78"/>
    <w:rsid w:val="00721C65"/>
    <w:rsid w:val="00721CEC"/>
    <w:rsid w:val="00721D50"/>
    <w:rsid w:val="00721DDE"/>
    <w:rsid w:val="00721E22"/>
    <w:rsid w:val="00722220"/>
    <w:rsid w:val="00722229"/>
    <w:rsid w:val="007224F5"/>
    <w:rsid w:val="00722519"/>
    <w:rsid w:val="0072298C"/>
    <w:rsid w:val="00722A45"/>
    <w:rsid w:val="00722AD1"/>
    <w:rsid w:val="00722C2E"/>
    <w:rsid w:val="00722E1E"/>
    <w:rsid w:val="00723068"/>
    <w:rsid w:val="007230AF"/>
    <w:rsid w:val="007230D8"/>
    <w:rsid w:val="00723219"/>
    <w:rsid w:val="007234D5"/>
    <w:rsid w:val="007235AC"/>
    <w:rsid w:val="007236B2"/>
    <w:rsid w:val="007236D1"/>
    <w:rsid w:val="0072373C"/>
    <w:rsid w:val="00723A38"/>
    <w:rsid w:val="00723AC5"/>
    <w:rsid w:val="00723B54"/>
    <w:rsid w:val="00723C3F"/>
    <w:rsid w:val="00723C76"/>
    <w:rsid w:val="00723D3F"/>
    <w:rsid w:val="00723F74"/>
    <w:rsid w:val="0072405B"/>
    <w:rsid w:val="0072420D"/>
    <w:rsid w:val="007242B9"/>
    <w:rsid w:val="007243EB"/>
    <w:rsid w:val="0072446B"/>
    <w:rsid w:val="00724968"/>
    <w:rsid w:val="00724A02"/>
    <w:rsid w:val="00724A3E"/>
    <w:rsid w:val="00724CB6"/>
    <w:rsid w:val="00724D49"/>
    <w:rsid w:val="00724DD7"/>
    <w:rsid w:val="00724DEE"/>
    <w:rsid w:val="00724E68"/>
    <w:rsid w:val="00724F46"/>
    <w:rsid w:val="00724F61"/>
    <w:rsid w:val="0072506A"/>
    <w:rsid w:val="00725086"/>
    <w:rsid w:val="007251DA"/>
    <w:rsid w:val="0072532D"/>
    <w:rsid w:val="00725350"/>
    <w:rsid w:val="0072552F"/>
    <w:rsid w:val="007255E7"/>
    <w:rsid w:val="00725620"/>
    <w:rsid w:val="00725A79"/>
    <w:rsid w:val="00725B43"/>
    <w:rsid w:val="00725C08"/>
    <w:rsid w:val="00725DBA"/>
    <w:rsid w:val="00726034"/>
    <w:rsid w:val="007261B5"/>
    <w:rsid w:val="00726205"/>
    <w:rsid w:val="00726238"/>
    <w:rsid w:val="007263FE"/>
    <w:rsid w:val="007264E6"/>
    <w:rsid w:val="00726564"/>
    <w:rsid w:val="00726694"/>
    <w:rsid w:val="007266DA"/>
    <w:rsid w:val="00726728"/>
    <w:rsid w:val="0072673A"/>
    <w:rsid w:val="007269D2"/>
    <w:rsid w:val="00726B01"/>
    <w:rsid w:val="00726C74"/>
    <w:rsid w:val="00726CC7"/>
    <w:rsid w:val="00726E1C"/>
    <w:rsid w:val="00726E1F"/>
    <w:rsid w:val="00726E91"/>
    <w:rsid w:val="00726EAA"/>
    <w:rsid w:val="00726EFF"/>
    <w:rsid w:val="00727181"/>
    <w:rsid w:val="00727244"/>
    <w:rsid w:val="00727266"/>
    <w:rsid w:val="00727298"/>
    <w:rsid w:val="007272DA"/>
    <w:rsid w:val="0072744D"/>
    <w:rsid w:val="0072746D"/>
    <w:rsid w:val="007274D8"/>
    <w:rsid w:val="0072751C"/>
    <w:rsid w:val="007275D6"/>
    <w:rsid w:val="00727639"/>
    <w:rsid w:val="0072777D"/>
    <w:rsid w:val="007278B4"/>
    <w:rsid w:val="0072795D"/>
    <w:rsid w:val="00727B41"/>
    <w:rsid w:val="00727C79"/>
    <w:rsid w:val="00727CAD"/>
    <w:rsid w:val="00727D0A"/>
    <w:rsid w:val="00727DCC"/>
    <w:rsid w:val="00727DF3"/>
    <w:rsid w:val="00727DFE"/>
    <w:rsid w:val="00730179"/>
    <w:rsid w:val="00730192"/>
    <w:rsid w:val="00730244"/>
    <w:rsid w:val="0073053C"/>
    <w:rsid w:val="00730696"/>
    <w:rsid w:val="007306F8"/>
    <w:rsid w:val="00730838"/>
    <w:rsid w:val="007309FB"/>
    <w:rsid w:val="00730AF7"/>
    <w:rsid w:val="00730D06"/>
    <w:rsid w:val="00730D31"/>
    <w:rsid w:val="00730DA2"/>
    <w:rsid w:val="00730E5F"/>
    <w:rsid w:val="00730F0E"/>
    <w:rsid w:val="00730F2A"/>
    <w:rsid w:val="0073118C"/>
    <w:rsid w:val="00731727"/>
    <w:rsid w:val="0073189A"/>
    <w:rsid w:val="00731944"/>
    <w:rsid w:val="00731C66"/>
    <w:rsid w:val="00731D02"/>
    <w:rsid w:val="00731D17"/>
    <w:rsid w:val="00731D6C"/>
    <w:rsid w:val="00731E66"/>
    <w:rsid w:val="00731FD7"/>
    <w:rsid w:val="00731FE7"/>
    <w:rsid w:val="007320E6"/>
    <w:rsid w:val="007322B3"/>
    <w:rsid w:val="007322DB"/>
    <w:rsid w:val="0073234A"/>
    <w:rsid w:val="0073239A"/>
    <w:rsid w:val="007323EF"/>
    <w:rsid w:val="007324CF"/>
    <w:rsid w:val="0073258B"/>
    <w:rsid w:val="00732602"/>
    <w:rsid w:val="0073268A"/>
    <w:rsid w:val="007326BF"/>
    <w:rsid w:val="007328AB"/>
    <w:rsid w:val="00732A88"/>
    <w:rsid w:val="00732D58"/>
    <w:rsid w:val="00733060"/>
    <w:rsid w:val="00733095"/>
    <w:rsid w:val="00733147"/>
    <w:rsid w:val="00733151"/>
    <w:rsid w:val="00733246"/>
    <w:rsid w:val="007332D8"/>
    <w:rsid w:val="007333AC"/>
    <w:rsid w:val="0073346F"/>
    <w:rsid w:val="007334B9"/>
    <w:rsid w:val="0073354B"/>
    <w:rsid w:val="007336D6"/>
    <w:rsid w:val="0073382A"/>
    <w:rsid w:val="007338D7"/>
    <w:rsid w:val="00733A98"/>
    <w:rsid w:val="00733B13"/>
    <w:rsid w:val="00733E63"/>
    <w:rsid w:val="00733FC2"/>
    <w:rsid w:val="00734079"/>
    <w:rsid w:val="007340D3"/>
    <w:rsid w:val="0073410A"/>
    <w:rsid w:val="007342BD"/>
    <w:rsid w:val="00734670"/>
    <w:rsid w:val="00734739"/>
    <w:rsid w:val="00734C92"/>
    <w:rsid w:val="00734EE2"/>
    <w:rsid w:val="00734FED"/>
    <w:rsid w:val="00735001"/>
    <w:rsid w:val="0073505A"/>
    <w:rsid w:val="0073506D"/>
    <w:rsid w:val="00735128"/>
    <w:rsid w:val="007351CF"/>
    <w:rsid w:val="007352D5"/>
    <w:rsid w:val="0073532D"/>
    <w:rsid w:val="0073543C"/>
    <w:rsid w:val="007354CE"/>
    <w:rsid w:val="007354DE"/>
    <w:rsid w:val="007355AD"/>
    <w:rsid w:val="00735875"/>
    <w:rsid w:val="007359AD"/>
    <w:rsid w:val="00735A7A"/>
    <w:rsid w:val="00735AE8"/>
    <w:rsid w:val="00735B4B"/>
    <w:rsid w:val="00735C37"/>
    <w:rsid w:val="00735C52"/>
    <w:rsid w:val="00735DAD"/>
    <w:rsid w:val="00735F1F"/>
    <w:rsid w:val="00736019"/>
    <w:rsid w:val="0073617A"/>
    <w:rsid w:val="00736251"/>
    <w:rsid w:val="007362B2"/>
    <w:rsid w:val="00736628"/>
    <w:rsid w:val="00736773"/>
    <w:rsid w:val="007369BB"/>
    <w:rsid w:val="00736B60"/>
    <w:rsid w:val="00736E70"/>
    <w:rsid w:val="00736F4F"/>
    <w:rsid w:val="00736F75"/>
    <w:rsid w:val="0073704A"/>
    <w:rsid w:val="007371A7"/>
    <w:rsid w:val="007371BB"/>
    <w:rsid w:val="0073729F"/>
    <w:rsid w:val="00737741"/>
    <w:rsid w:val="0073785A"/>
    <w:rsid w:val="00737AB1"/>
    <w:rsid w:val="00737B54"/>
    <w:rsid w:val="00737E57"/>
    <w:rsid w:val="00740030"/>
    <w:rsid w:val="00740391"/>
    <w:rsid w:val="007408E9"/>
    <w:rsid w:val="00740940"/>
    <w:rsid w:val="007409AE"/>
    <w:rsid w:val="00740CBC"/>
    <w:rsid w:val="00740E4F"/>
    <w:rsid w:val="007411EB"/>
    <w:rsid w:val="0074121E"/>
    <w:rsid w:val="0074136C"/>
    <w:rsid w:val="007413C0"/>
    <w:rsid w:val="007415C6"/>
    <w:rsid w:val="007415D5"/>
    <w:rsid w:val="0074176C"/>
    <w:rsid w:val="0074178B"/>
    <w:rsid w:val="007418E3"/>
    <w:rsid w:val="0074197D"/>
    <w:rsid w:val="00741B88"/>
    <w:rsid w:val="00741DEC"/>
    <w:rsid w:val="00741E74"/>
    <w:rsid w:val="00741F28"/>
    <w:rsid w:val="00741F57"/>
    <w:rsid w:val="00741F72"/>
    <w:rsid w:val="00742102"/>
    <w:rsid w:val="007421AC"/>
    <w:rsid w:val="007422FF"/>
    <w:rsid w:val="00742548"/>
    <w:rsid w:val="007427B8"/>
    <w:rsid w:val="007427D0"/>
    <w:rsid w:val="00742D6A"/>
    <w:rsid w:val="00742E8B"/>
    <w:rsid w:val="00742EB0"/>
    <w:rsid w:val="00742FF7"/>
    <w:rsid w:val="0074305A"/>
    <w:rsid w:val="007432AA"/>
    <w:rsid w:val="007433EC"/>
    <w:rsid w:val="0074349D"/>
    <w:rsid w:val="00743788"/>
    <w:rsid w:val="0074382C"/>
    <w:rsid w:val="007439FF"/>
    <w:rsid w:val="00743AE2"/>
    <w:rsid w:val="00743DCB"/>
    <w:rsid w:val="00743E7F"/>
    <w:rsid w:val="00743EFA"/>
    <w:rsid w:val="00743F05"/>
    <w:rsid w:val="0074401F"/>
    <w:rsid w:val="007440E4"/>
    <w:rsid w:val="007441E3"/>
    <w:rsid w:val="00744444"/>
    <w:rsid w:val="0074461C"/>
    <w:rsid w:val="00744644"/>
    <w:rsid w:val="007447A8"/>
    <w:rsid w:val="00744997"/>
    <w:rsid w:val="00744B2F"/>
    <w:rsid w:val="00744C63"/>
    <w:rsid w:val="00744F5E"/>
    <w:rsid w:val="00745068"/>
    <w:rsid w:val="007453B9"/>
    <w:rsid w:val="007454B5"/>
    <w:rsid w:val="00745585"/>
    <w:rsid w:val="00745654"/>
    <w:rsid w:val="0074565E"/>
    <w:rsid w:val="007457C1"/>
    <w:rsid w:val="00745A77"/>
    <w:rsid w:val="00745A81"/>
    <w:rsid w:val="00745A94"/>
    <w:rsid w:val="00745B4E"/>
    <w:rsid w:val="00745B76"/>
    <w:rsid w:val="00745C16"/>
    <w:rsid w:val="00745D39"/>
    <w:rsid w:val="00745D71"/>
    <w:rsid w:val="00745D92"/>
    <w:rsid w:val="00745E20"/>
    <w:rsid w:val="00745FF4"/>
    <w:rsid w:val="007463D9"/>
    <w:rsid w:val="00746491"/>
    <w:rsid w:val="00746492"/>
    <w:rsid w:val="007465EB"/>
    <w:rsid w:val="00746827"/>
    <w:rsid w:val="007468B5"/>
    <w:rsid w:val="007468D7"/>
    <w:rsid w:val="00746979"/>
    <w:rsid w:val="00746A6A"/>
    <w:rsid w:val="00746AB7"/>
    <w:rsid w:val="00746DF8"/>
    <w:rsid w:val="00747069"/>
    <w:rsid w:val="00747287"/>
    <w:rsid w:val="00747382"/>
    <w:rsid w:val="00747511"/>
    <w:rsid w:val="007476D7"/>
    <w:rsid w:val="007477F7"/>
    <w:rsid w:val="00747B73"/>
    <w:rsid w:val="00747C59"/>
    <w:rsid w:val="00747E1D"/>
    <w:rsid w:val="00747EE9"/>
    <w:rsid w:val="00747EF6"/>
    <w:rsid w:val="00747FFD"/>
    <w:rsid w:val="007500CB"/>
    <w:rsid w:val="007500D1"/>
    <w:rsid w:val="00750162"/>
    <w:rsid w:val="007501CA"/>
    <w:rsid w:val="0075028F"/>
    <w:rsid w:val="007502C7"/>
    <w:rsid w:val="00750320"/>
    <w:rsid w:val="0075032E"/>
    <w:rsid w:val="007504B3"/>
    <w:rsid w:val="00750505"/>
    <w:rsid w:val="007505F4"/>
    <w:rsid w:val="0075087F"/>
    <w:rsid w:val="007508AA"/>
    <w:rsid w:val="00750947"/>
    <w:rsid w:val="00750AF6"/>
    <w:rsid w:val="00750CDA"/>
    <w:rsid w:val="00750D70"/>
    <w:rsid w:val="00750DF1"/>
    <w:rsid w:val="00750F5A"/>
    <w:rsid w:val="0075101C"/>
    <w:rsid w:val="007510B1"/>
    <w:rsid w:val="0075114D"/>
    <w:rsid w:val="0075118A"/>
    <w:rsid w:val="007511C5"/>
    <w:rsid w:val="0075127A"/>
    <w:rsid w:val="00751408"/>
    <w:rsid w:val="00751428"/>
    <w:rsid w:val="007515ED"/>
    <w:rsid w:val="00751913"/>
    <w:rsid w:val="00751A66"/>
    <w:rsid w:val="00751B9E"/>
    <w:rsid w:val="00751CEC"/>
    <w:rsid w:val="007520DA"/>
    <w:rsid w:val="007521CC"/>
    <w:rsid w:val="007521F2"/>
    <w:rsid w:val="00752205"/>
    <w:rsid w:val="00752355"/>
    <w:rsid w:val="0075273F"/>
    <w:rsid w:val="00752830"/>
    <w:rsid w:val="00752876"/>
    <w:rsid w:val="007528B3"/>
    <w:rsid w:val="007529C9"/>
    <w:rsid w:val="00752BD0"/>
    <w:rsid w:val="00752BFC"/>
    <w:rsid w:val="00752C0D"/>
    <w:rsid w:val="00752EFE"/>
    <w:rsid w:val="00752F87"/>
    <w:rsid w:val="0075304C"/>
    <w:rsid w:val="007531C1"/>
    <w:rsid w:val="007532E4"/>
    <w:rsid w:val="00753350"/>
    <w:rsid w:val="00753510"/>
    <w:rsid w:val="00753579"/>
    <w:rsid w:val="00753581"/>
    <w:rsid w:val="007535A9"/>
    <w:rsid w:val="00753655"/>
    <w:rsid w:val="00753756"/>
    <w:rsid w:val="00753760"/>
    <w:rsid w:val="00753793"/>
    <w:rsid w:val="00753817"/>
    <w:rsid w:val="00753A04"/>
    <w:rsid w:val="00753BAC"/>
    <w:rsid w:val="00753C73"/>
    <w:rsid w:val="00753D8A"/>
    <w:rsid w:val="00753F4A"/>
    <w:rsid w:val="007540FB"/>
    <w:rsid w:val="00754184"/>
    <w:rsid w:val="007542A0"/>
    <w:rsid w:val="00754502"/>
    <w:rsid w:val="00754517"/>
    <w:rsid w:val="0075455F"/>
    <w:rsid w:val="0075471F"/>
    <w:rsid w:val="00754829"/>
    <w:rsid w:val="00754A77"/>
    <w:rsid w:val="00754B5E"/>
    <w:rsid w:val="00754D4D"/>
    <w:rsid w:val="00754E5C"/>
    <w:rsid w:val="00754EF1"/>
    <w:rsid w:val="00754F6D"/>
    <w:rsid w:val="007552CE"/>
    <w:rsid w:val="007554A9"/>
    <w:rsid w:val="00755556"/>
    <w:rsid w:val="00755846"/>
    <w:rsid w:val="00755892"/>
    <w:rsid w:val="00755B77"/>
    <w:rsid w:val="00755B93"/>
    <w:rsid w:val="00755BEF"/>
    <w:rsid w:val="00755CA0"/>
    <w:rsid w:val="00755CD8"/>
    <w:rsid w:val="00755D7E"/>
    <w:rsid w:val="00755DF2"/>
    <w:rsid w:val="00755DFE"/>
    <w:rsid w:val="00755E74"/>
    <w:rsid w:val="00755EA5"/>
    <w:rsid w:val="00755F1C"/>
    <w:rsid w:val="0075601F"/>
    <w:rsid w:val="00756032"/>
    <w:rsid w:val="00756071"/>
    <w:rsid w:val="00756164"/>
    <w:rsid w:val="007561A6"/>
    <w:rsid w:val="00756359"/>
    <w:rsid w:val="0075673C"/>
    <w:rsid w:val="00756882"/>
    <w:rsid w:val="00756889"/>
    <w:rsid w:val="00756904"/>
    <w:rsid w:val="00756BF9"/>
    <w:rsid w:val="00756C5E"/>
    <w:rsid w:val="00756D47"/>
    <w:rsid w:val="00756EA7"/>
    <w:rsid w:val="0075711A"/>
    <w:rsid w:val="007571DF"/>
    <w:rsid w:val="00757225"/>
    <w:rsid w:val="0075725D"/>
    <w:rsid w:val="007572D8"/>
    <w:rsid w:val="00757397"/>
    <w:rsid w:val="0075744E"/>
    <w:rsid w:val="0075751E"/>
    <w:rsid w:val="00757525"/>
    <w:rsid w:val="00757569"/>
    <w:rsid w:val="00757592"/>
    <w:rsid w:val="00757696"/>
    <w:rsid w:val="007576BF"/>
    <w:rsid w:val="007578ED"/>
    <w:rsid w:val="007578F4"/>
    <w:rsid w:val="00757980"/>
    <w:rsid w:val="00757A55"/>
    <w:rsid w:val="00757A65"/>
    <w:rsid w:val="00757A7F"/>
    <w:rsid w:val="00757BF7"/>
    <w:rsid w:val="00757CD9"/>
    <w:rsid w:val="00757D9F"/>
    <w:rsid w:val="00757E55"/>
    <w:rsid w:val="00760003"/>
    <w:rsid w:val="007600B5"/>
    <w:rsid w:val="0076026F"/>
    <w:rsid w:val="007602EA"/>
    <w:rsid w:val="0076031B"/>
    <w:rsid w:val="00760350"/>
    <w:rsid w:val="0076048F"/>
    <w:rsid w:val="007605DF"/>
    <w:rsid w:val="00760812"/>
    <w:rsid w:val="007609A4"/>
    <w:rsid w:val="007609FD"/>
    <w:rsid w:val="00760C49"/>
    <w:rsid w:val="00760DF0"/>
    <w:rsid w:val="00760E44"/>
    <w:rsid w:val="00760F79"/>
    <w:rsid w:val="00761136"/>
    <w:rsid w:val="0076113B"/>
    <w:rsid w:val="007612D5"/>
    <w:rsid w:val="007612D6"/>
    <w:rsid w:val="007612DA"/>
    <w:rsid w:val="0076137B"/>
    <w:rsid w:val="007614DD"/>
    <w:rsid w:val="0076150E"/>
    <w:rsid w:val="00761695"/>
    <w:rsid w:val="0076186B"/>
    <w:rsid w:val="007618E8"/>
    <w:rsid w:val="00761A40"/>
    <w:rsid w:val="00761AD3"/>
    <w:rsid w:val="00761B6A"/>
    <w:rsid w:val="00761C3C"/>
    <w:rsid w:val="00761C58"/>
    <w:rsid w:val="00761E66"/>
    <w:rsid w:val="00761F6A"/>
    <w:rsid w:val="00762165"/>
    <w:rsid w:val="0076216A"/>
    <w:rsid w:val="00762173"/>
    <w:rsid w:val="00762279"/>
    <w:rsid w:val="00762673"/>
    <w:rsid w:val="0076270C"/>
    <w:rsid w:val="00762710"/>
    <w:rsid w:val="00762A04"/>
    <w:rsid w:val="00762ABF"/>
    <w:rsid w:val="00762BD7"/>
    <w:rsid w:val="00762C36"/>
    <w:rsid w:val="00762C7A"/>
    <w:rsid w:val="00762D56"/>
    <w:rsid w:val="00762D5C"/>
    <w:rsid w:val="00762E70"/>
    <w:rsid w:val="00762EF8"/>
    <w:rsid w:val="00762F3B"/>
    <w:rsid w:val="00762F41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507"/>
    <w:rsid w:val="0076376E"/>
    <w:rsid w:val="00763787"/>
    <w:rsid w:val="007637E7"/>
    <w:rsid w:val="00763935"/>
    <w:rsid w:val="007639D8"/>
    <w:rsid w:val="00763C4F"/>
    <w:rsid w:val="00763EB5"/>
    <w:rsid w:val="0076401B"/>
    <w:rsid w:val="0076406C"/>
    <w:rsid w:val="007642BE"/>
    <w:rsid w:val="007642FE"/>
    <w:rsid w:val="0076457B"/>
    <w:rsid w:val="007645C4"/>
    <w:rsid w:val="007647C4"/>
    <w:rsid w:val="00764821"/>
    <w:rsid w:val="00764856"/>
    <w:rsid w:val="007648F8"/>
    <w:rsid w:val="00764966"/>
    <w:rsid w:val="00764B8D"/>
    <w:rsid w:val="00764B90"/>
    <w:rsid w:val="00764F71"/>
    <w:rsid w:val="007653C5"/>
    <w:rsid w:val="00765507"/>
    <w:rsid w:val="00765554"/>
    <w:rsid w:val="007655FA"/>
    <w:rsid w:val="007657AC"/>
    <w:rsid w:val="007659C9"/>
    <w:rsid w:val="00765AEF"/>
    <w:rsid w:val="00765B34"/>
    <w:rsid w:val="00765C31"/>
    <w:rsid w:val="00765D5D"/>
    <w:rsid w:val="0076606A"/>
    <w:rsid w:val="0076630C"/>
    <w:rsid w:val="00766356"/>
    <w:rsid w:val="00766532"/>
    <w:rsid w:val="007666F3"/>
    <w:rsid w:val="00766829"/>
    <w:rsid w:val="007668D3"/>
    <w:rsid w:val="00766F6D"/>
    <w:rsid w:val="00766F9A"/>
    <w:rsid w:val="0076701A"/>
    <w:rsid w:val="00767099"/>
    <w:rsid w:val="00767123"/>
    <w:rsid w:val="0076717D"/>
    <w:rsid w:val="00767734"/>
    <w:rsid w:val="00767888"/>
    <w:rsid w:val="00767A0A"/>
    <w:rsid w:val="00767BD1"/>
    <w:rsid w:val="00767DA2"/>
    <w:rsid w:val="00767FA0"/>
    <w:rsid w:val="00770053"/>
    <w:rsid w:val="00770134"/>
    <w:rsid w:val="0077013E"/>
    <w:rsid w:val="007702A0"/>
    <w:rsid w:val="00770386"/>
    <w:rsid w:val="007703AA"/>
    <w:rsid w:val="007703F0"/>
    <w:rsid w:val="00770404"/>
    <w:rsid w:val="00770422"/>
    <w:rsid w:val="00770461"/>
    <w:rsid w:val="00770747"/>
    <w:rsid w:val="007707BF"/>
    <w:rsid w:val="00770A24"/>
    <w:rsid w:val="00770A72"/>
    <w:rsid w:val="00770A99"/>
    <w:rsid w:val="00770E86"/>
    <w:rsid w:val="00771238"/>
    <w:rsid w:val="007712B5"/>
    <w:rsid w:val="007713B9"/>
    <w:rsid w:val="00771555"/>
    <w:rsid w:val="00771714"/>
    <w:rsid w:val="00771A8F"/>
    <w:rsid w:val="00771AA4"/>
    <w:rsid w:val="00771D75"/>
    <w:rsid w:val="00771EF3"/>
    <w:rsid w:val="00771EF7"/>
    <w:rsid w:val="00771F9C"/>
    <w:rsid w:val="00771FD8"/>
    <w:rsid w:val="00772294"/>
    <w:rsid w:val="00772468"/>
    <w:rsid w:val="0077253F"/>
    <w:rsid w:val="00772642"/>
    <w:rsid w:val="007726CE"/>
    <w:rsid w:val="007726DC"/>
    <w:rsid w:val="007727A3"/>
    <w:rsid w:val="00772828"/>
    <w:rsid w:val="0077285C"/>
    <w:rsid w:val="007728EE"/>
    <w:rsid w:val="00772920"/>
    <w:rsid w:val="00772925"/>
    <w:rsid w:val="00772B5A"/>
    <w:rsid w:val="00772DB4"/>
    <w:rsid w:val="00772F13"/>
    <w:rsid w:val="00772F7B"/>
    <w:rsid w:val="00773032"/>
    <w:rsid w:val="007731EC"/>
    <w:rsid w:val="00773264"/>
    <w:rsid w:val="00773274"/>
    <w:rsid w:val="007734CA"/>
    <w:rsid w:val="007734DB"/>
    <w:rsid w:val="0077361A"/>
    <w:rsid w:val="007737FB"/>
    <w:rsid w:val="007738B8"/>
    <w:rsid w:val="00773C43"/>
    <w:rsid w:val="00773DAA"/>
    <w:rsid w:val="00773DC4"/>
    <w:rsid w:val="00773E34"/>
    <w:rsid w:val="00774023"/>
    <w:rsid w:val="0077426C"/>
    <w:rsid w:val="00774395"/>
    <w:rsid w:val="00774494"/>
    <w:rsid w:val="007746F5"/>
    <w:rsid w:val="00774766"/>
    <w:rsid w:val="00774CAE"/>
    <w:rsid w:val="00774D47"/>
    <w:rsid w:val="00774E5B"/>
    <w:rsid w:val="00774FF0"/>
    <w:rsid w:val="007751CB"/>
    <w:rsid w:val="007752E9"/>
    <w:rsid w:val="00775395"/>
    <w:rsid w:val="007753C8"/>
    <w:rsid w:val="0077570A"/>
    <w:rsid w:val="007757C0"/>
    <w:rsid w:val="007757E0"/>
    <w:rsid w:val="00775817"/>
    <w:rsid w:val="00775844"/>
    <w:rsid w:val="007758BF"/>
    <w:rsid w:val="00775BA3"/>
    <w:rsid w:val="00775BF3"/>
    <w:rsid w:val="00775C67"/>
    <w:rsid w:val="00775D69"/>
    <w:rsid w:val="00775DF6"/>
    <w:rsid w:val="00775EF7"/>
    <w:rsid w:val="00776097"/>
    <w:rsid w:val="0077609D"/>
    <w:rsid w:val="007760C5"/>
    <w:rsid w:val="007760F2"/>
    <w:rsid w:val="0077611C"/>
    <w:rsid w:val="007767F0"/>
    <w:rsid w:val="00776858"/>
    <w:rsid w:val="00776999"/>
    <w:rsid w:val="00776A58"/>
    <w:rsid w:val="00776BAB"/>
    <w:rsid w:val="00776C15"/>
    <w:rsid w:val="00776C91"/>
    <w:rsid w:val="00776D59"/>
    <w:rsid w:val="00776EB3"/>
    <w:rsid w:val="00776FB4"/>
    <w:rsid w:val="00776FE4"/>
    <w:rsid w:val="0077715B"/>
    <w:rsid w:val="007772D4"/>
    <w:rsid w:val="00777604"/>
    <w:rsid w:val="00777693"/>
    <w:rsid w:val="00777751"/>
    <w:rsid w:val="007778DD"/>
    <w:rsid w:val="00777AFA"/>
    <w:rsid w:val="00777C34"/>
    <w:rsid w:val="00777CA5"/>
    <w:rsid w:val="00777E8E"/>
    <w:rsid w:val="00777F2F"/>
    <w:rsid w:val="00777FE2"/>
    <w:rsid w:val="0078004F"/>
    <w:rsid w:val="007803CD"/>
    <w:rsid w:val="007803DB"/>
    <w:rsid w:val="0078043A"/>
    <w:rsid w:val="0078059D"/>
    <w:rsid w:val="007805B0"/>
    <w:rsid w:val="0078062D"/>
    <w:rsid w:val="00780930"/>
    <w:rsid w:val="00780A73"/>
    <w:rsid w:val="00780AC6"/>
    <w:rsid w:val="00780D75"/>
    <w:rsid w:val="00780F23"/>
    <w:rsid w:val="00780F2A"/>
    <w:rsid w:val="00781131"/>
    <w:rsid w:val="0078121A"/>
    <w:rsid w:val="00781376"/>
    <w:rsid w:val="007816DC"/>
    <w:rsid w:val="007816E1"/>
    <w:rsid w:val="00781866"/>
    <w:rsid w:val="0078191C"/>
    <w:rsid w:val="00781A2B"/>
    <w:rsid w:val="00781AC4"/>
    <w:rsid w:val="00781B68"/>
    <w:rsid w:val="00781BF5"/>
    <w:rsid w:val="00781DED"/>
    <w:rsid w:val="00781E6E"/>
    <w:rsid w:val="00781F04"/>
    <w:rsid w:val="00781FCE"/>
    <w:rsid w:val="00782170"/>
    <w:rsid w:val="00782388"/>
    <w:rsid w:val="00782409"/>
    <w:rsid w:val="00782465"/>
    <w:rsid w:val="007824A1"/>
    <w:rsid w:val="007824A7"/>
    <w:rsid w:val="007826CA"/>
    <w:rsid w:val="007827EC"/>
    <w:rsid w:val="00782C2E"/>
    <w:rsid w:val="00782C56"/>
    <w:rsid w:val="00782CA3"/>
    <w:rsid w:val="00782EAC"/>
    <w:rsid w:val="00782F9D"/>
    <w:rsid w:val="00783100"/>
    <w:rsid w:val="0078334D"/>
    <w:rsid w:val="00783402"/>
    <w:rsid w:val="00783571"/>
    <w:rsid w:val="0078365E"/>
    <w:rsid w:val="00783747"/>
    <w:rsid w:val="00783765"/>
    <w:rsid w:val="00783807"/>
    <w:rsid w:val="007838F1"/>
    <w:rsid w:val="00783C75"/>
    <w:rsid w:val="00783F6E"/>
    <w:rsid w:val="00783FFD"/>
    <w:rsid w:val="0078400A"/>
    <w:rsid w:val="007840C0"/>
    <w:rsid w:val="007841D5"/>
    <w:rsid w:val="0078422F"/>
    <w:rsid w:val="00784298"/>
    <w:rsid w:val="007844C1"/>
    <w:rsid w:val="007847A7"/>
    <w:rsid w:val="007847D2"/>
    <w:rsid w:val="00784B2E"/>
    <w:rsid w:val="00784B34"/>
    <w:rsid w:val="00784BD2"/>
    <w:rsid w:val="00784E76"/>
    <w:rsid w:val="00784FF9"/>
    <w:rsid w:val="00785238"/>
    <w:rsid w:val="0078541A"/>
    <w:rsid w:val="0078551D"/>
    <w:rsid w:val="00785593"/>
    <w:rsid w:val="0078570B"/>
    <w:rsid w:val="0078572E"/>
    <w:rsid w:val="00785767"/>
    <w:rsid w:val="0078584E"/>
    <w:rsid w:val="007858B7"/>
    <w:rsid w:val="00785962"/>
    <w:rsid w:val="00785B2C"/>
    <w:rsid w:val="00785C35"/>
    <w:rsid w:val="00785DA2"/>
    <w:rsid w:val="00785DC7"/>
    <w:rsid w:val="00785FBE"/>
    <w:rsid w:val="007864F1"/>
    <w:rsid w:val="00786529"/>
    <w:rsid w:val="00786572"/>
    <w:rsid w:val="00786661"/>
    <w:rsid w:val="007866E1"/>
    <w:rsid w:val="007867E5"/>
    <w:rsid w:val="007867E6"/>
    <w:rsid w:val="007868ED"/>
    <w:rsid w:val="00786AEA"/>
    <w:rsid w:val="00786B3A"/>
    <w:rsid w:val="00786C3F"/>
    <w:rsid w:val="00786E0A"/>
    <w:rsid w:val="00786EA5"/>
    <w:rsid w:val="00786EFC"/>
    <w:rsid w:val="00786F6E"/>
    <w:rsid w:val="00787080"/>
    <w:rsid w:val="007871F7"/>
    <w:rsid w:val="00787278"/>
    <w:rsid w:val="0078733A"/>
    <w:rsid w:val="00787617"/>
    <w:rsid w:val="0078767B"/>
    <w:rsid w:val="00787697"/>
    <w:rsid w:val="007876F9"/>
    <w:rsid w:val="00787A7D"/>
    <w:rsid w:val="00787B47"/>
    <w:rsid w:val="00787BB4"/>
    <w:rsid w:val="00787D55"/>
    <w:rsid w:val="00787DEA"/>
    <w:rsid w:val="00787FDC"/>
    <w:rsid w:val="00790051"/>
    <w:rsid w:val="007900E1"/>
    <w:rsid w:val="00790161"/>
    <w:rsid w:val="007901FC"/>
    <w:rsid w:val="00790329"/>
    <w:rsid w:val="007904CD"/>
    <w:rsid w:val="007904DF"/>
    <w:rsid w:val="00790545"/>
    <w:rsid w:val="007907AF"/>
    <w:rsid w:val="007907DB"/>
    <w:rsid w:val="007908E5"/>
    <w:rsid w:val="00790A91"/>
    <w:rsid w:val="00790B18"/>
    <w:rsid w:val="00790DBF"/>
    <w:rsid w:val="0079107F"/>
    <w:rsid w:val="007911EF"/>
    <w:rsid w:val="0079148A"/>
    <w:rsid w:val="007915C9"/>
    <w:rsid w:val="007916BB"/>
    <w:rsid w:val="007916F6"/>
    <w:rsid w:val="007917BF"/>
    <w:rsid w:val="00791B11"/>
    <w:rsid w:val="00791B58"/>
    <w:rsid w:val="00791C5C"/>
    <w:rsid w:val="00791C8A"/>
    <w:rsid w:val="00791CCF"/>
    <w:rsid w:val="0079223F"/>
    <w:rsid w:val="0079224F"/>
    <w:rsid w:val="00792333"/>
    <w:rsid w:val="00792576"/>
    <w:rsid w:val="00792699"/>
    <w:rsid w:val="0079278D"/>
    <w:rsid w:val="00792E68"/>
    <w:rsid w:val="00792E9A"/>
    <w:rsid w:val="0079307B"/>
    <w:rsid w:val="007930BA"/>
    <w:rsid w:val="007930D5"/>
    <w:rsid w:val="0079332D"/>
    <w:rsid w:val="0079334E"/>
    <w:rsid w:val="007933FA"/>
    <w:rsid w:val="0079360E"/>
    <w:rsid w:val="007938BF"/>
    <w:rsid w:val="00793967"/>
    <w:rsid w:val="0079396B"/>
    <w:rsid w:val="00793FA7"/>
    <w:rsid w:val="00794147"/>
    <w:rsid w:val="00794151"/>
    <w:rsid w:val="0079415A"/>
    <w:rsid w:val="0079429F"/>
    <w:rsid w:val="00794646"/>
    <w:rsid w:val="0079466F"/>
    <w:rsid w:val="007947F3"/>
    <w:rsid w:val="0079488D"/>
    <w:rsid w:val="007949EF"/>
    <w:rsid w:val="00794A58"/>
    <w:rsid w:val="00794C2E"/>
    <w:rsid w:val="00794C4B"/>
    <w:rsid w:val="00794C55"/>
    <w:rsid w:val="00794D03"/>
    <w:rsid w:val="00794D6D"/>
    <w:rsid w:val="00794D8F"/>
    <w:rsid w:val="00794F89"/>
    <w:rsid w:val="00794FEF"/>
    <w:rsid w:val="007950A8"/>
    <w:rsid w:val="007950D2"/>
    <w:rsid w:val="007950DA"/>
    <w:rsid w:val="00795111"/>
    <w:rsid w:val="00795154"/>
    <w:rsid w:val="007951C4"/>
    <w:rsid w:val="007951F0"/>
    <w:rsid w:val="0079529C"/>
    <w:rsid w:val="0079533E"/>
    <w:rsid w:val="00795456"/>
    <w:rsid w:val="00795486"/>
    <w:rsid w:val="0079555D"/>
    <w:rsid w:val="007955F5"/>
    <w:rsid w:val="0079573C"/>
    <w:rsid w:val="007958F6"/>
    <w:rsid w:val="00795B40"/>
    <w:rsid w:val="00795C7B"/>
    <w:rsid w:val="00795D85"/>
    <w:rsid w:val="00795E25"/>
    <w:rsid w:val="007960B6"/>
    <w:rsid w:val="007960D4"/>
    <w:rsid w:val="00796179"/>
    <w:rsid w:val="007963F5"/>
    <w:rsid w:val="00796695"/>
    <w:rsid w:val="00796783"/>
    <w:rsid w:val="007967C0"/>
    <w:rsid w:val="0079682C"/>
    <w:rsid w:val="007968C6"/>
    <w:rsid w:val="007969A2"/>
    <w:rsid w:val="007969CB"/>
    <w:rsid w:val="007969DE"/>
    <w:rsid w:val="00796A4C"/>
    <w:rsid w:val="00796A74"/>
    <w:rsid w:val="00796B5E"/>
    <w:rsid w:val="00796BA4"/>
    <w:rsid w:val="00796EA2"/>
    <w:rsid w:val="00796EF9"/>
    <w:rsid w:val="00796F18"/>
    <w:rsid w:val="00796F3D"/>
    <w:rsid w:val="00796FA5"/>
    <w:rsid w:val="00796FC2"/>
    <w:rsid w:val="00797146"/>
    <w:rsid w:val="007973A7"/>
    <w:rsid w:val="00797531"/>
    <w:rsid w:val="00797564"/>
    <w:rsid w:val="00797894"/>
    <w:rsid w:val="007979F8"/>
    <w:rsid w:val="00797AD6"/>
    <w:rsid w:val="00797B39"/>
    <w:rsid w:val="00797B7B"/>
    <w:rsid w:val="00797BE6"/>
    <w:rsid w:val="00797BE9"/>
    <w:rsid w:val="00797D96"/>
    <w:rsid w:val="00797DA3"/>
    <w:rsid w:val="00797DF8"/>
    <w:rsid w:val="00797F44"/>
    <w:rsid w:val="007A0487"/>
    <w:rsid w:val="007A04C6"/>
    <w:rsid w:val="007A06CC"/>
    <w:rsid w:val="007A0806"/>
    <w:rsid w:val="007A08B7"/>
    <w:rsid w:val="007A08DE"/>
    <w:rsid w:val="007A094A"/>
    <w:rsid w:val="007A0953"/>
    <w:rsid w:val="007A09F6"/>
    <w:rsid w:val="007A0A1D"/>
    <w:rsid w:val="007A0ACB"/>
    <w:rsid w:val="007A0D05"/>
    <w:rsid w:val="007A0DAE"/>
    <w:rsid w:val="007A0E00"/>
    <w:rsid w:val="007A0EFC"/>
    <w:rsid w:val="007A0F1D"/>
    <w:rsid w:val="007A0FEB"/>
    <w:rsid w:val="007A120D"/>
    <w:rsid w:val="007A1350"/>
    <w:rsid w:val="007A1464"/>
    <w:rsid w:val="007A16E0"/>
    <w:rsid w:val="007A186C"/>
    <w:rsid w:val="007A188B"/>
    <w:rsid w:val="007A192A"/>
    <w:rsid w:val="007A1A09"/>
    <w:rsid w:val="007A1A18"/>
    <w:rsid w:val="007A1B9C"/>
    <w:rsid w:val="007A1DB8"/>
    <w:rsid w:val="007A2113"/>
    <w:rsid w:val="007A242B"/>
    <w:rsid w:val="007A26CE"/>
    <w:rsid w:val="007A2779"/>
    <w:rsid w:val="007A2D97"/>
    <w:rsid w:val="007A2F77"/>
    <w:rsid w:val="007A312E"/>
    <w:rsid w:val="007A3341"/>
    <w:rsid w:val="007A3385"/>
    <w:rsid w:val="007A359D"/>
    <w:rsid w:val="007A3676"/>
    <w:rsid w:val="007A3689"/>
    <w:rsid w:val="007A3A72"/>
    <w:rsid w:val="007A3BA9"/>
    <w:rsid w:val="007A3C3E"/>
    <w:rsid w:val="007A3C8E"/>
    <w:rsid w:val="007A3D5C"/>
    <w:rsid w:val="007A3E88"/>
    <w:rsid w:val="007A3FFC"/>
    <w:rsid w:val="007A4034"/>
    <w:rsid w:val="007A4152"/>
    <w:rsid w:val="007A448C"/>
    <w:rsid w:val="007A44CC"/>
    <w:rsid w:val="007A4759"/>
    <w:rsid w:val="007A4781"/>
    <w:rsid w:val="007A47FC"/>
    <w:rsid w:val="007A4B6F"/>
    <w:rsid w:val="007A4B77"/>
    <w:rsid w:val="007A4BE4"/>
    <w:rsid w:val="007A4E7F"/>
    <w:rsid w:val="007A4E81"/>
    <w:rsid w:val="007A503A"/>
    <w:rsid w:val="007A5305"/>
    <w:rsid w:val="007A570F"/>
    <w:rsid w:val="007A577A"/>
    <w:rsid w:val="007A57CB"/>
    <w:rsid w:val="007A5A4B"/>
    <w:rsid w:val="007A5C16"/>
    <w:rsid w:val="007A5D5E"/>
    <w:rsid w:val="007A6104"/>
    <w:rsid w:val="007A6212"/>
    <w:rsid w:val="007A62F1"/>
    <w:rsid w:val="007A63B1"/>
    <w:rsid w:val="007A6465"/>
    <w:rsid w:val="007A658A"/>
    <w:rsid w:val="007A6704"/>
    <w:rsid w:val="007A679A"/>
    <w:rsid w:val="007A67B7"/>
    <w:rsid w:val="007A682F"/>
    <w:rsid w:val="007A6839"/>
    <w:rsid w:val="007A6AE3"/>
    <w:rsid w:val="007A6B90"/>
    <w:rsid w:val="007A6BFA"/>
    <w:rsid w:val="007A6C18"/>
    <w:rsid w:val="007A6FCC"/>
    <w:rsid w:val="007A709F"/>
    <w:rsid w:val="007A719C"/>
    <w:rsid w:val="007A738C"/>
    <w:rsid w:val="007A73E5"/>
    <w:rsid w:val="007A7452"/>
    <w:rsid w:val="007A7480"/>
    <w:rsid w:val="007A763E"/>
    <w:rsid w:val="007A78FD"/>
    <w:rsid w:val="007A7980"/>
    <w:rsid w:val="007A7A93"/>
    <w:rsid w:val="007A7B4E"/>
    <w:rsid w:val="007A7BAB"/>
    <w:rsid w:val="007A7CA8"/>
    <w:rsid w:val="007A7EB0"/>
    <w:rsid w:val="007B001B"/>
    <w:rsid w:val="007B002F"/>
    <w:rsid w:val="007B01DF"/>
    <w:rsid w:val="007B026C"/>
    <w:rsid w:val="007B02D5"/>
    <w:rsid w:val="007B0308"/>
    <w:rsid w:val="007B030B"/>
    <w:rsid w:val="007B040C"/>
    <w:rsid w:val="007B057D"/>
    <w:rsid w:val="007B05C4"/>
    <w:rsid w:val="007B07AC"/>
    <w:rsid w:val="007B095F"/>
    <w:rsid w:val="007B09EE"/>
    <w:rsid w:val="007B0D93"/>
    <w:rsid w:val="007B0DA3"/>
    <w:rsid w:val="007B0DDA"/>
    <w:rsid w:val="007B109D"/>
    <w:rsid w:val="007B10B2"/>
    <w:rsid w:val="007B1155"/>
    <w:rsid w:val="007B121C"/>
    <w:rsid w:val="007B1585"/>
    <w:rsid w:val="007B1693"/>
    <w:rsid w:val="007B16AB"/>
    <w:rsid w:val="007B17AC"/>
    <w:rsid w:val="007B1B9F"/>
    <w:rsid w:val="007B1CB9"/>
    <w:rsid w:val="007B1FB8"/>
    <w:rsid w:val="007B2423"/>
    <w:rsid w:val="007B24D2"/>
    <w:rsid w:val="007B24F9"/>
    <w:rsid w:val="007B2552"/>
    <w:rsid w:val="007B2755"/>
    <w:rsid w:val="007B28EB"/>
    <w:rsid w:val="007B29A4"/>
    <w:rsid w:val="007B2A7D"/>
    <w:rsid w:val="007B2ADD"/>
    <w:rsid w:val="007B2C5A"/>
    <w:rsid w:val="007B2F42"/>
    <w:rsid w:val="007B3074"/>
    <w:rsid w:val="007B30F8"/>
    <w:rsid w:val="007B3167"/>
    <w:rsid w:val="007B3233"/>
    <w:rsid w:val="007B3238"/>
    <w:rsid w:val="007B3266"/>
    <w:rsid w:val="007B326F"/>
    <w:rsid w:val="007B32BB"/>
    <w:rsid w:val="007B3387"/>
    <w:rsid w:val="007B35F3"/>
    <w:rsid w:val="007B3692"/>
    <w:rsid w:val="007B38F3"/>
    <w:rsid w:val="007B3961"/>
    <w:rsid w:val="007B3A6D"/>
    <w:rsid w:val="007B3A83"/>
    <w:rsid w:val="007B3AD0"/>
    <w:rsid w:val="007B3D84"/>
    <w:rsid w:val="007B3D96"/>
    <w:rsid w:val="007B3E0D"/>
    <w:rsid w:val="007B3E30"/>
    <w:rsid w:val="007B3F2A"/>
    <w:rsid w:val="007B40C7"/>
    <w:rsid w:val="007B4212"/>
    <w:rsid w:val="007B42BB"/>
    <w:rsid w:val="007B48A1"/>
    <w:rsid w:val="007B48F9"/>
    <w:rsid w:val="007B4AC5"/>
    <w:rsid w:val="007B4FBE"/>
    <w:rsid w:val="007B517E"/>
    <w:rsid w:val="007B526A"/>
    <w:rsid w:val="007B53D4"/>
    <w:rsid w:val="007B53FD"/>
    <w:rsid w:val="007B541B"/>
    <w:rsid w:val="007B5451"/>
    <w:rsid w:val="007B592A"/>
    <w:rsid w:val="007B5963"/>
    <w:rsid w:val="007B59DB"/>
    <w:rsid w:val="007B59FC"/>
    <w:rsid w:val="007B5A03"/>
    <w:rsid w:val="007B5C97"/>
    <w:rsid w:val="007B5D4D"/>
    <w:rsid w:val="007B60E1"/>
    <w:rsid w:val="007B6155"/>
    <w:rsid w:val="007B6258"/>
    <w:rsid w:val="007B62CA"/>
    <w:rsid w:val="007B6579"/>
    <w:rsid w:val="007B65BF"/>
    <w:rsid w:val="007B668F"/>
    <w:rsid w:val="007B6718"/>
    <w:rsid w:val="007B6900"/>
    <w:rsid w:val="007B6948"/>
    <w:rsid w:val="007B6A05"/>
    <w:rsid w:val="007B6CB5"/>
    <w:rsid w:val="007B6D41"/>
    <w:rsid w:val="007B6D97"/>
    <w:rsid w:val="007B6ED3"/>
    <w:rsid w:val="007B7050"/>
    <w:rsid w:val="007B7133"/>
    <w:rsid w:val="007B7164"/>
    <w:rsid w:val="007B716E"/>
    <w:rsid w:val="007B71E7"/>
    <w:rsid w:val="007B7329"/>
    <w:rsid w:val="007B738B"/>
    <w:rsid w:val="007B742E"/>
    <w:rsid w:val="007B755A"/>
    <w:rsid w:val="007B76A1"/>
    <w:rsid w:val="007B777F"/>
    <w:rsid w:val="007B7BCB"/>
    <w:rsid w:val="007B7F56"/>
    <w:rsid w:val="007B7FA8"/>
    <w:rsid w:val="007C01C2"/>
    <w:rsid w:val="007C02D3"/>
    <w:rsid w:val="007C0688"/>
    <w:rsid w:val="007C089C"/>
    <w:rsid w:val="007C08E3"/>
    <w:rsid w:val="007C0AB2"/>
    <w:rsid w:val="007C0BCB"/>
    <w:rsid w:val="007C0D63"/>
    <w:rsid w:val="007C0FE6"/>
    <w:rsid w:val="007C10A8"/>
    <w:rsid w:val="007C1133"/>
    <w:rsid w:val="007C1171"/>
    <w:rsid w:val="007C1582"/>
    <w:rsid w:val="007C1638"/>
    <w:rsid w:val="007C16B0"/>
    <w:rsid w:val="007C19AF"/>
    <w:rsid w:val="007C19E0"/>
    <w:rsid w:val="007C1A86"/>
    <w:rsid w:val="007C1BF2"/>
    <w:rsid w:val="007C1C5C"/>
    <w:rsid w:val="007C1DBB"/>
    <w:rsid w:val="007C2494"/>
    <w:rsid w:val="007C251C"/>
    <w:rsid w:val="007C255B"/>
    <w:rsid w:val="007C25B8"/>
    <w:rsid w:val="007C2605"/>
    <w:rsid w:val="007C2714"/>
    <w:rsid w:val="007C2911"/>
    <w:rsid w:val="007C2A1F"/>
    <w:rsid w:val="007C2A54"/>
    <w:rsid w:val="007C2AFD"/>
    <w:rsid w:val="007C2CD2"/>
    <w:rsid w:val="007C2E5F"/>
    <w:rsid w:val="007C2FA5"/>
    <w:rsid w:val="007C2FC2"/>
    <w:rsid w:val="007C3059"/>
    <w:rsid w:val="007C306F"/>
    <w:rsid w:val="007C332F"/>
    <w:rsid w:val="007C3514"/>
    <w:rsid w:val="007C3581"/>
    <w:rsid w:val="007C3661"/>
    <w:rsid w:val="007C37FE"/>
    <w:rsid w:val="007C38CB"/>
    <w:rsid w:val="007C3B9B"/>
    <w:rsid w:val="007C3BAD"/>
    <w:rsid w:val="007C3EB8"/>
    <w:rsid w:val="007C4093"/>
    <w:rsid w:val="007C4495"/>
    <w:rsid w:val="007C45C2"/>
    <w:rsid w:val="007C4688"/>
    <w:rsid w:val="007C4744"/>
    <w:rsid w:val="007C475F"/>
    <w:rsid w:val="007C47B0"/>
    <w:rsid w:val="007C4837"/>
    <w:rsid w:val="007C4A84"/>
    <w:rsid w:val="007C4A92"/>
    <w:rsid w:val="007C4C62"/>
    <w:rsid w:val="007C4DE7"/>
    <w:rsid w:val="007C4EAE"/>
    <w:rsid w:val="007C4FE6"/>
    <w:rsid w:val="007C510D"/>
    <w:rsid w:val="007C510E"/>
    <w:rsid w:val="007C5163"/>
    <w:rsid w:val="007C51A9"/>
    <w:rsid w:val="007C5251"/>
    <w:rsid w:val="007C52A6"/>
    <w:rsid w:val="007C534F"/>
    <w:rsid w:val="007C536A"/>
    <w:rsid w:val="007C570D"/>
    <w:rsid w:val="007C58F5"/>
    <w:rsid w:val="007C5B0E"/>
    <w:rsid w:val="007C5EA9"/>
    <w:rsid w:val="007C5EBB"/>
    <w:rsid w:val="007C5FEC"/>
    <w:rsid w:val="007C6104"/>
    <w:rsid w:val="007C6170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70BA"/>
    <w:rsid w:val="007C73B4"/>
    <w:rsid w:val="007C73E3"/>
    <w:rsid w:val="007C78C7"/>
    <w:rsid w:val="007C79B5"/>
    <w:rsid w:val="007C79EF"/>
    <w:rsid w:val="007C7A04"/>
    <w:rsid w:val="007C7B7B"/>
    <w:rsid w:val="007C7BD7"/>
    <w:rsid w:val="007C7DEA"/>
    <w:rsid w:val="007C7F7F"/>
    <w:rsid w:val="007D0178"/>
    <w:rsid w:val="007D0582"/>
    <w:rsid w:val="007D07BF"/>
    <w:rsid w:val="007D0830"/>
    <w:rsid w:val="007D08F3"/>
    <w:rsid w:val="007D0A4C"/>
    <w:rsid w:val="007D0AD2"/>
    <w:rsid w:val="007D0B3F"/>
    <w:rsid w:val="007D0CFA"/>
    <w:rsid w:val="007D0ECB"/>
    <w:rsid w:val="007D0F55"/>
    <w:rsid w:val="007D0FAA"/>
    <w:rsid w:val="007D125E"/>
    <w:rsid w:val="007D12D8"/>
    <w:rsid w:val="007D1632"/>
    <w:rsid w:val="007D16E7"/>
    <w:rsid w:val="007D17C0"/>
    <w:rsid w:val="007D1922"/>
    <w:rsid w:val="007D198F"/>
    <w:rsid w:val="007D19A1"/>
    <w:rsid w:val="007D1B40"/>
    <w:rsid w:val="007D1B66"/>
    <w:rsid w:val="007D1FAF"/>
    <w:rsid w:val="007D20C5"/>
    <w:rsid w:val="007D2262"/>
    <w:rsid w:val="007D2316"/>
    <w:rsid w:val="007D2425"/>
    <w:rsid w:val="007D262A"/>
    <w:rsid w:val="007D267F"/>
    <w:rsid w:val="007D27FC"/>
    <w:rsid w:val="007D2880"/>
    <w:rsid w:val="007D28D2"/>
    <w:rsid w:val="007D2A1F"/>
    <w:rsid w:val="007D2AAA"/>
    <w:rsid w:val="007D2AEF"/>
    <w:rsid w:val="007D2C7D"/>
    <w:rsid w:val="007D2F88"/>
    <w:rsid w:val="007D31C5"/>
    <w:rsid w:val="007D3216"/>
    <w:rsid w:val="007D32C8"/>
    <w:rsid w:val="007D33BA"/>
    <w:rsid w:val="007D350D"/>
    <w:rsid w:val="007D37D1"/>
    <w:rsid w:val="007D397A"/>
    <w:rsid w:val="007D3A22"/>
    <w:rsid w:val="007D3B09"/>
    <w:rsid w:val="007D3B1A"/>
    <w:rsid w:val="007D3C33"/>
    <w:rsid w:val="007D3DBA"/>
    <w:rsid w:val="007D3DD9"/>
    <w:rsid w:val="007D3E8D"/>
    <w:rsid w:val="007D404E"/>
    <w:rsid w:val="007D412C"/>
    <w:rsid w:val="007D415D"/>
    <w:rsid w:val="007D419B"/>
    <w:rsid w:val="007D432C"/>
    <w:rsid w:val="007D4448"/>
    <w:rsid w:val="007D44BC"/>
    <w:rsid w:val="007D45A6"/>
    <w:rsid w:val="007D4625"/>
    <w:rsid w:val="007D4664"/>
    <w:rsid w:val="007D481C"/>
    <w:rsid w:val="007D48BC"/>
    <w:rsid w:val="007D48F4"/>
    <w:rsid w:val="007D499C"/>
    <w:rsid w:val="007D4B38"/>
    <w:rsid w:val="007D4C6B"/>
    <w:rsid w:val="007D4CC4"/>
    <w:rsid w:val="007D5112"/>
    <w:rsid w:val="007D513A"/>
    <w:rsid w:val="007D51CE"/>
    <w:rsid w:val="007D551C"/>
    <w:rsid w:val="007D5537"/>
    <w:rsid w:val="007D5576"/>
    <w:rsid w:val="007D5604"/>
    <w:rsid w:val="007D56A5"/>
    <w:rsid w:val="007D571F"/>
    <w:rsid w:val="007D58EC"/>
    <w:rsid w:val="007D5B02"/>
    <w:rsid w:val="007D5C9D"/>
    <w:rsid w:val="007D5DD4"/>
    <w:rsid w:val="007D5E51"/>
    <w:rsid w:val="007D5F51"/>
    <w:rsid w:val="007D60A9"/>
    <w:rsid w:val="007D60F6"/>
    <w:rsid w:val="007D612A"/>
    <w:rsid w:val="007D6622"/>
    <w:rsid w:val="007D665C"/>
    <w:rsid w:val="007D6695"/>
    <w:rsid w:val="007D6707"/>
    <w:rsid w:val="007D68E8"/>
    <w:rsid w:val="007D6C90"/>
    <w:rsid w:val="007D6D23"/>
    <w:rsid w:val="007D6E05"/>
    <w:rsid w:val="007D6E36"/>
    <w:rsid w:val="007D6E40"/>
    <w:rsid w:val="007D6E4D"/>
    <w:rsid w:val="007D6EDD"/>
    <w:rsid w:val="007D703B"/>
    <w:rsid w:val="007D71A5"/>
    <w:rsid w:val="007D72AA"/>
    <w:rsid w:val="007D72FF"/>
    <w:rsid w:val="007D740E"/>
    <w:rsid w:val="007D74F1"/>
    <w:rsid w:val="007D7584"/>
    <w:rsid w:val="007D759C"/>
    <w:rsid w:val="007D75C0"/>
    <w:rsid w:val="007D75FC"/>
    <w:rsid w:val="007D76F6"/>
    <w:rsid w:val="007D7959"/>
    <w:rsid w:val="007D7BD3"/>
    <w:rsid w:val="007D7BDA"/>
    <w:rsid w:val="007D7CCF"/>
    <w:rsid w:val="007D7DEF"/>
    <w:rsid w:val="007E002A"/>
    <w:rsid w:val="007E00B4"/>
    <w:rsid w:val="007E0314"/>
    <w:rsid w:val="007E0331"/>
    <w:rsid w:val="007E03DF"/>
    <w:rsid w:val="007E0423"/>
    <w:rsid w:val="007E047A"/>
    <w:rsid w:val="007E0599"/>
    <w:rsid w:val="007E05B5"/>
    <w:rsid w:val="007E05EC"/>
    <w:rsid w:val="007E0672"/>
    <w:rsid w:val="007E06A5"/>
    <w:rsid w:val="007E0720"/>
    <w:rsid w:val="007E07B7"/>
    <w:rsid w:val="007E07F3"/>
    <w:rsid w:val="007E08AE"/>
    <w:rsid w:val="007E0998"/>
    <w:rsid w:val="007E09FE"/>
    <w:rsid w:val="007E0A2B"/>
    <w:rsid w:val="007E0A4E"/>
    <w:rsid w:val="007E0B05"/>
    <w:rsid w:val="007E0B24"/>
    <w:rsid w:val="007E0BD0"/>
    <w:rsid w:val="007E0BD1"/>
    <w:rsid w:val="007E0D0B"/>
    <w:rsid w:val="007E0DC0"/>
    <w:rsid w:val="007E0E26"/>
    <w:rsid w:val="007E0F67"/>
    <w:rsid w:val="007E100F"/>
    <w:rsid w:val="007E1049"/>
    <w:rsid w:val="007E1057"/>
    <w:rsid w:val="007E1112"/>
    <w:rsid w:val="007E11D8"/>
    <w:rsid w:val="007E12F9"/>
    <w:rsid w:val="007E1388"/>
    <w:rsid w:val="007E13E1"/>
    <w:rsid w:val="007E14C2"/>
    <w:rsid w:val="007E14DE"/>
    <w:rsid w:val="007E154D"/>
    <w:rsid w:val="007E15C6"/>
    <w:rsid w:val="007E1612"/>
    <w:rsid w:val="007E1634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7E1"/>
    <w:rsid w:val="007E2915"/>
    <w:rsid w:val="007E2950"/>
    <w:rsid w:val="007E2A6F"/>
    <w:rsid w:val="007E2AB2"/>
    <w:rsid w:val="007E2BB0"/>
    <w:rsid w:val="007E2CA7"/>
    <w:rsid w:val="007E2F2E"/>
    <w:rsid w:val="007E311E"/>
    <w:rsid w:val="007E31CC"/>
    <w:rsid w:val="007E349D"/>
    <w:rsid w:val="007E35A6"/>
    <w:rsid w:val="007E3616"/>
    <w:rsid w:val="007E36BA"/>
    <w:rsid w:val="007E39BC"/>
    <w:rsid w:val="007E3B4F"/>
    <w:rsid w:val="007E3B5A"/>
    <w:rsid w:val="007E3C00"/>
    <w:rsid w:val="007E3E99"/>
    <w:rsid w:val="007E3FD6"/>
    <w:rsid w:val="007E4007"/>
    <w:rsid w:val="007E418B"/>
    <w:rsid w:val="007E4190"/>
    <w:rsid w:val="007E423C"/>
    <w:rsid w:val="007E43FC"/>
    <w:rsid w:val="007E447E"/>
    <w:rsid w:val="007E44F9"/>
    <w:rsid w:val="007E451B"/>
    <w:rsid w:val="007E45A0"/>
    <w:rsid w:val="007E464C"/>
    <w:rsid w:val="007E46F5"/>
    <w:rsid w:val="007E4733"/>
    <w:rsid w:val="007E479C"/>
    <w:rsid w:val="007E47C5"/>
    <w:rsid w:val="007E49CF"/>
    <w:rsid w:val="007E4A04"/>
    <w:rsid w:val="007E4AB0"/>
    <w:rsid w:val="007E4AC5"/>
    <w:rsid w:val="007E4B14"/>
    <w:rsid w:val="007E4B35"/>
    <w:rsid w:val="007E4B99"/>
    <w:rsid w:val="007E4C4A"/>
    <w:rsid w:val="007E4DDE"/>
    <w:rsid w:val="007E5226"/>
    <w:rsid w:val="007E5604"/>
    <w:rsid w:val="007E562B"/>
    <w:rsid w:val="007E570F"/>
    <w:rsid w:val="007E5720"/>
    <w:rsid w:val="007E59A8"/>
    <w:rsid w:val="007E5A5A"/>
    <w:rsid w:val="007E5B32"/>
    <w:rsid w:val="007E5FB5"/>
    <w:rsid w:val="007E60E5"/>
    <w:rsid w:val="007E6333"/>
    <w:rsid w:val="007E6369"/>
    <w:rsid w:val="007E63D3"/>
    <w:rsid w:val="007E64A6"/>
    <w:rsid w:val="007E64C8"/>
    <w:rsid w:val="007E6679"/>
    <w:rsid w:val="007E676E"/>
    <w:rsid w:val="007E6A1F"/>
    <w:rsid w:val="007E6AC7"/>
    <w:rsid w:val="007E6C13"/>
    <w:rsid w:val="007E6DB8"/>
    <w:rsid w:val="007E6F24"/>
    <w:rsid w:val="007E6FD6"/>
    <w:rsid w:val="007E70D8"/>
    <w:rsid w:val="007E7113"/>
    <w:rsid w:val="007E72B5"/>
    <w:rsid w:val="007E72CD"/>
    <w:rsid w:val="007E735F"/>
    <w:rsid w:val="007E74B7"/>
    <w:rsid w:val="007E74D5"/>
    <w:rsid w:val="007E74DF"/>
    <w:rsid w:val="007E752E"/>
    <w:rsid w:val="007E7569"/>
    <w:rsid w:val="007E76CE"/>
    <w:rsid w:val="007E7957"/>
    <w:rsid w:val="007E7A45"/>
    <w:rsid w:val="007E7B4B"/>
    <w:rsid w:val="007E7D71"/>
    <w:rsid w:val="007E7E7F"/>
    <w:rsid w:val="007E7ED3"/>
    <w:rsid w:val="007F0054"/>
    <w:rsid w:val="007F00FB"/>
    <w:rsid w:val="007F03BE"/>
    <w:rsid w:val="007F03C5"/>
    <w:rsid w:val="007F058A"/>
    <w:rsid w:val="007F06AE"/>
    <w:rsid w:val="007F0746"/>
    <w:rsid w:val="007F08D9"/>
    <w:rsid w:val="007F096D"/>
    <w:rsid w:val="007F0AA7"/>
    <w:rsid w:val="007F0BC1"/>
    <w:rsid w:val="007F0C66"/>
    <w:rsid w:val="007F0C6B"/>
    <w:rsid w:val="007F0CF1"/>
    <w:rsid w:val="007F1233"/>
    <w:rsid w:val="007F1287"/>
    <w:rsid w:val="007F133D"/>
    <w:rsid w:val="007F13EA"/>
    <w:rsid w:val="007F153B"/>
    <w:rsid w:val="007F189A"/>
    <w:rsid w:val="007F18A7"/>
    <w:rsid w:val="007F18B9"/>
    <w:rsid w:val="007F1A89"/>
    <w:rsid w:val="007F1C34"/>
    <w:rsid w:val="007F1C4C"/>
    <w:rsid w:val="007F210F"/>
    <w:rsid w:val="007F2247"/>
    <w:rsid w:val="007F2292"/>
    <w:rsid w:val="007F2294"/>
    <w:rsid w:val="007F25A1"/>
    <w:rsid w:val="007F2633"/>
    <w:rsid w:val="007F27B5"/>
    <w:rsid w:val="007F2A44"/>
    <w:rsid w:val="007F2A4E"/>
    <w:rsid w:val="007F2B1C"/>
    <w:rsid w:val="007F2D01"/>
    <w:rsid w:val="007F2DD9"/>
    <w:rsid w:val="007F2E6E"/>
    <w:rsid w:val="007F3069"/>
    <w:rsid w:val="007F3170"/>
    <w:rsid w:val="007F31B8"/>
    <w:rsid w:val="007F3615"/>
    <w:rsid w:val="007F36A2"/>
    <w:rsid w:val="007F39D1"/>
    <w:rsid w:val="007F39D4"/>
    <w:rsid w:val="007F3A1B"/>
    <w:rsid w:val="007F3BB6"/>
    <w:rsid w:val="007F3CA9"/>
    <w:rsid w:val="007F3CF6"/>
    <w:rsid w:val="007F3DEC"/>
    <w:rsid w:val="007F3FF6"/>
    <w:rsid w:val="007F407B"/>
    <w:rsid w:val="007F4109"/>
    <w:rsid w:val="007F46D7"/>
    <w:rsid w:val="007F47DC"/>
    <w:rsid w:val="007F47DD"/>
    <w:rsid w:val="007F4811"/>
    <w:rsid w:val="007F4905"/>
    <w:rsid w:val="007F490D"/>
    <w:rsid w:val="007F4A38"/>
    <w:rsid w:val="007F4A68"/>
    <w:rsid w:val="007F4BC4"/>
    <w:rsid w:val="007F4BC6"/>
    <w:rsid w:val="007F4BD8"/>
    <w:rsid w:val="007F4D17"/>
    <w:rsid w:val="007F4DA1"/>
    <w:rsid w:val="007F4F0F"/>
    <w:rsid w:val="007F4FC3"/>
    <w:rsid w:val="007F4FF2"/>
    <w:rsid w:val="007F51AF"/>
    <w:rsid w:val="007F51B5"/>
    <w:rsid w:val="007F52AA"/>
    <w:rsid w:val="007F5368"/>
    <w:rsid w:val="007F541A"/>
    <w:rsid w:val="007F54BC"/>
    <w:rsid w:val="007F577E"/>
    <w:rsid w:val="007F5892"/>
    <w:rsid w:val="007F5A8E"/>
    <w:rsid w:val="007F5BCA"/>
    <w:rsid w:val="007F5C4B"/>
    <w:rsid w:val="007F5CBB"/>
    <w:rsid w:val="007F5CD3"/>
    <w:rsid w:val="007F5CE9"/>
    <w:rsid w:val="007F5DCA"/>
    <w:rsid w:val="007F5F95"/>
    <w:rsid w:val="007F609B"/>
    <w:rsid w:val="007F60D8"/>
    <w:rsid w:val="007F627F"/>
    <w:rsid w:val="007F63D7"/>
    <w:rsid w:val="007F6473"/>
    <w:rsid w:val="007F64CD"/>
    <w:rsid w:val="007F6A1D"/>
    <w:rsid w:val="007F6A9D"/>
    <w:rsid w:val="007F6C02"/>
    <w:rsid w:val="007F6D45"/>
    <w:rsid w:val="007F6DAA"/>
    <w:rsid w:val="007F6F9E"/>
    <w:rsid w:val="007F70A8"/>
    <w:rsid w:val="007F70D6"/>
    <w:rsid w:val="007F710D"/>
    <w:rsid w:val="007F7235"/>
    <w:rsid w:val="007F7280"/>
    <w:rsid w:val="007F74BE"/>
    <w:rsid w:val="007F7559"/>
    <w:rsid w:val="007F7654"/>
    <w:rsid w:val="007F766B"/>
    <w:rsid w:val="007F790D"/>
    <w:rsid w:val="007F794D"/>
    <w:rsid w:val="007F79C2"/>
    <w:rsid w:val="007F7A9E"/>
    <w:rsid w:val="007F7ADC"/>
    <w:rsid w:val="007F7B3D"/>
    <w:rsid w:val="007F7C69"/>
    <w:rsid w:val="007F7D65"/>
    <w:rsid w:val="008001AE"/>
    <w:rsid w:val="0080026A"/>
    <w:rsid w:val="00800527"/>
    <w:rsid w:val="008006BA"/>
    <w:rsid w:val="00800955"/>
    <w:rsid w:val="00800B91"/>
    <w:rsid w:val="00800CA8"/>
    <w:rsid w:val="00800CE8"/>
    <w:rsid w:val="00800F2D"/>
    <w:rsid w:val="0080108D"/>
    <w:rsid w:val="00801196"/>
    <w:rsid w:val="0080119C"/>
    <w:rsid w:val="008011B1"/>
    <w:rsid w:val="008011CE"/>
    <w:rsid w:val="00801214"/>
    <w:rsid w:val="008013BC"/>
    <w:rsid w:val="00801572"/>
    <w:rsid w:val="00801944"/>
    <w:rsid w:val="00801ABC"/>
    <w:rsid w:val="00801CB8"/>
    <w:rsid w:val="00801EE2"/>
    <w:rsid w:val="00801F2B"/>
    <w:rsid w:val="00802035"/>
    <w:rsid w:val="00802497"/>
    <w:rsid w:val="0080257C"/>
    <w:rsid w:val="00802626"/>
    <w:rsid w:val="00802801"/>
    <w:rsid w:val="00802C11"/>
    <w:rsid w:val="00802C76"/>
    <w:rsid w:val="00802C80"/>
    <w:rsid w:val="00802E49"/>
    <w:rsid w:val="00802F65"/>
    <w:rsid w:val="00802F89"/>
    <w:rsid w:val="00802FC3"/>
    <w:rsid w:val="008033FD"/>
    <w:rsid w:val="008035F5"/>
    <w:rsid w:val="008036CF"/>
    <w:rsid w:val="00803758"/>
    <w:rsid w:val="008037CF"/>
    <w:rsid w:val="008037F5"/>
    <w:rsid w:val="00803BD1"/>
    <w:rsid w:val="00803C02"/>
    <w:rsid w:val="00803F6C"/>
    <w:rsid w:val="00803FDD"/>
    <w:rsid w:val="008040E8"/>
    <w:rsid w:val="00804218"/>
    <w:rsid w:val="008043B1"/>
    <w:rsid w:val="008044B6"/>
    <w:rsid w:val="00804583"/>
    <w:rsid w:val="008045CA"/>
    <w:rsid w:val="00804697"/>
    <w:rsid w:val="00804732"/>
    <w:rsid w:val="0080498E"/>
    <w:rsid w:val="008049ED"/>
    <w:rsid w:val="00804BBB"/>
    <w:rsid w:val="00804D02"/>
    <w:rsid w:val="00804F48"/>
    <w:rsid w:val="00804FE5"/>
    <w:rsid w:val="00805003"/>
    <w:rsid w:val="0080510D"/>
    <w:rsid w:val="00805125"/>
    <w:rsid w:val="0080512A"/>
    <w:rsid w:val="008051AC"/>
    <w:rsid w:val="0080522B"/>
    <w:rsid w:val="00805300"/>
    <w:rsid w:val="0080544B"/>
    <w:rsid w:val="0080549B"/>
    <w:rsid w:val="00805679"/>
    <w:rsid w:val="00805838"/>
    <w:rsid w:val="00805900"/>
    <w:rsid w:val="00805933"/>
    <w:rsid w:val="00805C20"/>
    <w:rsid w:val="00805C3A"/>
    <w:rsid w:val="00805EE7"/>
    <w:rsid w:val="00806144"/>
    <w:rsid w:val="00806334"/>
    <w:rsid w:val="008063D8"/>
    <w:rsid w:val="008064F1"/>
    <w:rsid w:val="008065ED"/>
    <w:rsid w:val="0080662D"/>
    <w:rsid w:val="0080674C"/>
    <w:rsid w:val="00806757"/>
    <w:rsid w:val="00806A25"/>
    <w:rsid w:val="00806BC0"/>
    <w:rsid w:val="00806D0F"/>
    <w:rsid w:val="00806E84"/>
    <w:rsid w:val="00807186"/>
    <w:rsid w:val="00807281"/>
    <w:rsid w:val="008073A6"/>
    <w:rsid w:val="00807403"/>
    <w:rsid w:val="00807522"/>
    <w:rsid w:val="00807743"/>
    <w:rsid w:val="008077EC"/>
    <w:rsid w:val="00807BDB"/>
    <w:rsid w:val="00807C06"/>
    <w:rsid w:val="00807CCF"/>
    <w:rsid w:val="00807D22"/>
    <w:rsid w:val="00807E49"/>
    <w:rsid w:val="00807FB5"/>
    <w:rsid w:val="008100C6"/>
    <w:rsid w:val="008100FE"/>
    <w:rsid w:val="00810101"/>
    <w:rsid w:val="0081037E"/>
    <w:rsid w:val="008106F0"/>
    <w:rsid w:val="00810780"/>
    <w:rsid w:val="0081093C"/>
    <w:rsid w:val="008109C3"/>
    <w:rsid w:val="008109FD"/>
    <w:rsid w:val="00810A38"/>
    <w:rsid w:val="00810A96"/>
    <w:rsid w:val="00810AA1"/>
    <w:rsid w:val="00810F1A"/>
    <w:rsid w:val="00810FB6"/>
    <w:rsid w:val="0081110D"/>
    <w:rsid w:val="00811238"/>
    <w:rsid w:val="00811451"/>
    <w:rsid w:val="008116F5"/>
    <w:rsid w:val="00811783"/>
    <w:rsid w:val="008119C9"/>
    <w:rsid w:val="00811A84"/>
    <w:rsid w:val="00811B18"/>
    <w:rsid w:val="00811BA6"/>
    <w:rsid w:val="00811EAC"/>
    <w:rsid w:val="00811F76"/>
    <w:rsid w:val="00811F88"/>
    <w:rsid w:val="00812111"/>
    <w:rsid w:val="00812276"/>
    <w:rsid w:val="00812288"/>
    <w:rsid w:val="008123E9"/>
    <w:rsid w:val="0081243D"/>
    <w:rsid w:val="0081248A"/>
    <w:rsid w:val="008125CA"/>
    <w:rsid w:val="00812618"/>
    <w:rsid w:val="008126F1"/>
    <w:rsid w:val="0081286B"/>
    <w:rsid w:val="008128D0"/>
    <w:rsid w:val="0081291A"/>
    <w:rsid w:val="00812A23"/>
    <w:rsid w:val="00812B6D"/>
    <w:rsid w:val="00812CB3"/>
    <w:rsid w:val="00812E8C"/>
    <w:rsid w:val="008130D9"/>
    <w:rsid w:val="00813192"/>
    <w:rsid w:val="00813214"/>
    <w:rsid w:val="008133FD"/>
    <w:rsid w:val="008134C3"/>
    <w:rsid w:val="00813502"/>
    <w:rsid w:val="0081351A"/>
    <w:rsid w:val="00813586"/>
    <w:rsid w:val="00813605"/>
    <w:rsid w:val="00813732"/>
    <w:rsid w:val="008138AA"/>
    <w:rsid w:val="00813929"/>
    <w:rsid w:val="00813A69"/>
    <w:rsid w:val="00813AA5"/>
    <w:rsid w:val="00813AAB"/>
    <w:rsid w:val="00813B31"/>
    <w:rsid w:val="00813C85"/>
    <w:rsid w:val="00813D00"/>
    <w:rsid w:val="00813EE3"/>
    <w:rsid w:val="00813FFF"/>
    <w:rsid w:val="008140D8"/>
    <w:rsid w:val="00814190"/>
    <w:rsid w:val="00814209"/>
    <w:rsid w:val="0081421A"/>
    <w:rsid w:val="00814229"/>
    <w:rsid w:val="0081430D"/>
    <w:rsid w:val="00814408"/>
    <w:rsid w:val="0081462D"/>
    <w:rsid w:val="00814631"/>
    <w:rsid w:val="00814829"/>
    <w:rsid w:val="00814881"/>
    <w:rsid w:val="00814C85"/>
    <w:rsid w:val="00814CF5"/>
    <w:rsid w:val="00814DFA"/>
    <w:rsid w:val="008151E2"/>
    <w:rsid w:val="0081534E"/>
    <w:rsid w:val="00815363"/>
    <w:rsid w:val="00815507"/>
    <w:rsid w:val="0081551B"/>
    <w:rsid w:val="0081567E"/>
    <w:rsid w:val="00815710"/>
    <w:rsid w:val="0081599D"/>
    <w:rsid w:val="008159ED"/>
    <w:rsid w:val="00815A0E"/>
    <w:rsid w:val="00815A77"/>
    <w:rsid w:val="00815C1E"/>
    <w:rsid w:val="00815FA8"/>
    <w:rsid w:val="00815FC1"/>
    <w:rsid w:val="008163D5"/>
    <w:rsid w:val="008166D4"/>
    <w:rsid w:val="00816766"/>
    <w:rsid w:val="008167C1"/>
    <w:rsid w:val="008168B8"/>
    <w:rsid w:val="0081697D"/>
    <w:rsid w:val="00816A59"/>
    <w:rsid w:val="00816BB5"/>
    <w:rsid w:val="00816CB5"/>
    <w:rsid w:val="00816D06"/>
    <w:rsid w:val="00816DE8"/>
    <w:rsid w:val="00816ED3"/>
    <w:rsid w:val="008174F4"/>
    <w:rsid w:val="008175EF"/>
    <w:rsid w:val="00817601"/>
    <w:rsid w:val="008176F2"/>
    <w:rsid w:val="0081798C"/>
    <w:rsid w:val="008179BD"/>
    <w:rsid w:val="00817A0B"/>
    <w:rsid w:val="00817CA5"/>
    <w:rsid w:val="00817CE8"/>
    <w:rsid w:val="00817F3B"/>
    <w:rsid w:val="0082007A"/>
    <w:rsid w:val="00820174"/>
    <w:rsid w:val="008202C8"/>
    <w:rsid w:val="0082045A"/>
    <w:rsid w:val="008204B2"/>
    <w:rsid w:val="00820505"/>
    <w:rsid w:val="0082059D"/>
    <w:rsid w:val="008207D4"/>
    <w:rsid w:val="008209DF"/>
    <w:rsid w:val="008209ED"/>
    <w:rsid w:val="00821089"/>
    <w:rsid w:val="008212F0"/>
    <w:rsid w:val="008216D7"/>
    <w:rsid w:val="008218BA"/>
    <w:rsid w:val="008218EA"/>
    <w:rsid w:val="008219B0"/>
    <w:rsid w:val="00821A31"/>
    <w:rsid w:val="00821B06"/>
    <w:rsid w:val="00821BC0"/>
    <w:rsid w:val="00821F93"/>
    <w:rsid w:val="00822015"/>
    <w:rsid w:val="00822288"/>
    <w:rsid w:val="00822397"/>
    <w:rsid w:val="008224BB"/>
    <w:rsid w:val="008225CA"/>
    <w:rsid w:val="008228E1"/>
    <w:rsid w:val="00822A7F"/>
    <w:rsid w:val="00822CB6"/>
    <w:rsid w:val="00822D48"/>
    <w:rsid w:val="00822D87"/>
    <w:rsid w:val="00822FE7"/>
    <w:rsid w:val="008231E5"/>
    <w:rsid w:val="008232EA"/>
    <w:rsid w:val="0082331D"/>
    <w:rsid w:val="0082332D"/>
    <w:rsid w:val="008236F3"/>
    <w:rsid w:val="008237B7"/>
    <w:rsid w:val="008237F9"/>
    <w:rsid w:val="0082386C"/>
    <w:rsid w:val="00823AFF"/>
    <w:rsid w:val="00823CB5"/>
    <w:rsid w:val="00824357"/>
    <w:rsid w:val="008247DC"/>
    <w:rsid w:val="00824B77"/>
    <w:rsid w:val="00824C0E"/>
    <w:rsid w:val="00824E66"/>
    <w:rsid w:val="008250A3"/>
    <w:rsid w:val="0082521E"/>
    <w:rsid w:val="00825258"/>
    <w:rsid w:val="008252EF"/>
    <w:rsid w:val="00825430"/>
    <w:rsid w:val="008254EC"/>
    <w:rsid w:val="00825774"/>
    <w:rsid w:val="0082578F"/>
    <w:rsid w:val="008257EA"/>
    <w:rsid w:val="00825BC4"/>
    <w:rsid w:val="00825BEF"/>
    <w:rsid w:val="00825C28"/>
    <w:rsid w:val="00825CD2"/>
    <w:rsid w:val="00826204"/>
    <w:rsid w:val="00826242"/>
    <w:rsid w:val="0082630F"/>
    <w:rsid w:val="008266F8"/>
    <w:rsid w:val="00826B0F"/>
    <w:rsid w:val="00826B9E"/>
    <w:rsid w:val="00827108"/>
    <w:rsid w:val="00827144"/>
    <w:rsid w:val="008272F9"/>
    <w:rsid w:val="008273E7"/>
    <w:rsid w:val="008275C4"/>
    <w:rsid w:val="008275E2"/>
    <w:rsid w:val="00827673"/>
    <w:rsid w:val="008276DB"/>
    <w:rsid w:val="00827A2A"/>
    <w:rsid w:val="00827AC5"/>
    <w:rsid w:val="00827AE1"/>
    <w:rsid w:val="00827B5B"/>
    <w:rsid w:val="00827BAF"/>
    <w:rsid w:val="00827DDC"/>
    <w:rsid w:val="00827E8B"/>
    <w:rsid w:val="008300A4"/>
    <w:rsid w:val="00830500"/>
    <w:rsid w:val="0083074E"/>
    <w:rsid w:val="00830ACC"/>
    <w:rsid w:val="00830B45"/>
    <w:rsid w:val="00830F20"/>
    <w:rsid w:val="0083107C"/>
    <w:rsid w:val="008311E8"/>
    <w:rsid w:val="00831203"/>
    <w:rsid w:val="0083151E"/>
    <w:rsid w:val="008315CD"/>
    <w:rsid w:val="00831679"/>
    <w:rsid w:val="00831B1A"/>
    <w:rsid w:val="00831C93"/>
    <w:rsid w:val="00831DC6"/>
    <w:rsid w:val="00832152"/>
    <w:rsid w:val="008321C6"/>
    <w:rsid w:val="0083222E"/>
    <w:rsid w:val="0083228F"/>
    <w:rsid w:val="008322C5"/>
    <w:rsid w:val="00832378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28"/>
    <w:rsid w:val="00832D9E"/>
    <w:rsid w:val="00833126"/>
    <w:rsid w:val="00833201"/>
    <w:rsid w:val="0083325B"/>
    <w:rsid w:val="00833265"/>
    <w:rsid w:val="00833399"/>
    <w:rsid w:val="0083345E"/>
    <w:rsid w:val="0083352C"/>
    <w:rsid w:val="0083357E"/>
    <w:rsid w:val="0083360D"/>
    <w:rsid w:val="00833770"/>
    <w:rsid w:val="008337D9"/>
    <w:rsid w:val="0083380C"/>
    <w:rsid w:val="00833BAC"/>
    <w:rsid w:val="00833C38"/>
    <w:rsid w:val="00833C71"/>
    <w:rsid w:val="00833D96"/>
    <w:rsid w:val="00833E7B"/>
    <w:rsid w:val="00833F5F"/>
    <w:rsid w:val="00834098"/>
    <w:rsid w:val="00834205"/>
    <w:rsid w:val="00834290"/>
    <w:rsid w:val="00834587"/>
    <w:rsid w:val="0083461B"/>
    <w:rsid w:val="00834861"/>
    <w:rsid w:val="008349C9"/>
    <w:rsid w:val="00834B4E"/>
    <w:rsid w:val="00834B82"/>
    <w:rsid w:val="00834E0D"/>
    <w:rsid w:val="00834E79"/>
    <w:rsid w:val="00834F15"/>
    <w:rsid w:val="00834F5F"/>
    <w:rsid w:val="00834F99"/>
    <w:rsid w:val="00835069"/>
    <w:rsid w:val="00835115"/>
    <w:rsid w:val="0083516C"/>
    <w:rsid w:val="0083529D"/>
    <w:rsid w:val="008352AA"/>
    <w:rsid w:val="008352BA"/>
    <w:rsid w:val="0083536E"/>
    <w:rsid w:val="008353A9"/>
    <w:rsid w:val="0083561A"/>
    <w:rsid w:val="008356C5"/>
    <w:rsid w:val="008356FC"/>
    <w:rsid w:val="00835869"/>
    <w:rsid w:val="00835880"/>
    <w:rsid w:val="00835910"/>
    <w:rsid w:val="00835945"/>
    <w:rsid w:val="00835989"/>
    <w:rsid w:val="008359AA"/>
    <w:rsid w:val="00835ACB"/>
    <w:rsid w:val="00835AE0"/>
    <w:rsid w:val="00835B3E"/>
    <w:rsid w:val="00835F7B"/>
    <w:rsid w:val="008360AA"/>
    <w:rsid w:val="00836291"/>
    <w:rsid w:val="0083647B"/>
    <w:rsid w:val="00836544"/>
    <w:rsid w:val="00836566"/>
    <w:rsid w:val="0083664F"/>
    <w:rsid w:val="00836805"/>
    <w:rsid w:val="008368CF"/>
    <w:rsid w:val="008369B4"/>
    <w:rsid w:val="008369F6"/>
    <w:rsid w:val="00836B1C"/>
    <w:rsid w:val="00836C8E"/>
    <w:rsid w:val="00836DE1"/>
    <w:rsid w:val="00836FDB"/>
    <w:rsid w:val="00836FFF"/>
    <w:rsid w:val="008371C8"/>
    <w:rsid w:val="008372AD"/>
    <w:rsid w:val="00837388"/>
    <w:rsid w:val="0083760C"/>
    <w:rsid w:val="008379D1"/>
    <w:rsid w:val="00837BDF"/>
    <w:rsid w:val="00837BE5"/>
    <w:rsid w:val="00837D86"/>
    <w:rsid w:val="00837DBD"/>
    <w:rsid w:val="00837F5D"/>
    <w:rsid w:val="00837FAC"/>
    <w:rsid w:val="00840001"/>
    <w:rsid w:val="00840363"/>
    <w:rsid w:val="008403EB"/>
    <w:rsid w:val="0084058C"/>
    <w:rsid w:val="008406AC"/>
    <w:rsid w:val="008407A6"/>
    <w:rsid w:val="00840895"/>
    <w:rsid w:val="008408B7"/>
    <w:rsid w:val="00840AA3"/>
    <w:rsid w:val="00840B91"/>
    <w:rsid w:val="00840CC8"/>
    <w:rsid w:val="00840D44"/>
    <w:rsid w:val="00840E08"/>
    <w:rsid w:val="00840EF1"/>
    <w:rsid w:val="008413E5"/>
    <w:rsid w:val="0084165D"/>
    <w:rsid w:val="00841698"/>
    <w:rsid w:val="00841A3C"/>
    <w:rsid w:val="00841AF7"/>
    <w:rsid w:val="00841CCB"/>
    <w:rsid w:val="00841D4A"/>
    <w:rsid w:val="00841E70"/>
    <w:rsid w:val="0084214D"/>
    <w:rsid w:val="008421AA"/>
    <w:rsid w:val="008421C6"/>
    <w:rsid w:val="008425C7"/>
    <w:rsid w:val="008427AD"/>
    <w:rsid w:val="00842A4D"/>
    <w:rsid w:val="00842A51"/>
    <w:rsid w:val="00842ADC"/>
    <w:rsid w:val="00842DA3"/>
    <w:rsid w:val="00842E17"/>
    <w:rsid w:val="00843090"/>
    <w:rsid w:val="00843093"/>
    <w:rsid w:val="008430A5"/>
    <w:rsid w:val="0084315A"/>
    <w:rsid w:val="0084316D"/>
    <w:rsid w:val="008431CC"/>
    <w:rsid w:val="0084345D"/>
    <w:rsid w:val="008435B4"/>
    <w:rsid w:val="00843604"/>
    <w:rsid w:val="00843724"/>
    <w:rsid w:val="008438ED"/>
    <w:rsid w:val="00843A63"/>
    <w:rsid w:val="00843BCE"/>
    <w:rsid w:val="00843C45"/>
    <w:rsid w:val="00843DFC"/>
    <w:rsid w:val="00843EF5"/>
    <w:rsid w:val="00843FE9"/>
    <w:rsid w:val="008442BF"/>
    <w:rsid w:val="0084471C"/>
    <w:rsid w:val="008447E2"/>
    <w:rsid w:val="0084483B"/>
    <w:rsid w:val="00844907"/>
    <w:rsid w:val="0084493E"/>
    <w:rsid w:val="0084493F"/>
    <w:rsid w:val="00844AC5"/>
    <w:rsid w:val="00844B07"/>
    <w:rsid w:val="00845051"/>
    <w:rsid w:val="00845162"/>
    <w:rsid w:val="00845177"/>
    <w:rsid w:val="0084538A"/>
    <w:rsid w:val="008453A5"/>
    <w:rsid w:val="00845419"/>
    <w:rsid w:val="00845549"/>
    <w:rsid w:val="0084555F"/>
    <w:rsid w:val="008455A5"/>
    <w:rsid w:val="00845805"/>
    <w:rsid w:val="00845844"/>
    <w:rsid w:val="00845AD6"/>
    <w:rsid w:val="00845D60"/>
    <w:rsid w:val="00845DF1"/>
    <w:rsid w:val="00845F27"/>
    <w:rsid w:val="00845F32"/>
    <w:rsid w:val="00845F46"/>
    <w:rsid w:val="00845F5A"/>
    <w:rsid w:val="008460A0"/>
    <w:rsid w:val="0084640C"/>
    <w:rsid w:val="0084647D"/>
    <w:rsid w:val="008464B9"/>
    <w:rsid w:val="0084652F"/>
    <w:rsid w:val="008466E6"/>
    <w:rsid w:val="00846726"/>
    <w:rsid w:val="008467AF"/>
    <w:rsid w:val="0084681D"/>
    <w:rsid w:val="00846A50"/>
    <w:rsid w:val="00846C31"/>
    <w:rsid w:val="00846E09"/>
    <w:rsid w:val="00846FEF"/>
    <w:rsid w:val="008470D2"/>
    <w:rsid w:val="00847124"/>
    <w:rsid w:val="00847251"/>
    <w:rsid w:val="00847372"/>
    <w:rsid w:val="0084739C"/>
    <w:rsid w:val="008473F2"/>
    <w:rsid w:val="0084743A"/>
    <w:rsid w:val="0084754E"/>
    <w:rsid w:val="00847619"/>
    <w:rsid w:val="008476E7"/>
    <w:rsid w:val="008477FD"/>
    <w:rsid w:val="00847876"/>
    <w:rsid w:val="008479BB"/>
    <w:rsid w:val="008479F5"/>
    <w:rsid w:val="00847A7B"/>
    <w:rsid w:val="00847A8F"/>
    <w:rsid w:val="00847D8B"/>
    <w:rsid w:val="00850021"/>
    <w:rsid w:val="008500CE"/>
    <w:rsid w:val="00850289"/>
    <w:rsid w:val="00850304"/>
    <w:rsid w:val="0085041D"/>
    <w:rsid w:val="00850481"/>
    <w:rsid w:val="0085054A"/>
    <w:rsid w:val="008505E6"/>
    <w:rsid w:val="00850644"/>
    <w:rsid w:val="008507AC"/>
    <w:rsid w:val="008508A4"/>
    <w:rsid w:val="00850903"/>
    <w:rsid w:val="00850B27"/>
    <w:rsid w:val="00850B7D"/>
    <w:rsid w:val="00850FC6"/>
    <w:rsid w:val="00851073"/>
    <w:rsid w:val="008510B3"/>
    <w:rsid w:val="00851326"/>
    <w:rsid w:val="00851431"/>
    <w:rsid w:val="0085157C"/>
    <w:rsid w:val="008515BB"/>
    <w:rsid w:val="0085182C"/>
    <w:rsid w:val="0085199F"/>
    <w:rsid w:val="00851A05"/>
    <w:rsid w:val="00851C1B"/>
    <w:rsid w:val="00851D2A"/>
    <w:rsid w:val="00851DD2"/>
    <w:rsid w:val="00851E32"/>
    <w:rsid w:val="00852109"/>
    <w:rsid w:val="0085211C"/>
    <w:rsid w:val="00852232"/>
    <w:rsid w:val="00852283"/>
    <w:rsid w:val="00852557"/>
    <w:rsid w:val="00852570"/>
    <w:rsid w:val="008526C9"/>
    <w:rsid w:val="008527DE"/>
    <w:rsid w:val="008527EA"/>
    <w:rsid w:val="00852990"/>
    <w:rsid w:val="00852998"/>
    <w:rsid w:val="008529A0"/>
    <w:rsid w:val="00852AB3"/>
    <w:rsid w:val="00852CB0"/>
    <w:rsid w:val="00852CF1"/>
    <w:rsid w:val="00852DAE"/>
    <w:rsid w:val="00852EC9"/>
    <w:rsid w:val="00852EF7"/>
    <w:rsid w:val="0085319D"/>
    <w:rsid w:val="00853212"/>
    <w:rsid w:val="00853484"/>
    <w:rsid w:val="0085348A"/>
    <w:rsid w:val="008535F8"/>
    <w:rsid w:val="008536A6"/>
    <w:rsid w:val="00853700"/>
    <w:rsid w:val="00853768"/>
    <w:rsid w:val="00853A30"/>
    <w:rsid w:val="00853C1A"/>
    <w:rsid w:val="00853D1E"/>
    <w:rsid w:val="00853D9E"/>
    <w:rsid w:val="00853E2C"/>
    <w:rsid w:val="00853EBA"/>
    <w:rsid w:val="0085448F"/>
    <w:rsid w:val="00854543"/>
    <w:rsid w:val="00854572"/>
    <w:rsid w:val="008545A4"/>
    <w:rsid w:val="0085460D"/>
    <w:rsid w:val="00854964"/>
    <w:rsid w:val="00854976"/>
    <w:rsid w:val="00854A15"/>
    <w:rsid w:val="00854D39"/>
    <w:rsid w:val="00854E07"/>
    <w:rsid w:val="00854FDE"/>
    <w:rsid w:val="00854FF7"/>
    <w:rsid w:val="0085502C"/>
    <w:rsid w:val="00855084"/>
    <w:rsid w:val="0085514F"/>
    <w:rsid w:val="0085515E"/>
    <w:rsid w:val="0085530C"/>
    <w:rsid w:val="008553EA"/>
    <w:rsid w:val="00855408"/>
    <w:rsid w:val="00855459"/>
    <w:rsid w:val="00855515"/>
    <w:rsid w:val="00855532"/>
    <w:rsid w:val="008555B2"/>
    <w:rsid w:val="00855653"/>
    <w:rsid w:val="0085565B"/>
    <w:rsid w:val="00855744"/>
    <w:rsid w:val="008559FF"/>
    <w:rsid w:val="00855EFF"/>
    <w:rsid w:val="00855F06"/>
    <w:rsid w:val="00855FA5"/>
    <w:rsid w:val="008562B9"/>
    <w:rsid w:val="00856CF4"/>
    <w:rsid w:val="00856D10"/>
    <w:rsid w:val="00856DE9"/>
    <w:rsid w:val="00856EAE"/>
    <w:rsid w:val="00856ED5"/>
    <w:rsid w:val="00856F06"/>
    <w:rsid w:val="00856F53"/>
    <w:rsid w:val="00856FA6"/>
    <w:rsid w:val="00857018"/>
    <w:rsid w:val="0085702B"/>
    <w:rsid w:val="00857215"/>
    <w:rsid w:val="008572A6"/>
    <w:rsid w:val="0085742E"/>
    <w:rsid w:val="0085746D"/>
    <w:rsid w:val="0085746E"/>
    <w:rsid w:val="008575DE"/>
    <w:rsid w:val="00857730"/>
    <w:rsid w:val="008579CE"/>
    <w:rsid w:val="00857A95"/>
    <w:rsid w:val="00857B0E"/>
    <w:rsid w:val="00857B31"/>
    <w:rsid w:val="00857B60"/>
    <w:rsid w:val="00857D5B"/>
    <w:rsid w:val="00857D81"/>
    <w:rsid w:val="00857DFD"/>
    <w:rsid w:val="00857E07"/>
    <w:rsid w:val="00857EFC"/>
    <w:rsid w:val="00857F21"/>
    <w:rsid w:val="0086003F"/>
    <w:rsid w:val="00860090"/>
    <w:rsid w:val="00860295"/>
    <w:rsid w:val="00860413"/>
    <w:rsid w:val="00860435"/>
    <w:rsid w:val="00860894"/>
    <w:rsid w:val="00860B3C"/>
    <w:rsid w:val="00860B49"/>
    <w:rsid w:val="00860C29"/>
    <w:rsid w:val="00860CA3"/>
    <w:rsid w:val="00860F12"/>
    <w:rsid w:val="00860FDA"/>
    <w:rsid w:val="008610D8"/>
    <w:rsid w:val="00861146"/>
    <w:rsid w:val="00861260"/>
    <w:rsid w:val="008614B5"/>
    <w:rsid w:val="00861553"/>
    <w:rsid w:val="00861565"/>
    <w:rsid w:val="00861653"/>
    <w:rsid w:val="00861687"/>
    <w:rsid w:val="0086174B"/>
    <w:rsid w:val="00861863"/>
    <w:rsid w:val="008619D1"/>
    <w:rsid w:val="00861A1D"/>
    <w:rsid w:val="00861B7A"/>
    <w:rsid w:val="00861CA9"/>
    <w:rsid w:val="00861CB5"/>
    <w:rsid w:val="00861DD4"/>
    <w:rsid w:val="00861E21"/>
    <w:rsid w:val="00861E58"/>
    <w:rsid w:val="00861E96"/>
    <w:rsid w:val="00861F39"/>
    <w:rsid w:val="00861FF6"/>
    <w:rsid w:val="00861FFE"/>
    <w:rsid w:val="008624E1"/>
    <w:rsid w:val="0086257C"/>
    <w:rsid w:val="008625AC"/>
    <w:rsid w:val="008626BE"/>
    <w:rsid w:val="00862840"/>
    <w:rsid w:val="00862A2A"/>
    <w:rsid w:val="00862C18"/>
    <w:rsid w:val="00862C5F"/>
    <w:rsid w:val="00862E2C"/>
    <w:rsid w:val="008630B9"/>
    <w:rsid w:val="0086328E"/>
    <w:rsid w:val="0086344B"/>
    <w:rsid w:val="0086349B"/>
    <w:rsid w:val="008635C0"/>
    <w:rsid w:val="008635C4"/>
    <w:rsid w:val="00863638"/>
    <w:rsid w:val="008637D4"/>
    <w:rsid w:val="0086386A"/>
    <w:rsid w:val="00863A1E"/>
    <w:rsid w:val="00863A40"/>
    <w:rsid w:val="00863A8B"/>
    <w:rsid w:val="00863B64"/>
    <w:rsid w:val="00863ED4"/>
    <w:rsid w:val="00863FCD"/>
    <w:rsid w:val="00864130"/>
    <w:rsid w:val="008641F8"/>
    <w:rsid w:val="0086426B"/>
    <w:rsid w:val="008642D3"/>
    <w:rsid w:val="008643D0"/>
    <w:rsid w:val="00864527"/>
    <w:rsid w:val="00864539"/>
    <w:rsid w:val="00864592"/>
    <w:rsid w:val="00864658"/>
    <w:rsid w:val="008647E5"/>
    <w:rsid w:val="008649D5"/>
    <w:rsid w:val="008649E4"/>
    <w:rsid w:val="00864AEF"/>
    <w:rsid w:val="00864B3A"/>
    <w:rsid w:val="00864C7E"/>
    <w:rsid w:val="00864CF5"/>
    <w:rsid w:val="00864F17"/>
    <w:rsid w:val="008650F4"/>
    <w:rsid w:val="008651C6"/>
    <w:rsid w:val="008651D1"/>
    <w:rsid w:val="008651FD"/>
    <w:rsid w:val="00865588"/>
    <w:rsid w:val="00865808"/>
    <w:rsid w:val="0086583C"/>
    <w:rsid w:val="00865855"/>
    <w:rsid w:val="00865879"/>
    <w:rsid w:val="00865A32"/>
    <w:rsid w:val="00865B1E"/>
    <w:rsid w:val="00865CFB"/>
    <w:rsid w:val="00865DE9"/>
    <w:rsid w:val="00865DF8"/>
    <w:rsid w:val="0086605F"/>
    <w:rsid w:val="00866157"/>
    <w:rsid w:val="008661B3"/>
    <w:rsid w:val="00866339"/>
    <w:rsid w:val="008663C7"/>
    <w:rsid w:val="0086646E"/>
    <w:rsid w:val="008664EA"/>
    <w:rsid w:val="00866602"/>
    <w:rsid w:val="008667BC"/>
    <w:rsid w:val="00866954"/>
    <w:rsid w:val="00866973"/>
    <w:rsid w:val="00866E5C"/>
    <w:rsid w:val="008671C9"/>
    <w:rsid w:val="00867298"/>
    <w:rsid w:val="0086738D"/>
    <w:rsid w:val="0086741A"/>
    <w:rsid w:val="00867474"/>
    <w:rsid w:val="0086769D"/>
    <w:rsid w:val="00867754"/>
    <w:rsid w:val="00867928"/>
    <w:rsid w:val="00867B55"/>
    <w:rsid w:val="00867B5C"/>
    <w:rsid w:val="00867DB0"/>
    <w:rsid w:val="00867DD3"/>
    <w:rsid w:val="00867FFB"/>
    <w:rsid w:val="0087032B"/>
    <w:rsid w:val="008703C5"/>
    <w:rsid w:val="00870407"/>
    <w:rsid w:val="00870417"/>
    <w:rsid w:val="00870466"/>
    <w:rsid w:val="00870738"/>
    <w:rsid w:val="00870943"/>
    <w:rsid w:val="008709E4"/>
    <w:rsid w:val="00870A29"/>
    <w:rsid w:val="00870C84"/>
    <w:rsid w:val="00870C85"/>
    <w:rsid w:val="00870D47"/>
    <w:rsid w:val="00870D55"/>
    <w:rsid w:val="00870E05"/>
    <w:rsid w:val="00870E16"/>
    <w:rsid w:val="008710E0"/>
    <w:rsid w:val="0087116F"/>
    <w:rsid w:val="00871178"/>
    <w:rsid w:val="008711E3"/>
    <w:rsid w:val="0087122F"/>
    <w:rsid w:val="008712DA"/>
    <w:rsid w:val="0087168A"/>
    <w:rsid w:val="008716F4"/>
    <w:rsid w:val="00871707"/>
    <w:rsid w:val="00871863"/>
    <w:rsid w:val="008718CD"/>
    <w:rsid w:val="00871DC7"/>
    <w:rsid w:val="00871DEC"/>
    <w:rsid w:val="00872013"/>
    <w:rsid w:val="00872147"/>
    <w:rsid w:val="00872595"/>
    <w:rsid w:val="008725EB"/>
    <w:rsid w:val="0087261B"/>
    <w:rsid w:val="0087270A"/>
    <w:rsid w:val="008728BD"/>
    <w:rsid w:val="008728D9"/>
    <w:rsid w:val="00872991"/>
    <w:rsid w:val="00872A12"/>
    <w:rsid w:val="00872C7C"/>
    <w:rsid w:val="00872C9A"/>
    <w:rsid w:val="00872CA6"/>
    <w:rsid w:val="00872EC7"/>
    <w:rsid w:val="00873036"/>
    <w:rsid w:val="008731B5"/>
    <w:rsid w:val="008733CA"/>
    <w:rsid w:val="008734D9"/>
    <w:rsid w:val="008734FE"/>
    <w:rsid w:val="0087355F"/>
    <w:rsid w:val="008735F2"/>
    <w:rsid w:val="00873722"/>
    <w:rsid w:val="00873809"/>
    <w:rsid w:val="00873C69"/>
    <w:rsid w:val="00873DA4"/>
    <w:rsid w:val="0087402A"/>
    <w:rsid w:val="008741C7"/>
    <w:rsid w:val="00874354"/>
    <w:rsid w:val="008744A4"/>
    <w:rsid w:val="008746B9"/>
    <w:rsid w:val="00874774"/>
    <w:rsid w:val="0087479B"/>
    <w:rsid w:val="00874A0F"/>
    <w:rsid w:val="00874B40"/>
    <w:rsid w:val="00874C9F"/>
    <w:rsid w:val="00874D97"/>
    <w:rsid w:val="00874E27"/>
    <w:rsid w:val="00874E5B"/>
    <w:rsid w:val="00874EA2"/>
    <w:rsid w:val="0087503D"/>
    <w:rsid w:val="008750FA"/>
    <w:rsid w:val="00875223"/>
    <w:rsid w:val="00875229"/>
    <w:rsid w:val="008752A4"/>
    <w:rsid w:val="00875339"/>
    <w:rsid w:val="008755DC"/>
    <w:rsid w:val="008757DC"/>
    <w:rsid w:val="00875876"/>
    <w:rsid w:val="00875941"/>
    <w:rsid w:val="00875AB8"/>
    <w:rsid w:val="00875AD1"/>
    <w:rsid w:val="00875CAF"/>
    <w:rsid w:val="00875EA4"/>
    <w:rsid w:val="00876121"/>
    <w:rsid w:val="00876148"/>
    <w:rsid w:val="0087618B"/>
    <w:rsid w:val="00876255"/>
    <w:rsid w:val="0087635A"/>
    <w:rsid w:val="008763A1"/>
    <w:rsid w:val="008764A4"/>
    <w:rsid w:val="008764C0"/>
    <w:rsid w:val="00876651"/>
    <w:rsid w:val="008767A5"/>
    <w:rsid w:val="008767F3"/>
    <w:rsid w:val="0087698D"/>
    <w:rsid w:val="00876C22"/>
    <w:rsid w:val="00876C9B"/>
    <w:rsid w:val="00876D28"/>
    <w:rsid w:val="0087700E"/>
    <w:rsid w:val="00877119"/>
    <w:rsid w:val="0087740B"/>
    <w:rsid w:val="00877440"/>
    <w:rsid w:val="00877450"/>
    <w:rsid w:val="0087748D"/>
    <w:rsid w:val="00877588"/>
    <w:rsid w:val="008776A1"/>
    <w:rsid w:val="0087774C"/>
    <w:rsid w:val="008779DE"/>
    <w:rsid w:val="00877A97"/>
    <w:rsid w:val="00877CD3"/>
    <w:rsid w:val="00877D7B"/>
    <w:rsid w:val="00877D9B"/>
    <w:rsid w:val="00877DA0"/>
    <w:rsid w:val="00877EB5"/>
    <w:rsid w:val="00877F12"/>
    <w:rsid w:val="00880048"/>
    <w:rsid w:val="0088029C"/>
    <w:rsid w:val="0088037D"/>
    <w:rsid w:val="008803CF"/>
    <w:rsid w:val="0088068D"/>
    <w:rsid w:val="008806B6"/>
    <w:rsid w:val="008806C2"/>
    <w:rsid w:val="00880775"/>
    <w:rsid w:val="008807DA"/>
    <w:rsid w:val="00880C59"/>
    <w:rsid w:val="00880D1E"/>
    <w:rsid w:val="00880DAB"/>
    <w:rsid w:val="00880EF7"/>
    <w:rsid w:val="00880FA2"/>
    <w:rsid w:val="008813F3"/>
    <w:rsid w:val="00881708"/>
    <w:rsid w:val="008818B4"/>
    <w:rsid w:val="00881B7A"/>
    <w:rsid w:val="00881C6D"/>
    <w:rsid w:val="00881EB8"/>
    <w:rsid w:val="00881ECD"/>
    <w:rsid w:val="00882442"/>
    <w:rsid w:val="00882821"/>
    <w:rsid w:val="00882873"/>
    <w:rsid w:val="00882AA4"/>
    <w:rsid w:val="00882CB2"/>
    <w:rsid w:val="00882CC5"/>
    <w:rsid w:val="00882D0C"/>
    <w:rsid w:val="00882E8C"/>
    <w:rsid w:val="00882EFC"/>
    <w:rsid w:val="00883042"/>
    <w:rsid w:val="0088308D"/>
    <w:rsid w:val="00883484"/>
    <w:rsid w:val="008835B8"/>
    <w:rsid w:val="008837FB"/>
    <w:rsid w:val="008839D6"/>
    <w:rsid w:val="00883ABF"/>
    <w:rsid w:val="00883C2D"/>
    <w:rsid w:val="00883D4A"/>
    <w:rsid w:val="00883EB0"/>
    <w:rsid w:val="00883F38"/>
    <w:rsid w:val="00883F61"/>
    <w:rsid w:val="00884108"/>
    <w:rsid w:val="00884158"/>
    <w:rsid w:val="008841DB"/>
    <w:rsid w:val="0088468E"/>
    <w:rsid w:val="00884AE5"/>
    <w:rsid w:val="00884C8A"/>
    <w:rsid w:val="00884CD0"/>
    <w:rsid w:val="00884F07"/>
    <w:rsid w:val="00884FDC"/>
    <w:rsid w:val="0088500C"/>
    <w:rsid w:val="00885217"/>
    <w:rsid w:val="00885247"/>
    <w:rsid w:val="008852BA"/>
    <w:rsid w:val="008852C5"/>
    <w:rsid w:val="0088533D"/>
    <w:rsid w:val="00885364"/>
    <w:rsid w:val="0088562D"/>
    <w:rsid w:val="008856D5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4C"/>
    <w:rsid w:val="008862BE"/>
    <w:rsid w:val="008865B3"/>
    <w:rsid w:val="0088662A"/>
    <w:rsid w:val="00886776"/>
    <w:rsid w:val="0088679E"/>
    <w:rsid w:val="008867FC"/>
    <w:rsid w:val="008868E2"/>
    <w:rsid w:val="008869D3"/>
    <w:rsid w:val="00886A34"/>
    <w:rsid w:val="00886B09"/>
    <w:rsid w:val="00886C39"/>
    <w:rsid w:val="00886CB3"/>
    <w:rsid w:val="00886EB1"/>
    <w:rsid w:val="008870F3"/>
    <w:rsid w:val="0088729E"/>
    <w:rsid w:val="0088737C"/>
    <w:rsid w:val="0088754F"/>
    <w:rsid w:val="00887567"/>
    <w:rsid w:val="008875FA"/>
    <w:rsid w:val="0088763E"/>
    <w:rsid w:val="008877D8"/>
    <w:rsid w:val="008878DD"/>
    <w:rsid w:val="008878E0"/>
    <w:rsid w:val="0088794C"/>
    <w:rsid w:val="008879CB"/>
    <w:rsid w:val="00887AFD"/>
    <w:rsid w:val="00887B03"/>
    <w:rsid w:val="00887B52"/>
    <w:rsid w:val="00887B54"/>
    <w:rsid w:val="00887C40"/>
    <w:rsid w:val="00887C7C"/>
    <w:rsid w:val="00887FB7"/>
    <w:rsid w:val="00890042"/>
    <w:rsid w:val="00890047"/>
    <w:rsid w:val="00890062"/>
    <w:rsid w:val="0089006A"/>
    <w:rsid w:val="00890424"/>
    <w:rsid w:val="00890488"/>
    <w:rsid w:val="00890532"/>
    <w:rsid w:val="008906BC"/>
    <w:rsid w:val="00890717"/>
    <w:rsid w:val="00890757"/>
    <w:rsid w:val="0089089F"/>
    <w:rsid w:val="008909BC"/>
    <w:rsid w:val="008909D1"/>
    <w:rsid w:val="00890A74"/>
    <w:rsid w:val="00890E0E"/>
    <w:rsid w:val="00890F65"/>
    <w:rsid w:val="00891177"/>
    <w:rsid w:val="0089129A"/>
    <w:rsid w:val="0089138E"/>
    <w:rsid w:val="008913E4"/>
    <w:rsid w:val="00891544"/>
    <w:rsid w:val="008915C2"/>
    <w:rsid w:val="008916AB"/>
    <w:rsid w:val="0089184E"/>
    <w:rsid w:val="00891900"/>
    <w:rsid w:val="00891B3B"/>
    <w:rsid w:val="00891B8A"/>
    <w:rsid w:val="00891DB6"/>
    <w:rsid w:val="00891EF6"/>
    <w:rsid w:val="00891FEC"/>
    <w:rsid w:val="00891FEE"/>
    <w:rsid w:val="0089200B"/>
    <w:rsid w:val="00892035"/>
    <w:rsid w:val="00892066"/>
    <w:rsid w:val="0089221D"/>
    <w:rsid w:val="0089237D"/>
    <w:rsid w:val="008923EF"/>
    <w:rsid w:val="00892434"/>
    <w:rsid w:val="008925AB"/>
    <w:rsid w:val="008926D7"/>
    <w:rsid w:val="00892788"/>
    <w:rsid w:val="00892905"/>
    <w:rsid w:val="00892A66"/>
    <w:rsid w:val="00892B47"/>
    <w:rsid w:val="00892CDB"/>
    <w:rsid w:val="00892DE0"/>
    <w:rsid w:val="00892E4C"/>
    <w:rsid w:val="00892F1B"/>
    <w:rsid w:val="00892F70"/>
    <w:rsid w:val="00893004"/>
    <w:rsid w:val="008930A1"/>
    <w:rsid w:val="008932A9"/>
    <w:rsid w:val="00893365"/>
    <w:rsid w:val="008933B1"/>
    <w:rsid w:val="008933D7"/>
    <w:rsid w:val="00893436"/>
    <w:rsid w:val="00893485"/>
    <w:rsid w:val="008935A9"/>
    <w:rsid w:val="008935B1"/>
    <w:rsid w:val="008935F1"/>
    <w:rsid w:val="008936C9"/>
    <w:rsid w:val="0089375B"/>
    <w:rsid w:val="0089378E"/>
    <w:rsid w:val="00893B00"/>
    <w:rsid w:val="00893F2A"/>
    <w:rsid w:val="00894086"/>
    <w:rsid w:val="008940E7"/>
    <w:rsid w:val="00894173"/>
    <w:rsid w:val="008942AE"/>
    <w:rsid w:val="00894516"/>
    <w:rsid w:val="0089488C"/>
    <w:rsid w:val="00894B79"/>
    <w:rsid w:val="00894BCC"/>
    <w:rsid w:val="00894C5A"/>
    <w:rsid w:val="00894C84"/>
    <w:rsid w:val="00894D73"/>
    <w:rsid w:val="00894DC2"/>
    <w:rsid w:val="00894E75"/>
    <w:rsid w:val="00894F82"/>
    <w:rsid w:val="0089527C"/>
    <w:rsid w:val="00895361"/>
    <w:rsid w:val="00895490"/>
    <w:rsid w:val="00895555"/>
    <w:rsid w:val="008955E7"/>
    <w:rsid w:val="008956AC"/>
    <w:rsid w:val="0089575D"/>
    <w:rsid w:val="008958B0"/>
    <w:rsid w:val="008958B8"/>
    <w:rsid w:val="00895A0A"/>
    <w:rsid w:val="00895A34"/>
    <w:rsid w:val="00895BFB"/>
    <w:rsid w:val="00895DBA"/>
    <w:rsid w:val="00895DE7"/>
    <w:rsid w:val="00895FEB"/>
    <w:rsid w:val="0089602D"/>
    <w:rsid w:val="008960A3"/>
    <w:rsid w:val="00896379"/>
    <w:rsid w:val="00896503"/>
    <w:rsid w:val="00896546"/>
    <w:rsid w:val="0089661B"/>
    <w:rsid w:val="00896875"/>
    <w:rsid w:val="00896ADC"/>
    <w:rsid w:val="00896AEB"/>
    <w:rsid w:val="00896CF3"/>
    <w:rsid w:val="00896E32"/>
    <w:rsid w:val="00896E74"/>
    <w:rsid w:val="00896FE7"/>
    <w:rsid w:val="0089709C"/>
    <w:rsid w:val="008970E0"/>
    <w:rsid w:val="0089736E"/>
    <w:rsid w:val="008976A2"/>
    <w:rsid w:val="00897760"/>
    <w:rsid w:val="00897799"/>
    <w:rsid w:val="008979C6"/>
    <w:rsid w:val="00897A8D"/>
    <w:rsid w:val="00897D8E"/>
    <w:rsid w:val="00897E00"/>
    <w:rsid w:val="00897F03"/>
    <w:rsid w:val="00897F65"/>
    <w:rsid w:val="00897F8A"/>
    <w:rsid w:val="008A01A1"/>
    <w:rsid w:val="008A02F3"/>
    <w:rsid w:val="008A03F0"/>
    <w:rsid w:val="008A0504"/>
    <w:rsid w:val="008A05BC"/>
    <w:rsid w:val="008A06C6"/>
    <w:rsid w:val="008A079B"/>
    <w:rsid w:val="008A07C3"/>
    <w:rsid w:val="008A08DF"/>
    <w:rsid w:val="008A0998"/>
    <w:rsid w:val="008A0AA3"/>
    <w:rsid w:val="008A0F21"/>
    <w:rsid w:val="008A1323"/>
    <w:rsid w:val="008A14DE"/>
    <w:rsid w:val="008A14E8"/>
    <w:rsid w:val="008A174B"/>
    <w:rsid w:val="008A1839"/>
    <w:rsid w:val="008A18E1"/>
    <w:rsid w:val="008A19BF"/>
    <w:rsid w:val="008A1A25"/>
    <w:rsid w:val="008A1BA4"/>
    <w:rsid w:val="008A1E13"/>
    <w:rsid w:val="008A1E89"/>
    <w:rsid w:val="008A1F2A"/>
    <w:rsid w:val="008A1FAD"/>
    <w:rsid w:val="008A1FD6"/>
    <w:rsid w:val="008A1FE3"/>
    <w:rsid w:val="008A21B4"/>
    <w:rsid w:val="008A22A1"/>
    <w:rsid w:val="008A2346"/>
    <w:rsid w:val="008A2535"/>
    <w:rsid w:val="008A2537"/>
    <w:rsid w:val="008A26B0"/>
    <w:rsid w:val="008A28F2"/>
    <w:rsid w:val="008A2A6D"/>
    <w:rsid w:val="008A2B2C"/>
    <w:rsid w:val="008A2BEE"/>
    <w:rsid w:val="008A2CDD"/>
    <w:rsid w:val="008A2D39"/>
    <w:rsid w:val="008A3152"/>
    <w:rsid w:val="008A32C3"/>
    <w:rsid w:val="008A33C8"/>
    <w:rsid w:val="008A35A0"/>
    <w:rsid w:val="008A35CD"/>
    <w:rsid w:val="008A3683"/>
    <w:rsid w:val="008A3892"/>
    <w:rsid w:val="008A3A88"/>
    <w:rsid w:val="008A3AAC"/>
    <w:rsid w:val="008A3B3D"/>
    <w:rsid w:val="008A3C21"/>
    <w:rsid w:val="008A3C81"/>
    <w:rsid w:val="008A3D40"/>
    <w:rsid w:val="008A413C"/>
    <w:rsid w:val="008A4144"/>
    <w:rsid w:val="008A41C6"/>
    <w:rsid w:val="008A42AC"/>
    <w:rsid w:val="008A42C2"/>
    <w:rsid w:val="008A44E9"/>
    <w:rsid w:val="008A47E1"/>
    <w:rsid w:val="008A4867"/>
    <w:rsid w:val="008A4B39"/>
    <w:rsid w:val="008A4B3E"/>
    <w:rsid w:val="008A4BAB"/>
    <w:rsid w:val="008A4C24"/>
    <w:rsid w:val="008A4C3C"/>
    <w:rsid w:val="008A4D7B"/>
    <w:rsid w:val="008A4F1F"/>
    <w:rsid w:val="008A50BF"/>
    <w:rsid w:val="008A51AA"/>
    <w:rsid w:val="008A5205"/>
    <w:rsid w:val="008A521C"/>
    <w:rsid w:val="008A532F"/>
    <w:rsid w:val="008A5592"/>
    <w:rsid w:val="008A5B65"/>
    <w:rsid w:val="008A5DAC"/>
    <w:rsid w:val="008A5DE4"/>
    <w:rsid w:val="008A5E81"/>
    <w:rsid w:val="008A6089"/>
    <w:rsid w:val="008A6139"/>
    <w:rsid w:val="008A6145"/>
    <w:rsid w:val="008A61F4"/>
    <w:rsid w:val="008A650A"/>
    <w:rsid w:val="008A65F0"/>
    <w:rsid w:val="008A6695"/>
    <w:rsid w:val="008A675C"/>
    <w:rsid w:val="008A68E9"/>
    <w:rsid w:val="008A699C"/>
    <w:rsid w:val="008A6B6E"/>
    <w:rsid w:val="008A6C29"/>
    <w:rsid w:val="008A6DA8"/>
    <w:rsid w:val="008A6E83"/>
    <w:rsid w:val="008A6F77"/>
    <w:rsid w:val="008A737F"/>
    <w:rsid w:val="008A73ED"/>
    <w:rsid w:val="008A7452"/>
    <w:rsid w:val="008A747A"/>
    <w:rsid w:val="008A75C8"/>
    <w:rsid w:val="008A75DB"/>
    <w:rsid w:val="008A7627"/>
    <w:rsid w:val="008A769A"/>
    <w:rsid w:val="008A7A84"/>
    <w:rsid w:val="008A7ADB"/>
    <w:rsid w:val="008A7AF7"/>
    <w:rsid w:val="008A7B53"/>
    <w:rsid w:val="008A7D11"/>
    <w:rsid w:val="008A7D1F"/>
    <w:rsid w:val="008A7DC1"/>
    <w:rsid w:val="008A7EDE"/>
    <w:rsid w:val="008A7F3E"/>
    <w:rsid w:val="008A7FAC"/>
    <w:rsid w:val="008B0098"/>
    <w:rsid w:val="008B0540"/>
    <w:rsid w:val="008B064B"/>
    <w:rsid w:val="008B0690"/>
    <w:rsid w:val="008B0758"/>
    <w:rsid w:val="008B086A"/>
    <w:rsid w:val="008B09B4"/>
    <w:rsid w:val="008B0AAC"/>
    <w:rsid w:val="008B0AFC"/>
    <w:rsid w:val="008B0B0C"/>
    <w:rsid w:val="008B0BA6"/>
    <w:rsid w:val="008B0C4B"/>
    <w:rsid w:val="008B0DF7"/>
    <w:rsid w:val="008B0E01"/>
    <w:rsid w:val="008B0FE9"/>
    <w:rsid w:val="008B10FD"/>
    <w:rsid w:val="008B1211"/>
    <w:rsid w:val="008B1236"/>
    <w:rsid w:val="008B1306"/>
    <w:rsid w:val="008B1345"/>
    <w:rsid w:val="008B138D"/>
    <w:rsid w:val="008B1417"/>
    <w:rsid w:val="008B153B"/>
    <w:rsid w:val="008B16CC"/>
    <w:rsid w:val="008B17F8"/>
    <w:rsid w:val="008B1C2C"/>
    <w:rsid w:val="008B1C8D"/>
    <w:rsid w:val="008B1CB4"/>
    <w:rsid w:val="008B1CD8"/>
    <w:rsid w:val="008B1CFB"/>
    <w:rsid w:val="008B1D22"/>
    <w:rsid w:val="008B1E0B"/>
    <w:rsid w:val="008B1EE3"/>
    <w:rsid w:val="008B217C"/>
    <w:rsid w:val="008B22A1"/>
    <w:rsid w:val="008B2406"/>
    <w:rsid w:val="008B2501"/>
    <w:rsid w:val="008B27CC"/>
    <w:rsid w:val="008B2983"/>
    <w:rsid w:val="008B2AB8"/>
    <w:rsid w:val="008B2BB7"/>
    <w:rsid w:val="008B2CAC"/>
    <w:rsid w:val="008B2EDC"/>
    <w:rsid w:val="008B2F23"/>
    <w:rsid w:val="008B3167"/>
    <w:rsid w:val="008B3187"/>
    <w:rsid w:val="008B3518"/>
    <w:rsid w:val="008B3703"/>
    <w:rsid w:val="008B39E6"/>
    <w:rsid w:val="008B3B01"/>
    <w:rsid w:val="008B3BBD"/>
    <w:rsid w:val="008B3C3B"/>
    <w:rsid w:val="008B3E61"/>
    <w:rsid w:val="008B41FA"/>
    <w:rsid w:val="008B421D"/>
    <w:rsid w:val="008B4295"/>
    <w:rsid w:val="008B4337"/>
    <w:rsid w:val="008B4437"/>
    <w:rsid w:val="008B44D6"/>
    <w:rsid w:val="008B4590"/>
    <w:rsid w:val="008B467D"/>
    <w:rsid w:val="008B473C"/>
    <w:rsid w:val="008B47A9"/>
    <w:rsid w:val="008B48FF"/>
    <w:rsid w:val="008B49B5"/>
    <w:rsid w:val="008B49C1"/>
    <w:rsid w:val="008B4A7E"/>
    <w:rsid w:val="008B4AEF"/>
    <w:rsid w:val="008B4C60"/>
    <w:rsid w:val="008B4EFB"/>
    <w:rsid w:val="008B506B"/>
    <w:rsid w:val="008B5077"/>
    <w:rsid w:val="008B5274"/>
    <w:rsid w:val="008B530A"/>
    <w:rsid w:val="008B55AF"/>
    <w:rsid w:val="008B56AA"/>
    <w:rsid w:val="008B5808"/>
    <w:rsid w:val="008B59AC"/>
    <w:rsid w:val="008B5BFB"/>
    <w:rsid w:val="008B5ECF"/>
    <w:rsid w:val="008B5F00"/>
    <w:rsid w:val="008B604B"/>
    <w:rsid w:val="008B6111"/>
    <w:rsid w:val="008B611F"/>
    <w:rsid w:val="008B616B"/>
    <w:rsid w:val="008B63B0"/>
    <w:rsid w:val="008B647B"/>
    <w:rsid w:val="008B64F1"/>
    <w:rsid w:val="008B651E"/>
    <w:rsid w:val="008B653A"/>
    <w:rsid w:val="008B6542"/>
    <w:rsid w:val="008B6599"/>
    <w:rsid w:val="008B65C3"/>
    <w:rsid w:val="008B65CE"/>
    <w:rsid w:val="008B6916"/>
    <w:rsid w:val="008B6A0B"/>
    <w:rsid w:val="008B6BC8"/>
    <w:rsid w:val="008B6D93"/>
    <w:rsid w:val="008B6E98"/>
    <w:rsid w:val="008B704A"/>
    <w:rsid w:val="008B743E"/>
    <w:rsid w:val="008B7440"/>
    <w:rsid w:val="008B78CC"/>
    <w:rsid w:val="008B7BE0"/>
    <w:rsid w:val="008B7C76"/>
    <w:rsid w:val="008B7CC8"/>
    <w:rsid w:val="008B7D9B"/>
    <w:rsid w:val="008B7E86"/>
    <w:rsid w:val="008B7EF2"/>
    <w:rsid w:val="008B7EF7"/>
    <w:rsid w:val="008C0052"/>
    <w:rsid w:val="008C0126"/>
    <w:rsid w:val="008C029D"/>
    <w:rsid w:val="008C0422"/>
    <w:rsid w:val="008C0528"/>
    <w:rsid w:val="008C0592"/>
    <w:rsid w:val="008C05D7"/>
    <w:rsid w:val="008C05DD"/>
    <w:rsid w:val="008C0A5D"/>
    <w:rsid w:val="008C0CC3"/>
    <w:rsid w:val="008C0F99"/>
    <w:rsid w:val="008C11B9"/>
    <w:rsid w:val="008C1450"/>
    <w:rsid w:val="008C149B"/>
    <w:rsid w:val="008C156A"/>
    <w:rsid w:val="008C18E9"/>
    <w:rsid w:val="008C18F7"/>
    <w:rsid w:val="008C1A65"/>
    <w:rsid w:val="008C1A8F"/>
    <w:rsid w:val="008C1B60"/>
    <w:rsid w:val="008C1BD9"/>
    <w:rsid w:val="008C1C0A"/>
    <w:rsid w:val="008C1CBC"/>
    <w:rsid w:val="008C1D18"/>
    <w:rsid w:val="008C202E"/>
    <w:rsid w:val="008C207D"/>
    <w:rsid w:val="008C20BE"/>
    <w:rsid w:val="008C20D0"/>
    <w:rsid w:val="008C2222"/>
    <w:rsid w:val="008C237A"/>
    <w:rsid w:val="008C2560"/>
    <w:rsid w:val="008C2635"/>
    <w:rsid w:val="008C2682"/>
    <w:rsid w:val="008C2834"/>
    <w:rsid w:val="008C28CE"/>
    <w:rsid w:val="008C2AB6"/>
    <w:rsid w:val="008C2AD3"/>
    <w:rsid w:val="008C2AFB"/>
    <w:rsid w:val="008C2C26"/>
    <w:rsid w:val="008C2E05"/>
    <w:rsid w:val="008C2ED6"/>
    <w:rsid w:val="008C2F71"/>
    <w:rsid w:val="008C3026"/>
    <w:rsid w:val="008C315F"/>
    <w:rsid w:val="008C31BF"/>
    <w:rsid w:val="008C32D6"/>
    <w:rsid w:val="008C32F0"/>
    <w:rsid w:val="008C3404"/>
    <w:rsid w:val="008C350E"/>
    <w:rsid w:val="008C3592"/>
    <w:rsid w:val="008C35FE"/>
    <w:rsid w:val="008C36DD"/>
    <w:rsid w:val="008C36EA"/>
    <w:rsid w:val="008C37EB"/>
    <w:rsid w:val="008C3AA3"/>
    <w:rsid w:val="008C3BDE"/>
    <w:rsid w:val="008C3D12"/>
    <w:rsid w:val="008C3D8C"/>
    <w:rsid w:val="008C3D94"/>
    <w:rsid w:val="008C3DAA"/>
    <w:rsid w:val="008C3E68"/>
    <w:rsid w:val="008C4198"/>
    <w:rsid w:val="008C42AA"/>
    <w:rsid w:val="008C42D6"/>
    <w:rsid w:val="008C44FB"/>
    <w:rsid w:val="008C466B"/>
    <w:rsid w:val="008C496F"/>
    <w:rsid w:val="008C49A2"/>
    <w:rsid w:val="008C4DC1"/>
    <w:rsid w:val="008C4E9D"/>
    <w:rsid w:val="008C4F7A"/>
    <w:rsid w:val="008C4F9A"/>
    <w:rsid w:val="008C5082"/>
    <w:rsid w:val="008C5173"/>
    <w:rsid w:val="008C51D1"/>
    <w:rsid w:val="008C533B"/>
    <w:rsid w:val="008C5459"/>
    <w:rsid w:val="008C56A4"/>
    <w:rsid w:val="008C57D2"/>
    <w:rsid w:val="008C5A5D"/>
    <w:rsid w:val="008C5B27"/>
    <w:rsid w:val="008C5DFF"/>
    <w:rsid w:val="008C5ED8"/>
    <w:rsid w:val="008C60B4"/>
    <w:rsid w:val="008C6497"/>
    <w:rsid w:val="008C66C4"/>
    <w:rsid w:val="008C68EE"/>
    <w:rsid w:val="008C69C0"/>
    <w:rsid w:val="008C6C57"/>
    <w:rsid w:val="008C6D3F"/>
    <w:rsid w:val="008C6E1E"/>
    <w:rsid w:val="008C6E36"/>
    <w:rsid w:val="008C6E55"/>
    <w:rsid w:val="008C6E6E"/>
    <w:rsid w:val="008C6F0E"/>
    <w:rsid w:val="008C6FED"/>
    <w:rsid w:val="008C700D"/>
    <w:rsid w:val="008C705C"/>
    <w:rsid w:val="008C7174"/>
    <w:rsid w:val="008C717C"/>
    <w:rsid w:val="008C7465"/>
    <w:rsid w:val="008C764E"/>
    <w:rsid w:val="008C792F"/>
    <w:rsid w:val="008C7B33"/>
    <w:rsid w:val="008C7B6D"/>
    <w:rsid w:val="008C7C99"/>
    <w:rsid w:val="008C7E10"/>
    <w:rsid w:val="008D0008"/>
    <w:rsid w:val="008D0049"/>
    <w:rsid w:val="008D00CF"/>
    <w:rsid w:val="008D0182"/>
    <w:rsid w:val="008D029C"/>
    <w:rsid w:val="008D051E"/>
    <w:rsid w:val="008D069D"/>
    <w:rsid w:val="008D07FD"/>
    <w:rsid w:val="008D083B"/>
    <w:rsid w:val="008D0CBE"/>
    <w:rsid w:val="008D0D89"/>
    <w:rsid w:val="008D0EA9"/>
    <w:rsid w:val="008D0F6C"/>
    <w:rsid w:val="008D10D8"/>
    <w:rsid w:val="008D1272"/>
    <w:rsid w:val="008D128C"/>
    <w:rsid w:val="008D13E1"/>
    <w:rsid w:val="008D160F"/>
    <w:rsid w:val="008D165A"/>
    <w:rsid w:val="008D169A"/>
    <w:rsid w:val="008D1A07"/>
    <w:rsid w:val="008D1A96"/>
    <w:rsid w:val="008D1B3E"/>
    <w:rsid w:val="008D1BA3"/>
    <w:rsid w:val="008D1C24"/>
    <w:rsid w:val="008D1D9F"/>
    <w:rsid w:val="008D1DA7"/>
    <w:rsid w:val="008D1E9E"/>
    <w:rsid w:val="008D1F9C"/>
    <w:rsid w:val="008D2184"/>
    <w:rsid w:val="008D22F6"/>
    <w:rsid w:val="008D23C2"/>
    <w:rsid w:val="008D2416"/>
    <w:rsid w:val="008D2697"/>
    <w:rsid w:val="008D26A8"/>
    <w:rsid w:val="008D2940"/>
    <w:rsid w:val="008D2C7C"/>
    <w:rsid w:val="008D305A"/>
    <w:rsid w:val="008D30C4"/>
    <w:rsid w:val="008D3283"/>
    <w:rsid w:val="008D32B0"/>
    <w:rsid w:val="008D3692"/>
    <w:rsid w:val="008D3706"/>
    <w:rsid w:val="008D3766"/>
    <w:rsid w:val="008D37B7"/>
    <w:rsid w:val="008D37E6"/>
    <w:rsid w:val="008D38E0"/>
    <w:rsid w:val="008D3904"/>
    <w:rsid w:val="008D3A63"/>
    <w:rsid w:val="008D3B0F"/>
    <w:rsid w:val="008D3B27"/>
    <w:rsid w:val="008D3B2A"/>
    <w:rsid w:val="008D3BE2"/>
    <w:rsid w:val="008D3CB3"/>
    <w:rsid w:val="008D3E67"/>
    <w:rsid w:val="008D4104"/>
    <w:rsid w:val="008D4107"/>
    <w:rsid w:val="008D415B"/>
    <w:rsid w:val="008D4473"/>
    <w:rsid w:val="008D44EC"/>
    <w:rsid w:val="008D46F4"/>
    <w:rsid w:val="008D4A11"/>
    <w:rsid w:val="008D4B1C"/>
    <w:rsid w:val="008D4B1F"/>
    <w:rsid w:val="008D4B73"/>
    <w:rsid w:val="008D4BF6"/>
    <w:rsid w:val="008D4C1D"/>
    <w:rsid w:val="008D4C53"/>
    <w:rsid w:val="008D4D8C"/>
    <w:rsid w:val="008D526C"/>
    <w:rsid w:val="008D53D0"/>
    <w:rsid w:val="008D5A9C"/>
    <w:rsid w:val="008D5C2C"/>
    <w:rsid w:val="008D5C64"/>
    <w:rsid w:val="008D5DBA"/>
    <w:rsid w:val="008D5F59"/>
    <w:rsid w:val="008D5FF4"/>
    <w:rsid w:val="008D6005"/>
    <w:rsid w:val="008D6051"/>
    <w:rsid w:val="008D607E"/>
    <w:rsid w:val="008D612F"/>
    <w:rsid w:val="008D6134"/>
    <w:rsid w:val="008D620E"/>
    <w:rsid w:val="008D6211"/>
    <w:rsid w:val="008D63F3"/>
    <w:rsid w:val="008D67A1"/>
    <w:rsid w:val="008D6869"/>
    <w:rsid w:val="008D6B69"/>
    <w:rsid w:val="008D6C8A"/>
    <w:rsid w:val="008D6C97"/>
    <w:rsid w:val="008D6CC3"/>
    <w:rsid w:val="008D6D39"/>
    <w:rsid w:val="008D6D79"/>
    <w:rsid w:val="008D6EC1"/>
    <w:rsid w:val="008D6EC9"/>
    <w:rsid w:val="008D6F52"/>
    <w:rsid w:val="008D746E"/>
    <w:rsid w:val="008D7478"/>
    <w:rsid w:val="008D75C9"/>
    <w:rsid w:val="008D75EC"/>
    <w:rsid w:val="008D765B"/>
    <w:rsid w:val="008D7937"/>
    <w:rsid w:val="008D7959"/>
    <w:rsid w:val="008D7A2D"/>
    <w:rsid w:val="008D7A5F"/>
    <w:rsid w:val="008D7D1E"/>
    <w:rsid w:val="008D7DBB"/>
    <w:rsid w:val="008D7E3B"/>
    <w:rsid w:val="008D7E53"/>
    <w:rsid w:val="008D7FC9"/>
    <w:rsid w:val="008D7FCB"/>
    <w:rsid w:val="008E0072"/>
    <w:rsid w:val="008E00A7"/>
    <w:rsid w:val="008E0115"/>
    <w:rsid w:val="008E0225"/>
    <w:rsid w:val="008E0467"/>
    <w:rsid w:val="008E0515"/>
    <w:rsid w:val="008E0599"/>
    <w:rsid w:val="008E08C5"/>
    <w:rsid w:val="008E08F3"/>
    <w:rsid w:val="008E0A3E"/>
    <w:rsid w:val="008E0AE6"/>
    <w:rsid w:val="008E0B63"/>
    <w:rsid w:val="008E0C7E"/>
    <w:rsid w:val="008E0CC2"/>
    <w:rsid w:val="008E0D15"/>
    <w:rsid w:val="008E0D1F"/>
    <w:rsid w:val="008E0E45"/>
    <w:rsid w:val="008E0EB4"/>
    <w:rsid w:val="008E0F4B"/>
    <w:rsid w:val="008E11DC"/>
    <w:rsid w:val="008E13A7"/>
    <w:rsid w:val="008E14A7"/>
    <w:rsid w:val="008E16C5"/>
    <w:rsid w:val="008E1701"/>
    <w:rsid w:val="008E170D"/>
    <w:rsid w:val="008E170E"/>
    <w:rsid w:val="008E19B4"/>
    <w:rsid w:val="008E1B34"/>
    <w:rsid w:val="008E1B5F"/>
    <w:rsid w:val="008E1C6E"/>
    <w:rsid w:val="008E1D82"/>
    <w:rsid w:val="008E1DF3"/>
    <w:rsid w:val="008E1EDE"/>
    <w:rsid w:val="008E1FB3"/>
    <w:rsid w:val="008E1FC1"/>
    <w:rsid w:val="008E236B"/>
    <w:rsid w:val="008E23D8"/>
    <w:rsid w:val="008E2671"/>
    <w:rsid w:val="008E26F3"/>
    <w:rsid w:val="008E26F5"/>
    <w:rsid w:val="008E2720"/>
    <w:rsid w:val="008E2777"/>
    <w:rsid w:val="008E2822"/>
    <w:rsid w:val="008E2912"/>
    <w:rsid w:val="008E297E"/>
    <w:rsid w:val="008E2BA1"/>
    <w:rsid w:val="008E2C63"/>
    <w:rsid w:val="008E2EA7"/>
    <w:rsid w:val="008E2F15"/>
    <w:rsid w:val="008E308F"/>
    <w:rsid w:val="008E30A3"/>
    <w:rsid w:val="008E30C9"/>
    <w:rsid w:val="008E30CF"/>
    <w:rsid w:val="008E3121"/>
    <w:rsid w:val="008E3369"/>
    <w:rsid w:val="008E3802"/>
    <w:rsid w:val="008E3916"/>
    <w:rsid w:val="008E3932"/>
    <w:rsid w:val="008E39DC"/>
    <w:rsid w:val="008E3C32"/>
    <w:rsid w:val="008E3E54"/>
    <w:rsid w:val="008E410C"/>
    <w:rsid w:val="008E450F"/>
    <w:rsid w:val="008E456A"/>
    <w:rsid w:val="008E468D"/>
    <w:rsid w:val="008E46B0"/>
    <w:rsid w:val="008E4790"/>
    <w:rsid w:val="008E4B22"/>
    <w:rsid w:val="008E4F37"/>
    <w:rsid w:val="008E4FB0"/>
    <w:rsid w:val="008E4FF2"/>
    <w:rsid w:val="008E500E"/>
    <w:rsid w:val="008E5037"/>
    <w:rsid w:val="008E5080"/>
    <w:rsid w:val="008E5108"/>
    <w:rsid w:val="008E511E"/>
    <w:rsid w:val="008E5146"/>
    <w:rsid w:val="008E52AE"/>
    <w:rsid w:val="008E52D7"/>
    <w:rsid w:val="008E532C"/>
    <w:rsid w:val="008E53B1"/>
    <w:rsid w:val="008E5550"/>
    <w:rsid w:val="008E59E6"/>
    <w:rsid w:val="008E5A9E"/>
    <w:rsid w:val="008E5AF9"/>
    <w:rsid w:val="008E5B9C"/>
    <w:rsid w:val="008E5DBE"/>
    <w:rsid w:val="008E5DC2"/>
    <w:rsid w:val="008E5DDF"/>
    <w:rsid w:val="008E5DE2"/>
    <w:rsid w:val="008E60EA"/>
    <w:rsid w:val="008E65B8"/>
    <w:rsid w:val="008E6693"/>
    <w:rsid w:val="008E678D"/>
    <w:rsid w:val="008E685D"/>
    <w:rsid w:val="008E6950"/>
    <w:rsid w:val="008E69C9"/>
    <w:rsid w:val="008E6C91"/>
    <w:rsid w:val="008E6FD0"/>
    <w:rsid w:val="008E7185"/>
    <w:rsid w:val="008E71CC"/>
    <w:rsid w:val="008E7251"/>
    <w:rsid w:val="008E761F"/>
    <w:rsid w:val="008E7659"/>
    <w:rsid w:val="008E7666"/>
    <w:rsid w:val="008E7758"/>
    <w:rsid w:val="008E78FF"/>
    <w:rsid w:val="008E79D4"/>
    <w:rsid w:val="008E7A33"/>
    <w:rsid w:val="008E7B4E"/>
    <w:rsid w:val="008E7B7D"/>
    <w:rsid w:val="008E7BD2"/>
    <w:rsid w:val="008E7BF7"/>
    <w:rsid w:val="008E7C09"/>
    <w:rsid w:val="008E7DB3"/>
    <w:rsid w:val="008E7DCA"/>
    <w:rsid w:val="008E7E4B"/>
    <w:rsid w:val="008E7F02"/>
    <w:rsid w:val="008E7FB8"/>
    <w:rsid w:val="008F010A"/>
    <w:rsid w:val="008F0122"/>
    <w:rsid w:val="008F02A3"/>
    <w:rsid w:val="008F0322"/>
    <w:rsid w:val="008F045F"/>
    <w:rsid w:val="008F0959"/>
    <w:rsid w:val="008F09E9"/>
    <w:rsid w:val="008F0A06"/>
    <w:rsid w:val="008F0BA3"/>
    <w:rsid w:val="008F0BCD"/>
    <w:rsid w:val="008F106F"/>
    <w:rsid w:val="008F10B8"/>
    <w:rsid w:val="008F11F2"/>
    <w:rsid w:val="008F13BE"/>
    <w:rsid w:val="008F15B9"/>
    <w:rsid w:val="008F15DF"/>
    <w:rsid w:val="008F1704"/>
    <w:rsid w:val="008F17C4"/>
    <w:rsid w:val="008F1805"/>
    <w:rsid w:val="008F1946"/>
    <w:rsid w:val="008F1AB6"/>
    <w:rsid w:val="008F1BA7"/>
    <w:rsid w:val="008F1C7C"/>
    <w:rsid w:val="008F1CA9"/>
    <w:rsid w:val="008F1D24"/>
    <w:rsid w:val="008F1DF8"/>
    <w:rsid w:val="008F1E5C"/>
    <w:rsid w:val="008F2018"/>
    <w:rsid w:val="008F21EE"/>
    <w:rsid w:val="008F2262"/>
    <w:rsid w:val="008F22D1"/>
    <w:rsid w:val="008F2326"/>
    <w:rsid w:val="008F2339"/>
    <w:rsid w:val="008F23AA"/>
    <w:rsid w:val="008F249A"/>
    <w:rsid w:val="008F24EB"/>
    <w:rsid w:val="008F2543"/>
    <w:rsid w:val="008F2744"/>
    <w:rsid w:val="008F27B6"/>
    <w:rsid w:val="008F282B"/>
    <w:rsid w:val="008F2A1A"/>
    <w:rsid w:val="008F2A75"/>
    <w:rsid w:val="008F2B08"/>
    <w:rsid w:val="008F2B87"/>
    <w:rsid w:val="008F2CEA"/>
    <w:rsid w:val="008F3040"/>
    <w:rsid w:val="008F3137"/>
    <w:rsid w:val="008F3192"/>
    <w:rsid w:val="008F3335"/>
    <w:rsid w:val="008F3423"/>
    <w:rsid w:val="008F3470"/>
    <w:rsid w:val="008F34F4"/>
    <w:rsid w:val="008F3576"/>
    <w:rsid w:val="008F358D"/>
    <w:rsid w:val="008F3BE2"/>
    <w:rsid w:val="008F3C5E"/>
    <w:rsid w:val="008F3D43"/>
    <w:rsid w:val="008F3DF3"/>
    <w:rsid w:val="008F3E74"/>
    <w:rsid w:val="008F3E98"/>
    <w:rsid w:val="008F3F20"/>
    <w:rsid w:val="008F408E"/>
    <w:rsid w:val="008F4098"/>
    <w:rsid w:val="008F409A"/>
    <w:rsid w:val="008F40E8"/>
    <w:rsid w:val="008F4331"/>
    <w:rsid w:val="008F44A5"/>
    <w:rsid w:val="008F453C"/>
    <w:rsid w:val="008F45D6"/>
    <w:rsid w:val="008F49C2"/>
    <w:rsid w:val="008F4A24"/>
    <w:rsid w:val="008F4A4C"/>
    <w:rsid w:val="008F4DC1"/>
    <w:rsid w:val="008F4E6C"/>
    <w:rsid w:val="008F4ECF"/>
    <w:rsid w:val="008F4F43"/>
    <w:rsid w:val="008F4F4C"/>
    <w:rsid w:val="008F5058"/>
    <w:rsid w:val="008F50A3"/>
    <w:rsid w:val="008F5243"/>
    <w:rsid w:val="008F5296"/>
    <w:rsid w:val="008F54C1"/>
    <w:rsid w:val="008F57C6"/>
    <w:rsid w:val="008F5893"/>
    <w:rsid w:val="008F58E8"/>
    <w:rsid w:val="008F5969"/>
    <w:rsid w:val="008F5A59"/>
    <w:rsid w:val="008F5B83"/>
    <w:rsid w:val="008F5B96"/>
    <w:rsid w:val="008F5D16"/>
    <w:rsid w:val="008F5DCF"/>
    <w:rsid w:val="008F5E7E"/>
    <w:rsid w:val="008F5E8B"/>
    <w:rsid w:val="008F5F56"/>
    <w:rsid w:val="008F6126"/>
    <w:rsid w:val="008F616A"/>
    <w:rsid w:val="008F6334"/>
    <w:rsid w:val="008F6367"/>
    <w:rsid w:val="008F637A"/>
    <w:rsid w:val="008F64C3"/>
    <w:rsid w:val="008F65C8"/>
    <w:rsid w:val="008F6735"/>
    <w:rsid w:val="008F67BD"/>
    <w:rsid w:val="008F6808"/>
    <w:rsid w:val="008F6C2A"/>
    <w:rsid w:val="008F6CA5"/>
    <w:rsid w:val="008F6F7C"/>
    <w:rsid w:val="008F6F83"/>
    <w:rsid w:val="008F716A"/>
    <w:rsid w:val="008F7228"/>
    <w:rsid w:val="008F731A"/>
    <w:rsid w:val="008F736F"/>
    <w:rsid w:val="008F744F"/>
    <w:rsid w:val="008F7484"/>
    <w:rsid w:val="008F749E"/>
    <w:rsid w:val="008F7546"/>
    <w:rsid w:val="008F7670"/>
    <w:rsid w:val="008F7991"/>
    <w:rsid w:val="008F7A80"/>
    <w:rsid w:val="008F7B11"/>
    <w:rsid w:val="008F7BD2"/>
    <w:rsid w:val="008F7D95"/>
    <w:rsid w:val="00900010"/>
    <w:rsid w:val="00900064"/>
    <w:rsid w:val="009000DA"/>
    <w:rsid w:val="009001AE"/>
    <w:rsid w:val="009001E8"/>
    <w:rsid w:val="0090038E"/>
    <w:rsid w:val="00900420"/>
    <w:rsid w:val="00900698"/>
    <w:rsid w:val="009006E7"/>
    <w:rsid w:val="0090070C"/>
    <w:rsid w:val="00900921"/>
    <w:rsid w:val="00900BEB"/>
    <w:rsid w:val="00900D5B"/>
    <w:rsid w:val="00900E8C"/>
    <w:rsid w:val="00900F60"/>
    <w:rsid w:val="00900F81"/>
    <w:rsid w:val="00900FC8"/>
    <w:rsid w:val="00900FE2"/>
    <w:rsid w:val="00900FFD"/>
    <w:rsid w:val="0090121C"/>
    <w:rsid w:val="0090123A"/>
    <w:rsid w:val="00901432"/>
    <w:rsid w:val="0090143C"/>
    <w:rsid w:val="00901984"/>
    <w:rsid w:val="009019D9"/>
    <w:rsid w:val="00901FE1"/>
    <w:rsid w:val="00901FE8"/>
    <w:rsid w:val="00902071"/>
    <w:rsid w:val="00902261"/>
    <w:rsid w:val="009022A7"/>
    <w:rsid w:val="009025DB"/>
    <w:rsid w:val="009028B1"/>
    <w:rsid w:val="009028F5"/>
    <w:rsid w:val="00902A11"/>
    <w:rsid w:val="00902B9B"/>
    <w:rsid w:val="00902BFF"/>
    <w:rsid w:val="00902C25"/>
    <w:rsid w:val="00902CAB"/>
    <w:rsid w:val="00902D52"/>
    <w:rsid w:val="009030FB"/>
    <w:rsid w:val="0090317E"/>
    <w:rsid w:val="0090324F"/>
    <w:rsid w:val="009033B2"/>
    <w:rsid w:val="0090343F"/>
    <w:rsid w:val="00903507"/>
    <w:rsid w:val="009035DD"/>
    <w:rsid w:val="00903836"/>
    <w:rsid w:val="00903872"/>
    <w:rsid w:val="00903884"/>
    <w:rsid w:val="00903910"/>
    <w:rsid w:val="00903BB8"/>
    <w:rsid w:val="00903CFC"/>
    <w:rsid w:val="00903D21"/>
    <w:rsid w:val="00903DF3"/>
    <w:rsid w:val="00903ECF"/>
    <w:rsid w:val="00903F61"/>
    <w:rsid w:val="00903F7F"/>
    <w:rsid w:val="009040E2"/>
    <w:rsid w:val="0090411A"/>
    <w:rsid w:val="00904143"/>
    <w:rsid w:val="0090414E"/>
    <w:rsid w:val="00904307"/>
    <w:rsid w:val="009043D8"/>
    <w:rsid w:val="009043EA"/>
    <w:rsid w:val="009045B9"/>
    <w:rsid w:val="009045D9"/>
    <w:rsid w:val="00904958"/>
    <w:rsid w:val="0090496B"/>
    <w:rsid w:val="00904B66"/>
    <w:rsid w:val="00904BDA"/>
    <w:rsid w:val="00904DD7"/>
    <w:rsid w:val="00904DFE"/>
    <w:rsid w:val="00905012"/>
    <w:rsid w:val="009050E4"/>
    <w:rsid w:val="00905131"/>
    <w:rsid w:val="00905139"/>
    <w:rsid w:val="00905357"/>
    <w:rsid w:val="00905457"/>
    <w:rsid w:val="009054CF"/>
    <w:rsid w:val="00905794"/>
    <w:rsid w:val="009057B8"/>
    <w:rsid w:val="00905984"/>
    <w:rsid w:val="009059B3"/>
    <w:rsid w:val="009059DE"/>
    <w:rsid w:val="00905A33"/>
    <w:rsid w:val="00905ADE"/>
    <w:rsid w:val="00905C5D"/>
    <w:rsid w:val="00905D09"/>
    <w:rsid w:val="00905E27"/>
    <w:rsid w:val="00905F75"/>
    <w:rsid w:val="00905FA3"/>
    <w:rsid w:val="00905FE7"/>
    <w:rsid w:val="00906003"/>
    <w:rsid w:val="00906035"/>
    <w:rsid w:val="009061DB"/>
    <w:rsid w:val="00906491"/>
    <w:rsid w:val="0090678B"/>
    <w:rsid w:val="009068BC"/>
    <w:rsid w:val="00906A0D"/>
    <w:rsid w:val="00906BBC"/>
    <w:rsid w:val="00906C2B"/>
    <w:rsid w:val="00906CB7"/>
    <w:rsid w:val="00906CCC"/>
    <w:rsid w:val="00906D0F"/>
    <w:rsid w:val="00906D31"/>
    <w:rsid w:val="00906D97"/>
    <w:rsid w:val="00906DFB"/>
    <w:rsid w:val="00907038"/>
    <w:rsid w:val="00907324"/>
    <w:rsid w:val="0090746B"/>
    <w:rsid w:val="00907555"/>
    <w:rsid w:val="00907897"/>
    <w:rsid w:val="00907938"/>
    <w:rsid w:val="00907A3D"/>
    <w:rsid w:val="00907A7C"/>
    <w:rsid w:val="00907AD4"/>
    <w:rsid w:val="00907B27"/>
    <w:rsid w:val="00907E4D"/>
    <w:rsid w:val="00907EDC"/>
    <w:rsid w:val="00907F07"/>
    <w:rsid w:val="009100F8"/>
    <w:rsid w:val="009101B2"/>
    <w:rsid w:val="009101CA"/>
    <w:rsid w:val="00910231"/>
    <w:rsid w:val="009103B7"/>
    <w:rsid w:val="0091040C"/>
    <w:rsid w:val="00910A0E"/>
    <w:rsid w:val="00910A6A"/>
    <w:rsid w:val="00910A73"/>
    <w:rsid w:val="00910BDC"/>
    <w:rsid w:val="00910EE5"/>
    <w:rsid w:val="00911075"/>
    <w:rsid w:val="00911383"/>
    <w:rsid w:val="009114B5"/>
    <w:rsid w:val="00911734"/>
    <w:rsid w:val="00911783"/>
    <w:rsid w:val="009118D0"/>
    <w:rsid w:val="00911950"/>
    <w:rsid w:val="0091195D"/>
    <w:rsid w:val="0091198C"/>
    <w:rsid w:val="00911A99"/>
    <w:rsid w:val="00911ABE"/>
    <w:rsid w:val="00911CF5"/>
    <w:rsid w:val="00911E2D"/>
    <w:rsid w:val="00911FD5"/>
    <w:rsid w:val="00912037"/>
    <w:rsid w:val="009124D5"/>
    <w:rsid w:val="009125B8"/>
    <w:rsid w:val="00912649"/>
    <w:rsid w:val="009128C6"/>
    <w:rsid w:val="00912ABC"/>
    <w:rsid w:val="00912C4A"/>
    <w:rsid w:val="00912C77"/>
    <w:rsid w:val="00912CF7"/>
    <w:rsid w:val="00912D30"/>
    <w:rsid w:val="00912D32"/>
    <w:rsid w:val="00912F72"/>
    <w:rsid w:val="00912F7E"/>
    <w:rsid w:val="0091303D"/>
    <w:rsid w:val="00913197"/>
    <w:rsid w:val="00913200"/>
    <w:rsid w:val="0091323A"/>
    <w:rsid w:val="009133DC"/>
    <w:rsid w:val="0091341C"/>
    <w:rsid w:val="0091348F"/>
    <w:rsid w:val="0091366C"/>
    <w:rsid w:val="009136AC"/>
    <w:rsid w:val="009136F1"/>
    <w:rsid w:val="00913738"/>
    <w:rsid w:val="009137D0"/>
    <w:rsid w:val="00913805"/>
    <w:rsid w:val="00913808"/>
    <w:rsid w:val="00913D52"/>
    <w:rsid w:val="009140CB"/>
    <w:rsid w:val="009141CD"/>
    <w:rsid w:val="009141D9"/>
    <w:rsid w:val="0091423D"/>
    <w:rsid w:val="009142E0"/>
    <w:rsid w:val="0091446A"/>
    <w:rsid w:val="00914542"/>
    <w:rsid w:val="0091491B"/>
    <w:rsid w:val="00914944"/>
    <w:rsid w:val="009149EC"/>
    <w:rsid w:val="00914AAF"/>
    <w:rsid w:val="00914AD7"/>
    <w:rsid w:val="00914C7A"/>
    <w:rsid w:val="00914D03"/>
    <w:rsid w:val="00914FB0"/>
    <w:rsid w:val="0091507B"/>
    <w:rsid w:val="00915129"/>
    <w:rsid w:val="00915723"/>
    <w:rsid w:val="00915770"/>
    <w:rsid w:val="00915B57"/>
    <w:rsid w:val="00915D91"/>
    <w:rsid w:val="00915DDB"/>
    <w:rsid w:val="00915EB8"/>
    <w:rsid w:val="00915F74"/>
    <w:rsid w:val="00915FA2"/>
    <w:rsid w:val="009160AA"/>
    <w:rsid w:val="009161CB"/>
    <w:rsid w:val="0091636B"/>
    <w:rsid w:val="009164C5"/>
    <w:rsid w:val="009164C9"/>
    <w:rsid w:val="0091669B"/>
    <w:rsid w:val="009166A7"/>
    <w:rsid w:val="00916E49"/>
    <w:rsid w:val="00916F86"/>
    <w:rsid w:val="00917014"/>
    <w:rsid w:val="009170C0"/>
    <w:rsid w:val="00917132"/>
    <w:rsid w:val="0091713A"/>
    <w:rsid w:val="00917202"/>
    <w:rsid w:val="009172EF"/>
    <w:rsid w:val="0091741D"/>
    <w:rsid w:val="0091743E"/>
    <w:rsid w:val="00917582"/>
    <w:rsid w:val="00917638"/>
    <w:rsid w:val="0091771D"/>
    <w:rsid w:val="00917728"/>
    <w:rsid w:val="00917759"/>
    <w:rsid w:val="0091780A"/>
    <w:rsid w:val="0091780F"/>
    <w:rsid w:val="0091794C"/>
    <w:rsid w:val="00917A73"/>
    <w:rsid w:val="00917ACB"/>
    <w:rsid w:val="00917BBF"/>
    <w:rsid w:val="00917BF2"/>
    <w:rsid w:val="00917D12"/>
    <w:rsid w:val="00917DD9"/>
    <w:rsid w:val="00917F61"/>
    <w:rsid w:val="00917FDC"/>
    <w:rsid w:val="00920083"/>
    <w:rsid w:val="0092032A"/>
    <w:rsid w:val="009203D1"/>
    <w:rsid w:val="0092045D"/>
    <w:rsid w:val="0092052F"/>
    <w:rsid w:val="00920593"/>
    <w:rsid w:val="00920747"/>
    <w:rsid w:val="009207DF"/>
    <w:rsid w:val="00920A2C"/>
    <w:rsid w:val="00920C74"/>
    <w:rsid w:val="00920CBC"/>
    <w:rsid w:val="00920DD9"/>
    <w:rsid w:val="00920DF7"/>
    <w:rsid w:val="00920F48"/>
    <w:rsid w:val="00920F82"/>
    <w:rsid w:val="0092106A"/>
    <w:rsid w:val="00921126"/>
    <w:rsid w:val="0092114C"/>
    <w:rsid w:val="0092124F"/>
    <w:rsid w:val="00921341"/>
    <w:rsid w:val="00921446"/>
    <w:rsid w:val="0092173A"/>
    <w:rsid w:val="00921769"/>
    <w:rsid w:val="009217A0"/>
    <w:rsid w:val="00921870"/>
    <w:rsid w:val="0092190F"/>
    <w:rsid w:val="00921A00"/>
    <w:rsid w:val="00921B2E"/>
    <w:rsid w:val="00921C5A"/>
    <w:rsid w:val="00921CF0"/>
    <w:rsid w:val="00921D0D"/>
    <w:rsid w:val="00921DC4"/>
    <w:rsid w:val="00921F19"/>
    <w:rsid w:val="00921F62"/>
    <w:rsid w:val="009221F5"/>
    <w:rsid w:val="00922263"/>
    <w:rsid w:val="00922378"/>
    <w:rsid w:val="0092237D"/>
    <w:rsid w:val="00922448"/>
    <w:rsid w:val="0092247F"/>
    <w:rsid w:val="009224AB"/>
    <w:rsid w:val="009224E9"/>
    <w:rsid w:val="00922669"/>
    <w:rsid w:val="00922B1B"/>
    <w:rsid w:val="00922B9B"/>
    <w:rsid w:val="00922D9B"/>
    <w:rsid w:val="00922E7C"/>
    <w:rsid w:val="00922F72"/>
    <w:rsid w:val="00923099"/>
    <w:rsid w:val="00923115"/>
    <w:rsid w:val="00923161"/>
    <w:rsid w:val="009231D3"/>
    <w:rsid w:val="00923452"/>
    <w:rsid w:val="009234B1"/>
    <w:rsid w:val="00923632"/>
    <w:rsid w:val="00923685"/>
    <w:rsid w:val="0092368B"/>
    <w:rsid w:val="009236E1"/>
    <w:rsid w:val="00923719"/>
    <w:rsid w:val="009237C2"/>
    <w:rsid w:val="009238B5"/>
    <w:rsid w:val="009238BF"/>
    <w:rsid w:val="00923A33"/>
    <w:rsid w:val="00923B30"/>
    <w:rsid w:val="00923C19"/>
    <w:rsid w:val="00923C50"/>
    <w:rsid w:val="00923D73"/>
    <w:rsid w:val="00923E8B"/>
    <w:rsid w:val="00923EAB"/>
    <w:rsid w:val="00924034"/>
    <w:rsid w:val="00924239"/>
    <w:rsid w:val="0092427E"/>
    <w:rsid w:val="009242FD"/>
    <w:rsid w:val="009244C4"/>
    <w:rsid w:val="0092451B"/>
    <w:rsid w:val="009248BB"/>
    <w:rsid w:val="009249A2"/>
    <w:rsid w:val="009249CD"/>
    <w:rsid w:val="00924D04"/>
    <w:rsid w:val="00924E37"/>
    <w:rsid w:val="00924E42"/>
    <w:rsid w:val="00924F4A"/>
    <w:rsid w:val="009250C5"/>
    <w:rsid w:val="009250F1"/>
    <w:rsid w:val="009252BB"/>
    <w:rsid w:val="009252E3"/>
    <w:rsid w:val="009253A9"/>
    <w:rsid w:val="009254CE"/>
    <w:rsid w:val="009254FA"/>
    <w:rsid w:val="0092552F"/>
    <w:rsid w:val="0092555F"/>
    <w:rsid w:val="0092573D"/>
    <w:rsid w:val="00925768"/>
    <w:rsid w:val="0092587F"/>
    <w:rsid w:val="009258B7"/>
    <w:rsid w:val="00925A68"/>
    <w:rsid w:val="00925CB4"/>
    <w:rsid w:val="00925EDB"/>
    <w:rsid w:val="00925F06"/>
    <w:rsid w:val="00925F79"/>
    <w:rsid w:val="009260F7"/>
    <w:rsid w:val="00926271"/>
    <w:rsid w:val="009264E7"/>
    <w:rsid w:val="0092677F"/>
    <w:rsid w:val="009267C4"/>
    <w:rsid w:val="009268DE"/>
    <w:rsid w:val="00926C4A"/>
    <w:rsid w:val="00926C82"/>
    <w:rsid w:val="00926CBC"/>
    <w:rsid w:val="00926D51"/>
    <w:rsid w:val="00926E63"/>
    <w:rsid w:val="00926E7A"/>
    <w:rsid w:val="00926F34"/>
    <w:rsid w:val="00926FCD"/>
    <w:rsid w:val="00927165"/>
    <w:rsid w:val="009271EA"/>
    <w:rsid w:val="00927304"/>
    <w:rsid w:val="00927435"/>
    <w:rsid w:val="009276A7"/>
    <w:rsid w:val="00927782"/>
    <w:rsid w:val="0092778C"/>
    <w:rsid w:val="0092778D"/>
    <w:rsid w:val="009277BA"/>
    <w:rsid w:val="009277D3"/>
    <w:rsid w:val="00927AFF"/>
    <w:rsid w:val="00927B0A"/>
    <w:rsid w:val="00927C0D"/>
    <w:rsid w:val="00927D21"/>
    <w:rsid w:val="00927EBB"/>
    <w:rsid w:val="00927F87"/>
    <w:rsid w:val="009301D1"/>
    <w:rsid w:val="00930284"/>
    <w:rsid w:val="0093043D"/>
    <w:rsid w:val="009307A5"/>
    <w:rsid w:val="00930833"/>
    <w:rsid w:val="0093086B"/>
    <w:rsid w:val="009308A8"/>
    <w:rsid w:val="009308C5"/>
    <w:rsid w:val="00930941"/>
    <w:rsid w:val="00930957"/>
    <w:rsid w:val="009309BB"/>
    <w:rsid w:val="00930A84"/>
    <w:rsid w:val="00930ACD"/>
    <w:rsid w:val="00930BB7"/>
    <w:rsid w:val="00930BB8"/>
    <w:rsid w:val="0093116E"/>
    <w:rsid w:val="00931214"/>
    <w:rsid w:val="00931256"/>
    <w:rsid w:val="009312EE"/>
    <w:rsid w:val="009313BB"/>
    <w:rsid w:val="0093144D"/>
    <w:rsid w:val="009315B9"/>
    <w:rsid w:val="00931603"/>
    <w:rsid w:val="0093176F"/>
    <w:rsid w:val="00931865"/>
    <w:rsid w:val="00931A2B"/>
    <w:rsid w:val="00931AAF"/>
    <w:rsid w:val="00931ACF"/>
    <w:rsid w:val="00931EA5"/>
    <w:rsid w:val="00932195"/>
    <w:rsid w:val="009321EE"/>
    <w:rsid w:val="009323DA"/>
    <w:rsid w:val="009325BD"/>
    <w:rsid w:val="00932602"/>
    <w:rsid w:val="00932631"/>
    <w:rsid w:val="009328E6"/>
    <w:rsid w:val="009329FE"/>
    <w:rsid w:val="00932AEB"/>
    <w:rsid w:val="00932CAB"/>
    <w:rsid w:val="00932D21"/>
    <w:rsid w:val="00932D68"/>
    <w:rsid w:val="00932DAF"/>
    <w:rsid w:val="00932ED8"/>
    <w:rsid w:val="00932FAB"/>
    <w:rsid w:val="0093301E"/>
    <w:rsid w:val="009330A8"/>
    <w:rsid w:val="009330AC"/>
    <w:rsid w:val="0093346A"/>
    <w:rsid w:val="009334F2"/>
    <w:rsid w:val="0093359D"/>
    <w:rsid w:val="00933661"/>
    <w:rsid w:val="00933838"/>
    <w:rsid w:val="00933873"/>
    <w:rsid w:val="00933A40"/>
    <w:rsid w:val="00933B90"/>
    <w:rsid w:val="00933CF0"/>
    <w:rsid w:val="00933D57"/>
    <w:rsid w:val="00933FBF"/>
    <w:rsid w:val="009340B2"/>
    <w:rsid w:val="009343CB"/>
    <w:rsid w:val="009343EF"/>
    <w:rsid w:val="00934513"/>
    <w:rsid w:val="009345D2"/>
    <w:rsid w:val="009347B7"/>
    <w:rsid w:val="00934886"/>
    <w:rsid w:val="009349CE"/>
    <w:rsid w:val="00934D16"/>
    <w:rsid w:val="00934E18"/>
    <w:rsid w:val="00935095"/>
    <w:rsid w:val="0093519D"/>
    <w:rsid w:val="009351AD"/>
    <w:rsid w:val="009351BA"/>
    <w:rsid w:val="00935291"/>
    <w:rsid w:val="009355FC"/>
    <w:rsid w:val="0093571C"/>
    <w:rsid w:val="00935849"/>
    <w:rsid w:val="009359CE"/>
    <w:rsid w:val="00935A1D"/>
    <w:rsid w:val="00935A80"/>
    <w:rsid w:val="009361A0"/>
    <w:rsid w:val="00936279"/>
    <w:rsid w:val="009362B4"/>
    <w:rsid w:val="009362DD"/>
    <w:rsid w:val="0093639F"/>
    <w:rsid w:val="009363C4"/>
    <w:rsid w:val="0093641B"/>
    <w:rsid w:val="009365D3"/>
    <w:rsid w:val="009367AF"/>
    <w:rsid w:val="00936AE1"/>
    <w:rsid w:val="00936AF7"/>
    <w:rsid w:val="00936B16"/>
    <w:rsid w:val="00936CAD"/>
    <w:rsid w:val="00936E44"/>
    <w:rsid w:val="00936F2D"/>
    <w:rsid w:val="0093701E"/>
    <w:rsid w:val="00937183"/>
    <w:rsid w:val="0093745A"/>
    <w:rsid w:val="0093771E"/>
    <w:rsid w:val="00937774"/>
    <w:rsid w:val="009377C4"/>
    <w:rsid w:val="00937A0F"/>
    <w:rsid w:val="00937AE0"/>
    <w:rsid w:val="00937B40"/>
    <w:rsid w:val="00937E61"/>
    <w:rsid w:val="00937EFF"/>
    <w:rsid w:val="00937F82"/>
    <w:rsid w:val="0094000F"/>
    <w:rsid w:val="0094001C"/>
    <w:rsid w:val="00940282"/>
    <w:rsid w:val="0094041E"/>
    <w:rsid w:val="009405DA"/>
    <w:rsid w:val="0094063C"/>
    <w:rsid w:val="00940672"/>
    <w:rsid w:val="009409CF"/>
    <w:rsid w:val="00940BB4"/>
    <w:rsid w:val="00940BF4"/>
    <w:rsid w:val="00940D11"/>
    <w:rsid w:val="00940D14"/>
    <w:rsid w:val="00940D7E"/>
    <w:rsid w:val="00940E70"/>
    <w:rsid w:val="00940F36"/>
    <w:rsid w:val="00940FD6"/>
    <w:rsid w:val="0094104B"/>
    <w:rsid w:val="00941180"/>
    <w:rsid w:val="0094119C"/>
    <w:rsid w:val="009411EF"/>
    <w:rsid w:val="009412A7"/>
    <w:rsid w:val="0094145A"/>
    <w:rsid w:val="009414B3"/>
    <w:rsid w:val="009415E8"/>
    <w:rsid w:val="0094179E"/>
    <w:rsid w:val="0094182A"/>
    <w:rsid w:val="00941C2E"/>
    <w:rsid w:val="00942185"/>
    <w:rsid w:val="009422EA"/>
    <w:rsid w:val="00942312"/>
    <w:rsid w:val="00942416"/>
    <w:rsid w:val="009425F6"/>
    <w:rsid w:val="0094264D"/>
    <w:rsid w:val="00942788"/>
    <w:rsid w:val="00942860"/>
    <w:rsid w:val="009428FE"/>
    <w:rsid w:val="00942B00"/>
    <w:rsid w:val="00942BA2"/>
    <w:rsid w:val="00942C69"/>
    <w:rsid w:val="00942D20"/>
    <w:rsid w:val="00942DC2"/>
    <w:rsid w:val="0094306B"/>
    <w:rsid w:val="00943301"/>
    <w:rsid w:val="00943408"/>
    <w:rsid w:val="0094363B"/>
    <w:rsid w:val="0094364D"/>
    <w:rsid w:val="00943705"/>
    <w:rsid w:val="00943886"/>
    <w:rsid w:val="009438DC"/>
    <w:rsid w:val="00943A69"/>
    <w:rsid w:val="00943A87"/>
    <w:rsid w:val="00943A8E"/>
    <w:rsid w:val="00943D82"/>
    <w:rsid w:val="00943FBF"/>
    <w:rsid w:val="00943FFC"/>
    <w:rsid w:val="0094405B"/>
    <w:rsid w:val="00944088"/>
    <w:rsid w:val="00944107"/>
    <w:rsid w:val="00944211"/>
    <w:rsid w:val="009442EE"/>
    <w:rsid w:val="0094431E"/>
    <w:rsid w:val="00944379"/>
    <w:rsid w:val="009445E6"/>
    <w:rsid w:val="009446A4"/>
    <w:rsid w:val="00944906"/>
    <w:rsid w:val="00944976"/>
    <w:rsid w:val="00944AE1"/>
    <w:rsid w:val="00944BEC"/>
    <w:rsid w:val="00944C7A"/>
    <w:rsid w:val="0094509C"/>
    <w:rsid w:val="009452B2"/>
    <w:rsid w:val="0094555A"/>
    <w:rsid w:val="0094563B"/>
    <w:rsid w:val="009456C9"/>
    <w:rsid w:val="00945728"/>
    <w:rsid w:val="009459C2"/>
    <w:rsid w:val="00945BF4"/>
    <w:rsid w:val="00945C16"/>
    <w:rsid w:val="00945D38"/>
    <w:rsid w:val="00945D46"/>
    <w:rsid w:val="00945FF4"/>
    <w:rsid w:val="00946062"/>
    <w:rsid w:val="00946349"/>
    <w:rsid w:val="0094636F"/>
    <w:rsid w:val="009463E7"/>
    <w:rsid w:val="009463FD"/>
    <w:rsid w:val="0094642C"/>
    <w:rsid w:val="009466FA"/>
    <w:rsid w:val="00946872"/>
    <w:rsid w:val="00946E2D"/>
    <w:rsid w:val="00946E6F"/>
    <w:rsid w:val="00946F15"/>
    <w:rsid w:val="0094715C"/>
    <w:rsid w:val="009473B1"/>
    <w:rsid w:val="009473D0"/>
    <w:rsid w:val="00947443"/>
    <w:rsid w:val="009476A7"/>
    <w:rsid w:val="00947871"/>
    <w:rsid w:val="009479ED"/>
    <w:rsid w:val="00947BB5"/>
    <w:rsid w:val="00947EE5"/>
    <w:rsid w:val="00947F31"/>
    <w:rsid w:val="00947FBC"/>
    <w:rsid w:val="00947FCB"/>
    <w:rsid w:val="0095003C"/>
    <w:rsid w:val="009500F9"/>
    <w:rsid w:val="009501E5"/>
    <w:rsid w:val="009505AF"/>
    <w:rsid w:val="0095066E"/>
    <w:rsid w:val="009507C6"/>
    <w:rsid w:val="00950861"/>
    <w:rsid w:val="009508A0"/>
    <w:rsid w:val="009509B4"/>
    <w:rsid w:val="00950A33"/>
    <w:rsid w:val="00950D8D"/>
    <w:rsid w:val="00950DBA"/>
    <w:rsid w:val="00950E00"/>
    <w:rsid w:val="00951072"/>
    <w:rsid w:val="009511E4"/>
    <w:rsid w:val="0095142D"/>
    <w:rsid w:val="009516C0"/>
    <w:rsid w:val="0095176F"/>
    <w:rsid w:val="0095197F"/>
    <w:rsid w:val="00951A6A"/>
    <w:rsid w:val="00951C9A"/>
    <w:rsid w:val="00951CBE"/>
    <w:rsid w:val="00951CF6"/>
    <w:rsid w:val="00951D2E"/>
    <w:rsid w:val="00951D40"/>
    <w:rsid w:val="00951DFC"/>
    <w:rsid w:val="00951FE4"/>
    <w:rsid w:val="00952045"/>
    <w:rsid w:val="00952199"/>
    <w:rsid w:val="00952570"/>
    <w:rsid w:val="00952625"/>
    <w:rsid w:val="00952671"/>
    <w:rsid w:val="00952809"/>
    <w:rsid w:val="00952853"/>
    <w:rsid w:val="00952933"/>
    <w:rsid w:val="00952A13"/>
    <w:rsid w:val="00952AAC"/>
    <w:rsid w:val="00952B90"/>
    <w:rsid w:val="00952D9F"/>
    <w:rsid w:val="00952DD3"/>
    <w:rsid w:val="00952FC0"/>
    <w:rsid w:val="00952FF7"/>
    <w:rsid w:val="0095302C"/>
    <w:rsid w:val="009531F7"/>
    <w:rsid w:val="00953560"/>
    <w:rsid w:val="00953818"/>
    <w:rsid w:val="009538E5"/>
    <w:rsid w:val="00953950"/>
    <w:rsid w:val="00953973"/>
    <w:rsid w:val="00953D2A"/>
    <w:rsid w:val="00953DC4"/>
    <w:rsid w:val="00953E90"/>
    <w:rsid w:val="00953FA0"/>
    <w:rsid w:val="0095437F"/>
    <w:rsid w:val="00954472"/>
    <w:rsid w:val="0095454B"/>
    <w:rsid w:val="00954582"/>
    <w:rsid w:val="009546D7"/>
    <w:rsid w:val="00954769"/>
    <w:rsid w:val="0095478D"/>
    <w:rsid w:val="00954911"/>
    <w:rsid w:val="00954AB5"/>
    <w:rsid w:val="00954CB8"/>
    <w:rsid w:val="00954E94"/>
    <w:rsid w:val="00954F11"/>
    <w:rsid w:val="00954F46"/>
    <w:rsid w:val="00955155"/>
    <w:rsid w:val="00955187"/>
    <w:rsid w:val="00955258"/>
    <w:rsid w:val="009552F2"/>
    <w:rsid w:val="00955749"/>
    <w:rsid w:val="0095589E"/>
    <w:rsid w:val="009559D2"/>
    <w:rsid w:val="00955A24"/>
    <w:rsid w:val="00955B69"/>
    <w:rsid w:val="00955D4D"/>
    <w:rsid w:val="00955E29"/>
    <w:rsid w:val="00955EBE"/>
    <w:rsid w:val="00956071"/>
    <w:rsid w:val="00956490"/>
    <w:rsid w:val="00956543"/>
    <w:rsid w:val="00956594"/>
    <w:rsid w:val="009565BF"/>
    <w:rsid w:val="0095660D"/>
    <w:rsid w:val="00956942"/>
    <w:rsid w:val="00956B07"/>
    <w:rsid w:val="00956C91"/>
    <w:rsid w:val="00956DC2"/>
    <w:rsid w:val="00956E8E"/>
    <w:rsid w:val="0095708F"/>
    <w:rsid w:val="009570AC"/>
    <w:rsid w:val="009570D4"/>
    <w:rsid w:val="0095716B"/>
    <w:rsid w:val="00957234"/>
    <w:rsid w:val="009572D2"/>
    <w:rsid w:val="0095757A"/>
    <w:rsid w:val="00957746"/>
    <w:rsid w:val="00957BE6"/>
    <w:rsid w:val="00957D8F"/>
    <w:rsid w:val="00957DAA"/>
    <w:rsid w:val="00960120"/>
    <w:rsid w:val="00960224"/>
    <w:rsid w:val="0096028E"/>
    <w:rsid w:val="00960369"/>
    <w:rsid w:val="0096050B"/>
    <w:rsid w:val="00960668"/>
    <w:rsid w:val="009607AF"/>
    <w:rsid w:val="00960931"/>
    <w:rsid w:val="00960AA6"/>
    <w:rsid w:val="00960B7D"/>
    <w:rsid w:val="00960C63"/>
    <w:rsid w:val="00960CCD"/>
    <w:rsid w:val="0096108C"/>
    <w:rsid w:val="009612A5"/>
    <w:rsid w:val="0096147E"/>
    <w:rsid w:val="0096150B"/>
    <w:rsid w:val="00961595"/>
    <w:rsid w:val="009615B0"/>
    <w:rsid w:val="0096162C"/>
    <w:rsid w:val="0096180D"/>
    <w:rsid w:val="00961871"/>
    <w:rsid w:val="009619B9"/>
    <w:rsid w:val="00961AE2"/>
    <w:rsid w:val="00961D52"/>
    <w:rsid w:val="00962272"/>
    <w:rsid w:val="0096234C"/>
    <w:rsid w:val="00962566"/>
    <w:rsid w:val="009626DB"/>
    <w:rsid w:val="009626E0"/>
    <w:rsid w:val="009627A6"/>
    <w:rsid w:val="00962A27"/>
    <w:rsid w:val="00962B66"/>
    <w:rsid w:val="00962C3A"/>
    <w:rsid w:val="00962DC7"/>
    <w:rsid w:val="00962FE9"/>
    <w:rsid w:val="0096304D"/>
    <w:rsid w:val="0096332B"/>
    <w:rsid w:val="00963448"/>
    <w:rsid w:val="009635C5"/>
    <w:rsid w:val="00963614"/>
    <w:rsid w:val="009638EB"/>
    <w:rsid w:val="0096393B"/>
    <w:rsid w:val="00963A18"/>
    <w:rsid w:val="00963A97"/>
    <w:rsid w:val="00963C9F"/>
    <w:rsid w:val="00963D46"/>
    <w:rsid w:val="00963D61"/>
    <w:rsid w:val="00963DB9"/>
    <w:rsid w:val="00963FBD"/>
    <w:rsid w:val="0096408E"/>
    <w:rsid w:val="009640E3"/>
    <w:rsid w:val="00964112"/>
    <w:rsid w:val="009641C4"/>
    <w:rsid w:val="00964215"/>
    <w:rsid w:val="0096428E"/>
    <w:rsid w:val="00964392"/>
    <w:rsid w:val="0096439E"/>
    <w:rsid w:val="00964618"/>
    <w:rsid w:val="0096482B"/>
    <w:rsid w:val="009648D4"/>
    <w:rsid w:val="00964B17"/>
    <w:rsid w:val="00964BE6"/>
    <w:rsid w:val="00964E4E"/>
    <w:rsid w:val="00964EA7"/>
    <w:rsid w:val="00964F84"/>
    <w:rsid w:val="009650C7"/>
    <w:rsid w:val="00965269"/>
    <w:rsid w:val="009652F9"/>
    <w:rsid w:val="009653D8"/>
    <w:rsid w:val="009656E0"/>
    <w:rsid w:val="00965790"/>
    <w:rsid w:val="009659CF"/>
    <w:rsid w:val="00965CBF"/>
    <w:rsid w:val="00965CC7"/>
    <w:rsid w:val="00965D1C"/>
    <w:rsid w:val="00965EAE"/>
    <w:rsid w:val="0096619C"/>
    <w:rsid w:val="0096631B"/>
    <w:rsid w:val="009663AC"/>
    <w:rsid w:val="009663E1"/>
    <w:rsid w:val="009664BA"/>
    <w:rsid w:val="009664C4"/>
    <w:rsid w:val="00966694"/>
    <w:rsid w:val="009668A6"/>
    <w:rsid w:val="00966A78"/>
    <w:rsid w:val="00966B60"/>
    <w:rsid w:val="00966BC4"/>
    <w:rsid w:val="00966CAA"/>
    <w:rsid w:val="00966CF5"/>
    <w:rsid w:val="00966CFE"/>
    <w:rsid w:val="00966D9D"/>
    <w:rsid w:val="00966F24"/>
    <w:rsid w:val="00966FE3"/>
    <w:rsid w:val="00966FF5"/>
    <w:rsid w:val="0096702F"/>
    <w:rsid w:val="009670E8"/>
    <w:rsid w:val="00967147"/>
    <w:rsid w:val="009671E3"/>
    <w:rsid w:val="0096733D"/>
    <w:rsid w:val="00967344"/>
    <w:rsid w:val="00967366"/>
    <w:rsid w:val="009674F8"/>
    <w:rsid w:val="009675D7"/>
    <w:rsid w:val="0096764E"/>
    <w:rsid w:val="00967675"/>
    <w:rsid w:val="00967690"/>
    <w:rsid w:val="009676D2"/>
    <w:rsid w:val="009678C3"/>
    <w:rsid w:val="00967B0F"/>
    <w:rsid w:val="00967B12"/>
    <w:rsid w:val="00967DF3"/>
    <w:rsid w:val="00967F10"/>
    <w:rsid w:val="0097009B"/>
    <w:rsid w:val="0097017B"/>
    <w:rsid w:val="00970196"/>
    <w:rsid w:val="009702E0"/>
    <w:rsid w:val="009702E3"/>
    <w:rsid w:val="0097037E"/>
    <w:rsid w:val="00970401"/>
    <w:rsid w:val="00970B1E"/>
    <w:rsid w:val="00970DA4"/>
    <w:rsid w:val="00970EF4"/>
    <w:rsid w:val="00970FFD"/>
    <w:rsid w:val="00971127"/>
    <w:rsid w:val="0097119F"/>
    <w:rsid w:val="009711B9"/>
    <w:rsid w:val="00971440"/>
    <w:rsid w:val="0097144B"/>
    <w:rsid w:val="00971601"/>
    <w:rsid w:val="009716C4"/>
    <w:rsid w:val="009716FE"/>
    <w:rsid w:val="0097170A"/>
    <w:rsid w:val="0097175E"/>
    <w:rsid w:val="00971805"/>
    <w:rsid w:val="00971832"/>
    <w:rsid w:val="00971950"/>
    <w:rsid w:val="00971B4F"/>
    <w:rsid w:val="00971C27"/>
    <w:rsid w:val="00971D1B"/>
    <w:rsid w:val="00971F90"/>
    <w:rsid w:val="009720B6"/>
    <w:rsid w:val="009720F8"/>
    <w:rsid w:val="0097211C"/>
    <w:rsid w:val="0097224D"/>
    <w:rsid w:val="00972265"/>
    <w:rsid w:val="00972295"/>
    <w:rsid w:val="009722DA"/>
    <w:rsid w:val="009722FD"/>
    <w:rsid w:val="00972472"/>
    <w:rsid w:val="00972910"/>
    <w:rsid w:val="00972C0A"/>
    <w:rsid w:val="00972C22"/>
    <w:rsid w:val="00972D62"/>
    <w:rsid w:val="00972DA1"/>
    <w:rsid w:val="00972DDB"/>
    <w:rsid w:val="00972ED8"/>
    <w:rsid w:val="00973013"/>
    <w:rsid w:val="00973197"/>
    <w:rsid w:val="00973279"/>
    <w:rsid w:val="0097341C"/>
    <w:rsid w:val="00973538"/>
    <w:rsid w:val="00973721"/>
    <w:rsid w:val="009737BB"/>
    <w:rsid w:val="009737DB"/>
    <w:rsid w:val="009737FB"/>
    <w:rsid w:val="009738EE"/>
    <w:rsid w:val="00973931"/>
    <w:rsid w:val="00973B9D"/>
    <w:rsid w:val="00973D91"/>
    <w:rsid w:val="00973DB6"/>
    <w:rsid w:val="00973E16"/>
    <w:rsid w:val="00973F2E"/>
    <w:rsid w:val="00973F30"/>
    <w:rsid w:val="00974020"/>
    <w:rsid w:val="00974085"/>
    <w:rsid w:val="00974254"/>
    <w:rsid w:val="0097432A"/>
    <w:rsid w:val="009744BD"/>
    <w:rsid w:val="009744E9"/>
    <w:rsid w:val="00974677"/>
    <w:rsid w:val="009746AD"/>
    <w:rsid w:val="009748B5"/>
    <w:rsid w:val="00974968"/>
    <w:rsid w:val="009749C3"/>
    <w:rsid w:val="00974B84"/>
    <w:rsid w:val="00974BF9"/>
    <w:rsid w:val="00974D9F"/>
    <w:rsid w:val="00974DB8"/>
    <w:rsid w:val="00974E4A"/>
    <w:rsid w:val="00974EF4"/>
    <w:rsid w:val="00974FC5"/>
    <w:rsid w:val="00975144"/>
    <w:rsid w:val="009751F2"/>
    <w:rsid w:val="0097536E"/>
    <w:rsid w:val="0097555D"/>
    <w:rsid w:val="00975861"/>
    <w:rsid w:val="00975A80"/>
    <w:rsid w:val="00975C46"/>
    <w:rsid w:val="00975CAE"/>
    <w:rsid w:val="00975DC8"/>
    <w:rsid w:val="00975F27"/>
    <w:rsid w:val="00975F4A"/>
    <w:rsid w:val="00976316"/>
    <w:rsid w:val="00976473"/>
    <w:rsid w:val="009765E0"/>
    <w:rsid w:val="00976716"/>
    <w:rsid w:val="00976833"/>
    <w:rsid w:val="00976895"/>
    <w:rsid w:val="009768C1"/>
    <w:rsid w:val="009768C5"/>
    <w:rsid w:val="00976930"/>
    <w:rsid w:val="00976C6F"/>
    <w:rsid w:val="00976F0D"/>
    <w:rsid w:val="0097723D"/>
    <w:rsid w:val="0097735A"/>
    <w:rsid w:val="009775C4"/>
    <w:rsid w:val="009775CC"/>
    <w:rsid w:val="00977652"/>
    <w:rsid w:val="009776C2"/>
    <w:rsid w:val="00977867"/>
    <w:rsid w:val="0097793D"/>
    <w:rsid w:val="00977A1A"/>
    <w:rsid w:val="00977A6C"/>
    <w:rsid w:val="00977A98"/>
    <w:rsid w:val="00977DA4"/>
    <w:rsid w:val="009803E1"/>
    <w:rsid w:val="009805C0"/>
    <w:rsid w:val="00980614"/>
    <w:rsid w:val="00980648"/>
    <w:rsid w:val="00980662"/>
    <w:rsid w:val="00980710"/>
    <w:rsid w:val="00980743"/>
    <w:rsid w:val="009808C0"/>
    <w:rsid w:val="00980B28"/>
    <w:rsid w:val="00980B7F"/>
    <w:rsid w:val="00980E8A"/>
    <w:rsid w:val="009810D1"/>
    <w:rsid w:val="00981101"/>
    <w:rsid w:val="009811AD"/>
    <w:rsid w:val="00981436"/>
    <w:rsid w:val="0098170D"/>
    <w:rsid w:val="00981712"/>
    <w:rsid w:val="0098178C"/>
    <w:rsid w:val="00981824"/>
    <w:rsid w:val="0098189E"/>
    <w:rsid w:val="009819E1"/>
    <w:rsid w:val="00981AA6"/>
    <w:rsid w:val="00981B09"/>
    <w:rsid w:val="00981B20"/>
    <w:rsid w:val="00981B5C"/>
    <w:rsid w:val="00981C00"/>
    <w:rsid w:val="00981C0C"/>
    <w:rsid w:val="00981C1C"/>
    <w:rsid w:val="00981ED9"/>
    <w:rsid w:val="0098200C"/>
    <w:rsid w:val="00982187"/>
    <w:rsid w:val="009823A7"/>
    <w:rsid w:val="009823C4"/>
    <w:rsid w:val="00982404"/>
    <w:rsid w:val="009825D2"/>
    <w:rsid w:val="0098260C"/>
    <w:rsid w:val="00982879"/>
    <w:rsid w:val="009828B2"/>
    <w:rsid w:val="00982B97"/>
    <w:rsid w:val="00982C52"/>
    <w:rsid w:val="00982D4A"/>
    <w:rsid w:val="00982DFE"/>
    <w:rsid w:val="00982F6F"/>
    <w:rsid w:val="00983124"/>
    <w:rsid w:val="00983213"/>
    <w:rsid w:val="0098329B"/>
    <w:rsid w:val="009834AC"/>
    <w:rsid w:val="009835F7"/>
    <w:rsid w:val="0098360E"/>
    <w:rsid w:val="00983673"/>
    <w:rsid w:val="009838CE"/>
    <w:rsid w:val="00983AB2"/>
    <w:rsid w:val="00983CC0"/>
    <w:rsid w:val="00983E0C"/>
    <w:rsid w:val="00983E1E"/>
    <w:rsid w:val="00983E66"/>
    <w:rsid w:val="0098406D"/>
    <w:rsid w:val="0098407E"/>
    <w:rsid w:val="009840CF"/>
    <w:rsid w:val="00984271"/>
    <w:rsid w:val="009843A0"/>
    <w:rsid w:val="0098451E"/>
    <w:rsid w:val="00984773"/>
    <w:rsid w:val="00984940"/>
    <w:rsid w:val="00984987"/>
    <w:rsid w:val="009849B2"/>
    <w:rsid w:val="00984A36"/>
    <w:rsid w:val="00984A8B"/>
    <w:rsid w:val="00984AF9"/>
    <w:rsid w:val="00984B4F"/>
    <w:rsid w:val="00984C03"/>
    <w:rsid w:val="00984CEA"/>
    <w:rsid w:val="00984D20"/>
    <w:rsid w:val="00984D72"/>
    <w:rsid w:val="00984DB5"/>
    <w:rsid w:val="00984E52"/>
    <w:rsid w:val="00984E88"/>
    <w:rsid w:val="00984EFE"/>
    <w:rsid w:val="00984F92"/>
    <w:rsid w:val="009850C7"/>
    <w:rsid w:val="00985178"/>
    <w:rsid w:val="0098517A"/>
    <w:rsid w:val="009853BB"/>
    <w:rsid w:val="009853FE"/>
    <w:rsid w:val="009856FD"/>
    <w:rsid w:val="00985830"/>
    <w:rsid w:val="00985995"/>
    <w:rsid w:val="00985C1D"/>
    <w:rsid w:val="00985F21"/>
    <w:rsid w:val="00986053"/>
    <w:rsid w:val="00986126"/>
    <w:rsid w:val="009861C2"/>
    <w:rsid w:val="00986631"/>
    <w:rsid w:val="009866B7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EDA"/>
    <w:rsid w:val="00986F54"/>
    <w:rsid w:val="00987059"/>
    <w:rsid w:val="009871B2"/>
    <w:rsid w:val="009871FC"/>
    <w:rsid w:val="009872D1"/>
    <w:rsid w:val="00987361"/>
    <w:rsid w:val="009873B2"/>
    <w:rsid w:val="0098748E"/>
    <w:rsid w:val="009875FD"/>
    <w:rsid w:val="009877F7"/>
    <w:rsid w:val="00987A1B"/>
    <w:rsid w:val="00987C77"/>
    <w:rsid w:val="00987EFC"/>
    <w:rsid w:val="00987F91"/>
    <w:rsid w:val="009900C7"/>
    <w:rsid w:val="009900DF"/>
    <w:rsid w:val="00990157"/>
    <w:rsid w:val="00990207"/>
    <w:rsid w:val="00990318"/>
    <w:rsid w:val="00990320"/>
    <w:rsid w:val="0099036E"/>
    <w:rsid w:val="0099042B"/>
    <w:rsid w:val="0099064C"/>
    <w:rsid w:val="009907E4"/>
    <w:rsid w:val="00990A0B"/>
    <w:rsid w:val="00990BA2"/>
    <w:rsid w:val="00990BF4"/>
    <w:rsid w:val="00990C18"/>
    <w:rsid w:val="00990E8B"/>
    <w:rsid w:val="00990EA9"/>
    <w:rsid w:val="0099126E"/>
    <w:rsid w:val="00991344"/>
    <w:rsid w:val="00991374"/>
    <w:rsid w:val="0099137A"/>
    <w:rsid w:val="00991715"/>
    <w:rsid w:val="009918E6"/>
    <w:rsid w:val="009918FD"/>
    <w:rsid w:val="009919D8"/>
    <w:rsid w:val="00991B55"/>
    <w:rsid w:val="00991F63"/>
    <w:rsid w:val="00991F9D"/>
    <w:rsid w:val="00991FDC"/>
    <w:rsid w:val="0099200F"/>
    <w:rsid w:val="009920F8"/>
    <w:rsid w:val="00992153"/>
    <w:rsid w:val="0099216B"/>
    <w:rsid w:val="00992373"/>
    <w:rsid w:val="0099266B"/>
    <w:rsid w:val="009926B5"/>
    <w:rsid w:val="00992709"/>
    <w:rsid w:val="0099271E"/>
    <w:rsid w:val="00992736"/>
    <w:rsid w:val="0099292E"/>
    <w:rsid w:val="009929C0"/>
    <w:rsid w:val="00992B8B"/>
    <w:rsid w:val="00992C9C"/>
    <w:rsid w:val="00992CBF"/>
    <w:rsid w:val="00992D9D"/>
    <w:rsid w:val="00992DA8"/>
    <w:rsid w:val="00992E8B"/>
    <w:rsid w:val="00992F5C"/>
    <w:rsid w:val="0099305D"/>
    <w:rsid w:val="009934C5"/>
    <w:rsid w:val="0099356E"/>
    <w:rsid w:val="009935BA"/>
    <w:rsid w:val="009935CE"/>
    <w:rsid w:val="009935DF"/>
    <w:rsid w:val="009939CA"/>
    <w:rsid w:val="009939DB"/>
    <w:rsid w:val="00993ABF"/>
    <w:rsid w:val="00993ADF"/>
    <w:rsid w:val="00993B89"/>
    <w:rsid w:val="00993CA5"/>
    <w:rsid w:val="00993CF5"/>
    <w:rsid w:val="00993DEF"/>
    <w:rsid w:val="00993E4F"/>
    <w:rsid w:val="00993EBF"/>
    <w:rsid w:val="00993F7D"/>
    <w:rsid w:val="009940C9"/>
    <w:rsid w:val="00994506"/>
    <w:rsid w:val="00994610"/>
    <w:rsid w:val="00994629"/>
    <w:rsid w:val="00994673"/>
    <w:rsid w:val="00994777"/>
    <w:rsid w:val="00994831"/>
    <w:rsid w:val="00994AC4"/>
    <w:rsid w:val="00994C79"/>
    <w:rsid w:val="00994CEC"/>
    <w:rsid w:val="00994D70"/>
    <w:rsid w:val="00994DF0"/>
    <w:rsid w:val="00994FE1"/>
    <w:rsid w:val="00995063"/>
    <w:rsid w:val="00995069"/>
    <w:rsid w:val="0099529C"/>
    <w:rsid w:val="009952BD"/>
    <w:rsid w:val="00995456"/>
    <w:rsid w:val="00995616"/>
    <w:rsid w:val="0099565B"/>
    <w:rsid w:val="00995688"/>
    <w:rsid w:val="009956C6"/>
    <w:rsid w:val="0099578F"/>
    <w:rsid w:val="009957CC"/>
    <w:rsid w:val="0099586E"/>
    <w:rsid w:val="00995AD0"/>
    <w:rsid w:val="00995CBD"/>
    <w:rsid w:val="00995CF8"/>
    <w:rsid w:val="00995E6D"/>
    <w:rsid w:val="0099611A"/>
    <w:rsid w:val="009962D5"/>
    <w:rsid w:val="0099664E"/>
    <w:rsid w:val="0099678A"/>
    <w:rsid w:val="009967EA"/>
    <w:rsid w:val="0099688E"/>
    <w:rsid w:val="00996960"/>
    <w:rsid w:val="009969B2"/>
    <w:rsid w:val="009969CA"/>
    <w:rsid w:val="00996A04"/>
    <w:rsid w:val="00996AB1"/>
    <w:rsid w:val="00996BE1"/>
    <w:rsid w:val="00996CF1"/>
    <w:rsid w:val="00997052"/>
    <w:rsid w:val="009971D1"/>
    <w:rsid w:val="00997260"/>
    <w:rsid w:val="009972DB"/>
    <w:rsid w:val="0099734E"/>
    <w:rsid w:val="009974BF"/>
    <w:rsid w:val="009975DF"/>
    <w:rsid w:val="00997624"/>
    <w:rsid w:val="009976BE"/>
    <w:rsid w:val="00997954"/>
    <w:rsid w:val="00997A7A"/>
    <w:rsid w:val="00997AF5"/>
    <w:rsid w:val="00997B4F"/>
    <w:rsid w:val="00997B9A"/>
    <w:rsid w:val="00997BBE"/>
    <w:rsid w:val="00997C5E"/>
    <w:rsid w:val="00997E59"/>
    <w:rsid w:val="00997EEC"/>
    <w:rsid w:val="00997FB8"/>
    <w:rsid w:val="00997FDA"/>
    <w:rsid w:val="009A00B2"/>
    <w:rsid w:val="009A010A"/>
    <w:rsid w:val="009A029B"/>
    <w:rsid w:val="009A02EB"/>
    <w:rsid w:val="009A0313"/>
    <w:rsid w:val="009A036E"/>
    <w:rsid w:val="009A0439"/>
    <w:rsid w:val="009A04F5"/>
    <w:rsid w:val="009A05C5"/>
    <w:rsid w:val="009A05CB"/>
    <w:rsid w:val="009A0631"/>
    <w:rsid w:val="009A06C3"/>
    <w:rsid w:val="009A0801"/>
    <w:rsid w:val="009A081E"/>
    <w:rsid w:val="009A088F"/>
    <w:rsid w:val="009A08EF"/>
    <w:rsid w:val="009A1297"/>
    <w:rsid w:val="009A139F"/>
    <w:rsid w:val="009A1460"/>
    <w:rsid w:val="009A147C"/>
    <w:rsid w:val="009A1560"/>
    <w:rsid w:val="009A17C4"/>
    <w:rsid w:val="009A1869"/>
    <w:rsid w:val="009A18F6"/>
    <w:rsid w:val="009A1935"/>
    <w:rsid w:val="009A1C83"/>
    <w:rsid w:val="009A1C8E"/>
    <w:rsid w:val="009A1CB0"/>
    <w:rsid w:val="009A1ED0"/>
    <w:rsid w:val="009A20FC"/>
    <w:rsid w:val="009A229C"/>
    <w:rsid w:val="009A2356"/>
    <w:rsid w:val="009A235C"/>
    <w:rsid w:val="009A2373"/>
    <w:rsid w:val="009A239C"/>
    <w:rsid w:val="009A242E"/>
    <w:rsid w:val="009A246E"/>
    <w:rsid w:val="009A2769"/>
    <w:rsid w:val="009A27A7"/>
    <w:rsid w:val="009A29C2"/>
    <w:rsid w:val="009A2A1D"/>
    <w:rsid w:val="009A2A6C"/>
    <w:rsid w:val="009A2D1E"/>
    <w:rsid w:val="009A2E0B"/>
    <w:rsid w:val="009A2F36"/>
    <w:rsid w:val="009A31D7"/>
    <w:rsid w:val="009A3217"/>
    <w:rsid w:val="009A321F"/>
    <w:rsid w:val="009A32B6"/>
    <w:rsid w:val="009A32F5"/>
    <w:rsid w:val="009A3324"/>
    <w:rsid w:val="009A33F7"/>
    <w:rsid w:val="009A35A3"/>
    <w:rsid w:val="009A35BA"/>
    <w:rsid w:val="009A35C2"/>
    <w:rsid w:val="009A373A"/>
    <w:rsid w:val="009A39B7"/>
    <w:rsid w:val="009A39EC"/>
    <w:rsid w:val="009A3AF3"/>
    <w:rsid w:val="009A3BB3"/>
    <w:rsid w:val="009A3C2B"/>
    <w:rsid w:val="009A3C34"/>
    <w:rsid w:val="009A3D2E"/>
    <w:rsid w:val="009A3F63"/>
    <w:rsid w:val="009A3F9C"/>
    <w:rsid w:val="009A3FA1"/>
    <w:rsid w:val="009A417E"/>
    <w:rsid w:val="009A4274"/>
    <w:rsid w:val="009A449E"/>
    <w:rsid w:val="009A4572"/>
    <w:rsid w:val="009A4657"/>
    <w:rsid w:val="009A473E"/>
    <w:rsid w:val="009A4989"/>
    <w:rsid w:val="009A4BB9"/>
    <w:rsid w:val="009A4C16"/>
    <w:rsid w:val="009A4CB6"/>
    <w:rsid w:val="009A4D1C"/>
    <w:rsid w:val="009A4D72"/>
    <w:rsid w:val="009A4E59"/>
    <w:rsid w:val="009A50D5"/>
    <w:rsid w:val="009A5164"/>
    <w:rsid w:val="009A518A"/>
    <w:rsid w:val="009A523D"/>
    <w:rsid w:val="009A5432"/>
    <w:rsid w:val="009A5433"/>
    <w:rsid w:val="009A54EC"/>
    <w:rsid w:val="009A550C"/>
    <w:rsid w:val="009A5595"/>
    <w:rsid w:val="009A55EF"/>
    <w:rsid w:val="009A5740"/>
    <w:rsid w:val="009A5778"/>
    <w:rsid w:val="009A57EA"/>
    <w:rsid w:val="009A5845"/>
    <w:rsid w:val="009A589A"/>
    <w:rsid w:val="009A5991"/>
    <w:rsid w:val="009A5B71"/>
    <w:rsid w:val="009A5BDF"/>
    <w:rsid w:val="009A5CC1"/>
    <w:rsid w:val="009A5D03"/>
    <w:rsid w:val="009A5D89"/>
    <w:rsid w:val="009A5F68"/>
    <w:rsid w:val="009A5FEB"/>
    <w:rsid w:val="009A6064"/>
    <w:rsid w:val="009A61F2"/>
    <w:rsid w:val="009A62AA"/>
    <w:rsid w:val="009A64A8"/>
    <w:rsid w:val="009A651D"/>
    <w:rsid w:val="009A65CB"/>
    <w:rsid w:val="009A662C"/>
    <w:rsid w:val="009A68C7"/>
    <w:rsid w:val="009A6B48"/>
    <w:rsid w:val="009A6DB7"/>
    <w:rsid w:val="009A6E03"/>
    <w:rsid w:val="009A6ECA"/>
    <w:rsid w:val="009A6F59"/>
    <w:rsid w:val="009A7141"/>
    <w:rsid w:val="009A722D"/>
    <w:rsid w:val="009A73B5"/>
    <w:rsid w:val="009A7483"/>
    <w:rsid w:val="009A791A"/>
    <w:rsid w:val="009A7ADE"/>
    <w:rsid w:val="009A7C1B"/>
    <w:rsid w:val="009A7CCC"/>
    <w:rsid w:val="009A7CE2"/>
    <w:rsid w:val="009A7CFC"/>
    <w:rsid w:val="009A7D13"/>
    <w:rsid w:val="009A7F55"/>
    <w:rsid w:val="009B00F6"/>
    <w:rsid w:val="009B0132"/>
    <w:rsid w:val="009B025F"/>
    <w:rsid w:val="009B026A"/>
    <w:rsid w:val="009B03A7"/>
    <w:rsid w:val="009B0464"/>
    <w:rsid w:val="009B07A4"/>
    <w:rsid w:val="009B092F"/>
    <w:rsid w:val="009B0D23"/>
    <w:rsid w:val="009B0DBE"/>
    <w:rsid w:val="009B0EA9"/>
    <w:rsid w:val="009B0F44"/>
    <w:rsid w:val="009B1069"/>
    <w:rsid w:val="009B11DA"/>
    <w:rsid w:val="009B11EB"/>
    <w:rsid w:val="009B1288"/>
    <w:rsid w:val="009B171C"/>
    <w:rsid w:val="009B1728"/>
    <w:rsid w:val="009B1795"/>
    <w:rsid w:val="009B17C2"/>
    <w:rsid w:val="009B18C5"/>
    <w:rsid w:val="009B1ACF"/>
    <w:rsid w:val="009B1C0A"/>
    <w:rsid w:val="009B1C93"/>
    <w:rsid w:val="009B1D8F"/>
    <w:rsid w:val="009B1FFD"/>
    <w:rsid w:val="009B20C6"/>
    <w:rsid w:val="009B210F"/>
    <w:rsid w:val="009B21EE"/>
    <w:rsid w:val="009B225F"/>
    <w:rsid w:val="009B2281"/>
    <w:rsid w:val="009B2420"/>
    <w:rsid w:val="009B25AA"/>
    <w:rsid w:val="009B2658"/>
    <w:rsid w:val="009B272B"/>
    <w:rsid w:val="009B2903"/>
    <w:rsid w:val="009B2B1B"/>
    <w:rsid w:val="009B2B98"/>
    <w:rsid w:val="009B2C4B"/>
    <w:rsid w:val="009B2CCC"/>
    <w:rsid w:val="009B2D51"/>
    <w:rsid w:val="009B2DB5"/>
    <w:rsid w:val="009B2EF1"/>
    <w:rsid w:val="009B2FFB"/>
    <w:rsid w:val="009B30D4"/>
    <w:rsid w:val="009B317B"/>
    <w:rsid w:val="009B3205"/>
    <w:rsid w:val="009B358B"/>
    <w:rsid w:val="009B3688"/>
    <w:rsid w:val="009B3773"/>
    <w:rsid w:val="009B388F"/>
    <w:rsid w:val="009B3DD0"/>
    <w:rsid w:val="009B3EBA"/>
    <w:rsid w:val="009B4015"/>
    <w:rsid w:val="009B4022"/>
    <w:rsid w:val="009B43BA"/>
    <w:rsid w:val="009B43E8"/>
    <w:rsid w:val="009B4478"/>
    <w:rsid w:val="009B44FF"/>
    <w:rsid w:val="009B4509"/>
    <w:rsid w:val="009B456B"/>
    <w:rsid w:val="009B4623"/>
    <w:rsid w:val="009B471B"/>
    <w:rsid w:val="009B4B6A"/>
    <w:rsid w:val="009B4D77"/>
    <w:rsid w:val="009B4F35"/>
    <w:rsid w:val="009B4F36"/>
    <w:rsid w:val="009B4FE6"/>
    <w:rsid w:val="009B5039"/>
    <w:rsid w:val="009B50D2"/>
    <w:rsid w:val="009B529F"/>
    <w:rsid w:val="009B538F"/>
    <w:rsid w:val="009B54FA"/>
    <w:rsid w:val="009B559B"/>
    <w:rsid w:val="009B55B5"/>
    <w:rsid w:val="009B561B"/>
    <w:rsid w:val="009B576D"/>
    <w:rsid w:val="009B5856"/>
    <w:rsid w:val="009B5862"/>
    <w:rsid w:val="009B5877"/>
    <w:rsid w:val="009B591C"/>
    <w:rsid w:val="009B594F"/>
    <w:rsid w:val="009B59F0"/>
    <w:rsid w:val="009B5AB4"/>
    <w:rsid w:val="009B5B1E"/>
    <w:rsid w:val="009B5C29"/>
    <w:rsid w:val="009B5CF9"/>
    <w:rsid w:val="009B5DD1"/>
    <w:rsid w:val="009B5E65"/>
    <w:rsid w:val="009B5E96"/>
    <w:rsid w:val="009B627C"/>
    <w:rsid w:val="009B6392"/>
    <w:rsid w:val="009B6721"/>
    <w:rsid w:val="009B67CE"/>
    <w:rsid w:val="009B6A8E"/>
    <w:rsid w:val="009B6DB1"/>
    <w:rsid w:val="009B6EBF"/>
    <w:rsid w:val="009B7057"/>
    <w:rsid w:val="009B7183"/>
    <w:rsid w:val="009B724B"/>
    <w:rsid w:val="009B72E4"/>
    <w:rsid w:val="009B734D"/>
    <w:rsid w:val="009B73E1"/>
    <w:rsid w:val="009B7404"/>
    <w:rsid w:val="009B75DE"/>
    <w:rsid w:val="009B767F"/>
    <w:rsid w:val="009B7681"/>
    <w:rsid w:val="009B7884"/>
    <w:rsid w:val="009B789E"/>
    <w:rsid w:val="009B7BBA"/>
    <w:rsid w:val="009B7CCC"/>
    <w:rsid w:val="009B7D8E"/>
    <w:rsid w:val="009B7D90"/>
    <w:rsid w:val="009B7F06"/>
    <w:rsid w:val="009C0189"/>
    <w:rsid w:val="009C02F6"/>
    <w:rsid w:val="009C0388"/>
    <w:rsid w:val="009C06EF"/>
    <w:rsid w:val="009C07A5"/>
    <w:rsid w:val="009C08DB"/>
    <w:rsid w:val="009C09A4"/>
    <w:rsid w:val="009C0BAB"/>
    <w:rsid w:val="009C0BC8"/>
    <w:rsid w:val="009C0C33"/>
    <w:rsid w:val="009C0CE7"/>
    <w:rsid w:val="009C0F17"/>
    <w:rsid w:val="009C1021"/>
    <w:rsid w:val="009C112D"/>
    <w:rsid w:val="009C1205"/>
    <w:rsid w:val="009C1234"/>
    <w:rsid w:val="009C1388"/>
    <w:rsid w:val="009C13EB"/>
    <w:rsid w:val="009C1472"/>
    <w:rsid w:val="009C153C"/>
    <w:rsid w:val="009C16FA"/>
    <w:rsid w:val="009C1767"/>
    <w:rsid w:val="009C180C"/>
    <w:rsid w:val="009C19A4"/>
    <w:rsid w:val="009C19C4"/>
    <w:rsid w:val="009C1B0F"/>
    <w:rsid w:val="009C1B92"/>
    <w:rsid w:val="009C1BDE"/>
    <w:rsid w:val="009C1C78"/>
    <w:rsid w:val="009C1CE3"/>
    <w:rsid w:val="009C1DBD"/>
    <w:rsid w:val="009C1FFD"/>
    <w:rsid w:val="009C215A"/>
    <w:rsid w:val="009C226F"/>
    <w:rsid w:val="009C22A5"/>
    <w:rsid w:val="009C2345"/>
    <w:rsid w:val="009C23BF"/>
    <w:rsid w:val="009C25B2"/>
    <w:rsid w:val="009C2A94"/>
    <w:rsid w:val="009C2B10"/>
    <w:rsid w:val="009C2BDE"/>
    <w:rsid w:val="009C2CAD"/>
    <w:rsid w:val="009C2E81"/>
    <w:rsid w:val="009C2F2C"/>
    <w:rsid w:val="009C2F9C"/>
    <w:rsid w:val="009C31CE"/>
    <w:rsid w:val="009C3282"/>
    <w:rsid w:val="009C3315"/>
    <w:rsid w:val="009C34AB"/>
    <w:rsid w:val="009C372F"/>
    <w:rsid w:val="009C3952"/>
    <w:rsid w:val="009C39D7"/>
    <w:rsid w:val="009C3C43"/>
    <w:rsid w:val="009C3EF4"/>
    <w:rsid w:val="009C4155"/>
    <w:rsid w:val="009C425A"/>
    <w:rsid w:val="009C4339"/>
    <w:rsid w:val="009C45F9"/>
    <w:rsid w:val="009C4651"/>
    <w:rsid w:val="009C46F9"/>
    <w:rsid w:val="009C4735"/>
    <w:rsid w:val="009C4777"/>
    <w:rsid w:val="009C478F"/>
    <w:rsid w:val="009C4C72"/>
    <w:rsid w:val="009C4F7A"/>
    <w:rsid w:val="009C5410"/>
    <w:rsid w:val="009C553A"/>
    <w:rsid w:val="009C55BC"/>
    <w:rsid w:val="009C55BE"/>
    <w:rsid w:val="009C55BF"/>
    <w:rsid w:val="009C583D"/>
    <w:rsid w:val="009C5915"/>
    <w:rsid w:val="009C5AD8"/>
    <w:rsid w:val="009C5B94"/>
    <w:rsid w:val="009C5EAF"/>
    <w:rsid w:val="009C5F7D"/>
    <w:rsid w:val="009C6087"/>
    <w:rsid w:val="009C61D8"/>
    <w:rsid w:val="009C62CD"/>
    <w:rsid w:val="009C64D4"/>
    <w:rsid w:val="009C6A31"/>
    <w:rsid w:val="009C6C15"/>
    <w:rsid w:val="009C707E"/>
    <w:rsid w:val="009C70AB"/>
    <w:rsid w:val="009C7107"/>
    <w:rsid w:val="009C71BE"/>
    <w:rsid w:val="009C721D"/>
    <w:rsid w:val="009C723D"/>
    <w:rsid w:val="009C7585"/>
    <w:rsid w:val="009C78A3"/>
    <w:rsid w:val="009C7921"/>
    <w:rsid w:val="009C7F92"/>
    <w:rsid w:val="009D01D2"/>
    <w:rsid w:val="009D0225"/>
    <w:rsid w:val="009D02CA"/>
    <w:rsid w:val="009D02F2"/>
    <w:rsid w:val="009D048E"/>
    <w:rsid w:val="009D07C3"/>
    <w:rsid w:val="009D09CB"/>
    <w:rsid w:val="009D0AAB"/>
    <w:rsid w:val="009D0B44"/>
    <w:rsid w:val="009D0C09"/>
    <w:rsid w:val="009D0E5E"/>
    <w:rsid w:val="009D0F9D"/>
    <w:rsid w:val="009D106F"/>
    <w:rsid w:val="009D1112"/>
    <w:rsid w:val="009D11A8"/>
    <w:rsid w:val="009D13EA"/>
    <w:rsid w:val="009D148E"/>
    <w:rsid w:val="009D15F2"/>
    <w:rsid w:val="009D15F3"/>
    <w:rsid w:val="009D1819"/>
    <w:rsid w:val="009D1893"/>
    <w:rsid w:val="009D1D53"/>
    <w:rsid w:val="009D1E59"/>
    <w:rsid w:val="009D2064"/>
    <w:rsid w:val="009D2134"/>
    <w:rsid w:val="009D22DF"/>
    <w:rsid w:val="009D2324"/>
    <w:rsid w:val="009D2424"/>
    <w:rsid w:val="009D24A9"/>
    <w:rsid w:val="009D2659"/>
    <w:rsid w:val="009D265F"/>
    <w:rsid w:val="009D26D8"/>
    <w:rsid w:val="009D2868"/>
    <w:rsid w:val="009D2938"/>
    <w:rsid w:val="009D2AF8"/>
    <w:rsid w:val="009D2B95"/>
    <w:rsid w:val="009D2C1C"/>
    <w:rsid w:val="009D2CA4"/>
    <w:rsid w:val="009D3034"/>
    <w:rsid w:val="009D31FF"/>
    <w:rsid w:val="009D322B"/>
    <w:rsid w:val="009D3307"/>
    <w:rsid w:val="009D3355"/>
    <w:rsid w:val="009D33D3"/>
    <w:rsid w:val="009D3523"/>
    <w:rsid w:val="009D3658"/>
    <w:rsid w:val="009D3699"/>
    <w:rsid w:val="009D3740"/>
    <w:rsid w:val="009D37BF"/>
    <w:rsid w:val="009D3911"/>
    <w:rsid w:val="009D3B22"/>
    <w:rsid w:val="009D3CE7"/>
    <w:rsid w:val="009D3DC2"/>
    <w:rsid w:val="009D4171"/>
    <w:rsid w:val="009D44A6"/>
    <w:rsid w:val="009D45ED"/>
    <w:rsid w:val="009D45F3"/>
    <w:rsid w:val="009D46DE"/>
    <w:rsid w:val="009D4820"/>
    <w:rsid w:val="009D48AC"/>
    <w:rsid w:val="009D494E"/>
    <w:rsid w:val="009D4AA8"/>
    <w:rsid w:val="009D4B61"/>
    <w:rsid w:val="009D4BE5"/>
    <w:rsid w:val="009D4BEC"/>
    <w:rsid w:val="009D4D4F"/>
    <w:rsid w:val="009D4EF0"/>
    <w:rsid w:val="009D51ED"/>
    <w:rsid w:val="009D5206"/>
    <w:rsid w:val="009D526C"/>
    <w:rsid w:val="009D5331"/>
    <w:rsid w:val="009D53C6"/>
    <w:rsid w:val="009D54A5"/>
    <w:rsid w:val="009D555E"/>
    <w:rsid w:val="009D55E6"/>
    <w:rsid w:val="009D5603"/>
    <w:rsid w:val="009D5613"/>
    <w:rsid w:val="009D5879"/>
    <w:rsid w:val="009D5AAA"/>
    <w:rsid w:val="009D5AC7"/>
    <w:rsid w:val="009D5BAE"/>
    <w:rsid w:val="009D5BDA"/>
    <w:rsid w:val="009D5BE4"/>
    <w:rsid w:val="009D5C85"/>
    <w:rsid w:val="009D5D99"/>
    <w:rsid w:val="009D5DD1"/>
    <w:rsid w:val="009D5E56"/>
    <w:rsid w:val="009D5E66"/>
    <w:rsid w:val="009D5FAF"/>
    <w:rsid w:val="009D6249"/>
    <w:rsid w:val="009D6264"/>
    <w:rsid w:val="009D6272"/>
    <w:rsid w:val="009D675B"/>
    <w:rsid w:val="009D6836"/>
    <w:rsid w:val="009D68E2"/>
    <w:rsid w:val="009D68EA"/>
    <w:rsid w:val="009D69E8"/>
    <w:rsid w:val="009D6B17"/>
    <w:rsid w:val="009D6B31"/>
    <w:rsid w:val="009D6BD3"/>
    <w:rsid w:val="009D6DA0"/>
    <w:rsid w:val="009D6FE0"/>
    <w:rsid w:val="009D7032"/>
    <w:rsid w:val="009D70F4"/>
    <w:rsid w:val="009D7502"/>
    <w:rsid w:val="009D76AF"/>
    <w:rsid w:val="009D76DA"/>
    <w:rsid w:val="009D780D"/>
    <w:rsid w:val="009D78A6"/>
    <w:rsid w:val="009D7944"/>
    <w:rsid w:val="009D79FA"/>
    <w:rsid w:val="009D7AE6"/>
    <w:rsid w:val="009D7B17"/>
    <w:rsid w:val="009D7DE3"/>
    <w:rsid w:val="009D7DE4"/>
    <w:rsid w:val="009D7E5F"/>
    <w:rsid w:val="009D7EB2"/>
    <w:rsid w:val="009D7F12"/>
    <w:rsid w:val="009D7F47"/>
    <w:rsid w:val="009D7F7B"/>
    <w:rsid w:val="009D7FD7"/>
    <w:rsid w:val="009E0232"/>
    <w:rsid w:val="009E0239"/>
    <w:rsid w:val="009E0442"/>
    <w:rsid w:val="009E064A"/>
    <w:rsid w:val="009E064C"/>
    <w:rsid w:val="009E0702"/>
    <w:rsid w:val="009E0880"/>
    <w:rsid w:val="009E0CDC"/>
    <w:rsid w:val="009E0D26"/>
    <w:rsid w:val="009E0DC5"/>
    <w:rsid w:val="009E0F09"/>
    <w:rsid w:val="009E0F70"/>
    <w:rsid w:val="009E0F75"/>
    <w:rsid w:val="009E1132"/>
    <w:rsid w:val="009E1234"/>
    <w:rsid w:val="009E12BF"/>
    <w:rsid w:val="009E1314"/>
    <w:rsid w:val="009E1328"/>
    <w:rsid w:val="009E146C"/>
    <w:rsid w:val="009E14CA"/>
    <w:rsid w:val="009E1555"/>
    <w:rsid w:val="009E16EB"/>
    <w:rsid w:val="009E17B5"/>
    <w:rsid w:val="009E19C9"/>
    <w:rsid w:val="009E1BBE"/>
    <w:rsid w:val="009E1D25"/>
    <w:rsid w:val="009E1DC3"/>
    <w:rsid w:val="009E1E43"/>
    <w:rsid w:val="009E1E87"/>
    <w:rsid w:val="009E20F1"/>
    <w:rsid w:val="009E227B"/>
    <w:rsid w:val="009E2580"/>
    <w:rsid w:val="009E2608"/>
    <w:rsid w:val="009E2754"/>
    <w:rsid w:val="009E28D1"/>
    <w:rsid w:val="009E2919"/>
    <w:rsid w:val="009E2A1A"/>
    <w:rsid w:val="009E2D02"/>
    <w:rsid w:val="009E2D34"/>
    <w:rsid w:val="009E2D51"/>
    <w:rsid w:val="009E2EAD"/>
    <w:rsid w:val="009E3040"/>
    <w:rsid w:val="009E3078"/>
    <w:rsid w:val="009E30C6"/>
    <w:rsid w:val="009E3130"/>
    <w:rsid w:val="009E345D"/>
    <w:rsid w:val="009E34AC"/>
    <w:rsid w:val="009E3648"/>
    <w:rsid w:val="009E3937"/>
    <w:rsid w:val="009E3A5B"/>
    <w:rsid w:val="009E3C6A"/>
    <w:rsid w:val="009E3D2B"/>
    <w:rsid w:val="009E3EEE"/>
    <w:rsid w:val="009E3F91"/>
    <w:rsid w:val="009E4619"/>
    <w:rsid w:val="009E4870"/>
    <w:rsid w:val="009E4ADC"/>
    <w:rsid w:val="009E4E8E"/>
    <w:rsid w:val="009E50B8"/>
    <w:rsid w:val="009E5146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994"/>
    <w:rsid w:val="009E5BA2"/>
    <w:rsid w:val="009E5E0B"/>
    <w:rsid w:val="009E5F3A"/>
    <w:rsid w:val="009E6020"/>
    <w:rsid w:val="009E604E"/>
    <w:rsid w:val="009E6298"/>
    <w:rsid w:val="009E62C7"/>
    <w:rsid w:val="009E62D4"/>
    <w:rsid w:val="009E6313"/>
    <w:rsid w:val="009E65C8"/>
    <w:rsid w:val="009E675C"/>
    <w:rsid w:val="009E678F"/>
    <w:rsid w:val="009E690F"/>
    <w:rsid w:val="009E6B1B"/>
    <w:rsid w:val="009E6BD0"/>
    <w:rsid w:val="009E6C59"/>
    <w:rsid w:val="009E6E57"/>
    <w:rsid w:val="009E6E61"/>
    <w:rsid w:val="009E7438"/>
    <w:rsid w:val="009E7545"/>
    <w:rsid w:val="009E76B9"/>
    <w:rsid w:val="009E76F3"/>
    <w:rsid w:val="009E79F3"/>
    <w:rsid w:val="009E79F6"/>
    <w:rsid w:val="009E7A8D"/>
    <w:rsid w:val="009E7B28"/>
    <w:rsid w:val="009E7B50"/>
    <w:rsid w:val="009F0457"/>
    <w:rsid w:val="009F047A"/>
    <w:rsid w:val="009F04A3"/>
    <w:rsid w:val="009F0502"/>
    <w:rsid w:val="009F05BC"/>
    <w:rsid w:val="009F06D6"/>
    <w:rsid w:val="009F082A"/>
    <w:rsid w:val="009F0891"/>
    <w:rsid w:val="009F0A1A"/>
    <w:rsid w:val="009F0A48"/>
    <w:rsid w:val="009F0B20"/>
    <w:rsid w:val="009F0B68"/>
    <w:rsid w:val="009F0BA4"/>
    <w:rsid w:val="009F0BD4"/>
    <w:rsid w:val="009F0D22"/>
    <w:rsid w:val="009F102F"/>
    <w:rsid w:val="009F1056"/>
    <w:rsid w:val="009F10D3"/>
    <w:rsid w:val="009F117B"/>
    <w:rsid w:val="009F1393"/>
    <w:rsid w:val="009F13DF"/>
    <w:rsid w:val="009F14F7"/>
    <w:rsid w:val="009F1591"/>
    <w:rsid w:val="009F1623"/>
    <w:rsid w:val="009F1778"/>
    <w:rsid w:val="009F180A"/>
    <w:rsid w:val="009F1813"/>
    <w:rsid w:val="009F1BA9"/>
    <w:rsid w:val="009F1C07"/>
    <w:rsid w:val="009F1C7E"/>
    <w:rsid w:val="009F1CB6"/>
    <w:rsid w:val="009F1CD8"/>
    <w:rsid w:val="009F1D75"/>
    <w:rsid w:val="009F1EEB"/>
    <w:rsid w:val="009F21E9"/>
    <w:rsid w:val="009F226C"/>
    <w:rsid w:val="009F2407"/>
    <w:rsid w:val="009F25CD"/>
    <w:rsid w:val="009F2616"/>
    <w:rsid w:val="009F27AE"/>
    <w:rsid w:val="009F28D0"/>
    <w:rsid w:val="009F290E"/>
    <w:rsid w:val="009F295A"/>
    <w:rsid w:val="009F2A7D"/>
    <w:rsid w:val="009F2CD8"/>
    <w:rsid w:val="009F2E43"/>
    <w:rsid w:val="009F2ED1"/>
    <w:rsid w:val="009F305E"/>
    <w:rsid w:val="009F31C9"/>
    <w:rsid w:val="009F3235"/>
    <w:rsid w:val="009F3428"/>
    <w:rsid w:val="009F35C9"/>
    <w:rsid w:val="009F366D"/>
    <w:rsid w:val="009F38ED"/>
    <w:rsid w:val="009F39CD"/>
    <w:rsid w:val="009F3A05"/>
    <w:rsid w:val="009F3A23"/>
    <w:rsid w:val="009F3AC4"/>
    <w:rsid w:val="009F3FD9"/>
    <w:rsid w:val="009F4191"/>
    <w:rsid w:val="009F4505"/>
    <w:rsid w:val="009F453F"/>
    <w:rsid w:val="009F457A"/>
    <w:rsid w:val="009F4614"/>
    <w:rsid w:val="009F4645"/>
    <w:rsid w:val="009F4719"/>
    <w:rsid w:val="009F4759"/>
    <w:rsid w:val="009F4887"/>
    <w:rsid w:val="009F48FB"/>
    <w:rsid w:val="009F4908"/>
    <w:rsid w:val="009F4956"/>
    <w:rsid w:val="009F4B14"/>
    <w:rsid w:val="009F4B21"/>
    <w:rsid w:val="009F4B22"/>
    <w:rsid w:val="009F4BCB"/>
    <w:rsid w:val="009F4E4B"/>
    <w:rsid w:val="009F4E76"/>
    <w:rsid w:val="009F4EFA"/>
    <w:rsid w:val="009F51DB"/>
    <w:rsid w:val="009F52B0"/>
    <w:rsid w:val="009F52C3"/>
    <w:rsid w:val="009F53EB"/>
    <w:rsid w:val="009F5506"/>
    <w:rsid w:val="009F553C"/>
    <w:rsid w:val="009F574D"/>
    <w:rsid w:val="009F5766"/>
    <w:rsid w:val="009F57DE"/>
    <w:rsid w:val="009F5B93"/>
    <w:rsid w:val="009F5CA2"/>
    <w:rsid w:val="009F5DC5"/>
    <w:rsid w:val="009F5F63"/>
    <w:rsid w:val="009F6181"/>
    <w:rsid w:val="009F6221"/>
    <w:rsid w:val="009F6525"/>
    <w:rsid w:val="009F6793"/>
    <w:rsid w:val="009F67B7"/>
    <w:rsid w:val="009F67D6"/>
    <w:rsid w:val="009F683D"/>
    <w:rsid w:val="009F699E"/>
    <w:rsid w:val="009F6BC4"/>
    <w:rsid w:val="009F6C4F"/>
    <w:rsid w:val="009F6D80"/>
    <w:rsid w:val="009F6EB9"/>
    <w:rsid w:val="009F6FB9"/>
    <w:rsid w:val="009F6FBC"/>
    <w:rsid w:val="009F700D"/>
    <w:rsid w:val="009F7041"/>
    <w:rsid w:val="009F7056"/>
    <w:rsid w:val="009F70B8"/>
    <w:rsid w:val="009F70E9"/>
    <w:rsid w:val="009F7104"/>
    <w:rsid w:val="009F71A6"/>
    <w:rsid w:val="009F7257"/>
    <w:rsid w:val="009F7312"/>
    <w:rsid w:val="009F7318"/>
    <w:rsid w:val="009F756A"/>
    <w:rsid w:val="009F795A"/>
    <w:rsid w:val="009F7B7A"/>
    <w:rsid w:val="009F7D4A"/>
    <w:rsid w:val="009F7DB0"/>
    <w:rsid w:val="009F7E7D"/>
    <w:rsid w:val="00A0032C"/>
    <w:rsid w:val="00A0051B"/>
    <w:rsid w:val="00A00520"/>
    <w:rsid w:val="00A00538"/>
    <w:rsid w:val="00A00607"/>
    <w:rsid w:val="00A006AB"/>
    <w:rsid w:val="00A006DA"/>
    <w:rsid w:val="00A00880"/>
    <w:rsid w:val="00A00932"/>
    <w:rsid w:val="00A0096A"/>
    <w:rsid w:val="00A00A1B"/>
    <w:rsid w:val="00A00B8E"/>
    <w:rsid w:val="00A00C3F"/>
    <w:rsid w:val="00A00D9E"/>
    <w:rsid w:val="00A00DF0"/>
    <w:rsid w:val="00A00E1C"/>
    <w:rsid w:val="00A012F2"/>
    <w:rsid w:val="00A0135E"/>
    <w:rsid w:val="00A015A1"/>
    <w:rsid w:val="00A016C1"/>
    <w:rsid w:val="00A01926"/>
    <w:rsid w:val="00A019AB"/>
    <w:rsid w:val="00A0200D"/>
    <w:rsid w:val="00A020AB"/>
    <w:rsid w:val="00A0228B"/>
    <w:rsid w:val="00A0240F"/>
    <w:rsid w:val="00A02812"/>
    <w:rsid w:val="00A0281C"/>
    <w:rsid w:val="00A028CE"/>
    <w:rsid w:val="00A02919"/>
    <w:rsid w:val="00A02BF6"/>
    <w:rsid w:val="00A02E38"/>
    <w:rsid w:val="00A02E79"/>
    <w:rsid w:val="00A02E96"/>
    <w:rsid w:val="00A02ECE"/>
    <w:rsid w:val="00A02F4B"/>
    <w:rsid w:val="00A03045"/>
    <w:rsid w:val="00A03123"/>
    <w:rsid w:val="00A03395"/>
    <w:rsid w:val="00A03434"/>
    <w:rsid w:val="00A03700"/>
    <w:rsid w:val="00A037CF"/>
    <w:rsid w:val="00A037D5"/>
    <w:rsid w:val="00A037EE"/>
    <w:rsid w:val="00A0386F"/>
    <w:rsid w:val="00A03A42"/>
    <w:rsid w:val="00A03C81"/>
    <w:rsid w:val="00A03CF0"/>
    <w:rsid w:val="00A03D5A"/>
    <w:rsid w:val="00A040FF"/>
    <w:rsid w:val="00A0429A"/>
    <w:rsid w:val="00A042F6"/>
    <w:rsid w:val="00A0430A"/>
    <w:rsid w:val="00A043FE"/>
    <w:rsid w:val="00A04433"/>
    <w:rsid w:val="00A045E1"/>
    <w:rsid w:val="00A04613"/>
    <w:rsid w:val="00A04788"/>
    <w:rsid w:val="00A0481D"/>
    <w:rsid w:val="00A04BC4"/>
    <w:rsid w:val="00A04D9D"/>
    <w:rsid w:val="00A04EC6"/>
    <w:rsid w:val="00A051CD"/>
    <w:rsid w:val="00A0524C"/>
    <w:rsid w:val="00A05330"/>
    <w:rsid w:val="00A053D1"/>
    <w:rsid w:val="00A0541F"/>
    <w:rsid w:val="00A05570"/>
    <w:rsid w:val="00A055F8"/>
    <w:rsid w:val="00A05611"/>
    <w:rsid w:val="00A0571C"/>
    <w:rsid w:val="00A05964"/>
    <w:rsid w:val="00A05A84"/>
    <w:rsid w:val="00A05AEC"/>
    <w:rsid w:val="00A05B23"/>
    <w:rsid w:val="00A05E09"/>
    <w:rsid w:val="00A05F4E"/>
    <w:rsid w:val="00A060F0"/>
    <w:rsid w:val="00A0622D"/>
    <w:rsid w:val="00A06298"/>
    <w:rsid w:val="00A062CA"/>
    <w:rsid w:val="00A06644"/>
    <w:rsid w:val="00A06859"/>
    <w:rsid w:val="00A06983"/>
    <w:rsid w:val="00A06B43"/>
    <w:rsid w:val="00A06C5E"/>
    <w:rsid w:val="00A06EE2"/>
    <w:rsid w:val="00A07042"/>
    <w:rsid w:val="00A0707C"/>
    <w:rsid w:val="00A0727E"/>
    <w:rsid w:val="00A0730E"/>
    <w:rsid w:val="00A07498"/>
    <w:rsid w:val="00A074D3"/>
    <w:rsid w:val="00A07549"/>
    <w:rsid w:val="00A07645"/>
    <w:rsid w:val="00A0791D"/>
    <w:rsid w:val="00A0792F"/>
    <w:rsid w:val="00A079D3"/>
    <w:rsid w:val="00A079F6"/>
    <w:rsid w:val="00A07C2E"/>
    <w:rsid w:val="00A07D2D"/>
    <w:rsid w:val="00A07D94"/>
    <w:rsid w:val="00A10039"/>
    <w:rsid w:val="00A101CD"/>
    <w:rsid w:val="00A101E2"/>
    <w:rsid w:val="00A10304"/>
    <w:rsid w:val="00A104AB"/>
    <w:rsid w:val="00A104C0"/>
    <w:rsid w:val="00A10620"/>
    <w:rsid w:val="00A10649"/>
    <w:rsid w:val="00A10697"/>
    <w:rsid w:val="00A10888"/>
    <w:rsid w:val="00A10987"/>
    <w:rsid w:val="00A10A0F"/>
    <w:rsid w:val="00A10D04"/>
    <w:rsid w:val="00A10D1D"/>
    <w:rsid w:val="00A10EF7"/>
    <w:rsid w:val="00A11080"/>
    <w:rsid w:val="00A11362"/>
    <w:rsid w:val="00A11407"/>
    <w:rsid w:val="00A1144E"/>
    <w:rsid w:val="00A11657"/>
    <w:rsid w:val="00A116A4"/>
    <w:rsid w:val="00A11CCA"/>
    <w:rsid w:val="00A11D0E"/>
    <w:rsid w:val="00A11E36"/>
    <w:rsid w:val="00A11E97"/>
    <w:rsid w:val="00A11F03"/>
    <w:rsid w:val="00A12190"/>
    <w:rsid w:val="00A123FF"/>
    <w:rsid w:val="00A12448"/>
    <w:rsid w:val="00A1249B"/>
    <w:rsid w:val="00A126CD"/>
    <w:rsid w:val="00A12776"/>
    <w:rsid w:val="00A12849"/>
    <w:rsid w:val="00A128AA"/>
    <w:rsid w:val="00A12AB4"/>
    <w:rsid w:val="00A12BAC"/>
    <w:rsid w:val="00A12BAD"/>
    <w:rsid w:val="00A12BEB"/>
    <w:rsid w:val="00A12C4D"/>
    <w:rsid w:val="00A12D1E"/>
    <w:rsid w:val="00A12E05"/>
    <w:rsid w:val="00A13276"/>
    <w:rsid w:val="00A133AD"/>
    <w:rsid w:val="00A13440"/>
    <w:rsid w:val="00A135FC"/>
    <w:rsid w:val="00A137C9"/>
    <w:rsid w:val="00A1380C"/>
    <w:rsid w:val="00A139A1"/>
    <w:rsid w:val="00A13C0B"/>
    <w:rsid w:val="00A13C45"/>
    <w:rsid w:val="00A13CAB"/>
    <w:rsid w:val="00A13F15"/>
    <w:rsid w:val="00A13F9A"/>
    <w:rsid w:val="00A14210"/>
    <w:rsid w:val="00A142C1"/>
    <w:rsid w:val="00A14309"/>
    <w:rsid w:val="00A145FE"/>
    <w:rsid w:val="00A14712"/>
    <w:rsid w:val="00A1472B"/>
    <w:rsid w:val="00A1474F"/>
    <w:rsid w:val="00A1489E"/>
    <w:rsid w:val="00A14918"/>
    <w:rsid w:val="00A1498F"/>
    <w:rsid w:val="00A14A77"/>
    <w:rsid w:val="00A14A86"/>
    <w:rsid w:val="00A14C55"/>
    <w:rsid w:val="00A14DCC"/>
    <w:rsid w:val="00A14E5B"/>
    <w:rsid w:val="00A15066"/>
    <w:rsid w:val="00A150D2"/>
    <w:rsid w:val="00A150EE"/>
    <w:rsid w:val="00A1528B"/>
    <w:rsid w:val="00A152AB"/>
    <w:rsid w:val="00A15332"/>
    <w:rsid w:val="00A156BC"/>
    <w:rsid w:val="00A1577E"/>
    <w:rsid w:val="00A158C5"/>
    <w:rsid w:val="00A1597D"/>
    <w:rsid w:val="00A15A98"/>
    <w:rsid w:val="00A15CE4"/>
    <w:rsid w:val="00A15D75"/>
    <w:rsid w:val="00A15F67"/>
    <w:rsid w:val="00A1600D"/>
    <w:rsid w:val="00A16022"/>
    <w:rsid w:val="00A163CD"/>
    <w:rsid w:val="00A1659D"/>
    <w:rsid w:val="00A165D5"/>
    <w:rsid w:val="00A1674A"/>
    <w:rsid w:val="00A168E5"/>
    <w:rsid w:val="00A16A70"/>
    <w:rsid w:val="00A16DBB"/>
    <w:rsid w:val="00A16DE1"/>
    <w:rsid w:val="00A16F34"/>
    <w:rsid w:val="00A16F9A"/>
    <w:rsid w:val="00A171F1"/>
    <w:rsid w:val="00A17325"/>
    <w:rsid w:val="00A174DD"/>
    <w:rsid w:val="00A17506"/>
    <w:rsid w:val="00A175DD"/>
    <w:rsid w:val="00A1764B"/>
    <w:rsid w:val="00A177B8"/>
    <w:rsid w:val="00A1782A"/>
    <w:rsid w:val="00A17C99"/>
    <w:rsid w:val="00A17C9E"/>
    <w:rsid w:val="00A17EA9"/>
    <w:rsid w:val="00A201F2"/>
    <w:rsid w:val="00A20434"/>
    <w:rsid w:val="00A20582"/>
    <w:rsid w:val="00A207FD"/>
    <w:rsid w:val="00A20970"/>
    <w:rsid w:val="00A209FA"/>
    <w:rsid w:val="00A20A55"/>
    <w:rsid w:val="00A20B52"/>
    <w:rsid w:val="00A20CEC"/>
    <w:rsid w:val="00A2108B"/>
    <w:rsid w:val="00A21487"/>
    <w:rsid w:val="00A2152F"/>
    <w:rsid w:val="00A21706"/>
    <w:rsid w:val="00A21842"/>
    <w:rsid w:val="00A218F5"/>
    <w:rsid w:val="00A21AD7"/>
    <w:rsid w:val="00A21D18"/>
    <w:rsid w:val="00A21E0E"/>
    <w:rsid w:val="00A21F6D"/>
    <w:rsid w:val="00A22191"/>
    <w:rsid w:val="00A22266"/>
    <w:rsid w:val="00A22281"/>
    <w:rsid w:val="00A224AD"/>
    <w:rsid w:val="00A227BB"/>
    <w:rsid w:val="00A22929"/>
    <w:rsid w:val="00A22A0D"/>
    <w:rsid w:val="00A22A2B"/>
    <w:rsid w:val="00A22A38"/>
    <w:rsid w:val="00A22AE5"/>
    <w:rsid w:val="00A22CA9"/>
    <w:rsid w:val="00A22D61"/>
    <w:rsid w:val="00A22E09"/>
    <w:rsid w:val="00A22E52"/>
    <w:rsid w:val="00A22F14"/>
    <w:rsid w:val="00A22F29"/>
    <w:rsid w:val="00A22FBB"/>
    <w:rsid w:val="00A2300E"/>
    <w:rsid w:val="00A23169"/>
    <w:rsid w:val="00A2317F"/>
    <w:rsid w:val="00A234D0"/>
    <w:rsid w:val="00A23569"/>
    <w:rsid w:val="00A2356B"/>
    <w:rsid w:val="00A23630"/>
    <w:rsid w:val="00A236E4"/>
    <w:rsid w:val="00A23CE9"/>
    <w:rsid w:val="00A23E1C"/>
    <w:rsid w:val="00A23EC6"/>
    <w:rsid w:val="00A23F8F"/>
    <w:rsid w:val="00A2400F"/>
    <w:rsid w:val="00A240D0"/>
    <w:rsid w:val="00A24134"/>
    <w:rsid w:val="00A241E3"/>
    <w:rsid w:val="00A2439A"/>
    <w:rsid w:val="00A2445C"/>
    <w:rsid w:val="00A249CD"/>
    <w:rsid w:val="00A249F3"/>
    <w:rsid w:val="00A24DE5"/>
    <w:rsid w:val="00A24EAF"/>
    <w:rsid w:val="00A24ED7"/>
    <w:rsid w:val="00A24FA0"/>
    <w:rsid w:val="00A25109"/>
    <w:rsid w:val="00A253A9"/>
    <w:rsid w:val="00A253B7"/>
    <w:rsid w:val="00A253C0"/>
    <w:rsid w:val="00A25401"/>
    <w:rsid w:val="00A257F5"/>
    <w:rsid w:val="00A25833"/>
    <w:rsid w:val="00A25937"/>
    <w:rsid w:val="00A25A2C"/>
    <w:rsid w:val="00A25B4C"/>
    <w:rsid w:val="00A25C1E"/>
    <w:rsid w:val="00A25C81"/>
    <w:rsid w:val="00A25E86"/>
    <w:rsid w:val="00A25FC5"/>
    <w:rsid w:val="00A26061"/>
    <w:rsid w:val="00A261A1"/>
    <w:rsid w:val="00A262AE"/>
    <w:rsid w:val="00A26431"/>
    <w:rsid w:val="00A264AF"/>
    <w:rsid w:val="00A26717"/>
    <w:rsid w:val="00A267BA"/>
    <w:rsid w:val="00A267D2"/>
    <w:rsid w:val="00A2687E"/>
    <w:rsid w:val="00A26955"/>
    <w:rsid w:val="00A26983"/>
    <w:rsid w:val="00A26A9C"/>
    <w:rsid w:val="00A26C98"/>
    <w:rsid w:val="00A26DC0"/>
    <w:rsid w:val="00A26E39"/>
    <w:rsid w:val="00A26FDD"/>
    <w:rsid w:val="00A27178"/>
    <w:rsid w:val="00A273B6"/>
    <w:rsid w:val="00A274BE"/>
    <w:rsid w:val="00A274F1"/>
    <w:rsid w:val="00A2754F"/>
    <w:rsid w:val="00A276F5"/>
    <w:rsid w:val="00A27876"/>
    <w:rsid w:val="00A27A03"/>
    <w:rsid w:val="00A27AC0"/>
    <w:rsid w:val="00A27CB5"/>
    <w:rsid w:val="00A300E9"/>
    <w:rsid w:val="00A30384"/>
    <w:rsid w:val="00A303AC"/>
    <w:rsid w:val="00A304AB"/>
    <w:rsid w:val="00A306D1"/>
    <w:rsid w:val="00A30921"/>
    <w:rsid w:val="00A309B6"/>
    <w:rsid w:val="00A309FE"/>
    <w:rsid w:val="00A30B46"/>
    <w:rsid w:val="00A30EFF"/>
    <w:rsid w:val="00A30F84"/>
    <w:rsid w:val="00A30FB9"/>
    <w:rsid w:val="00A30FFB"/>
    <w:rsid w:val="00A310F9"/>
    <w:rsid w:val="00A312A2"/>
    <w:rsid w:val="00A31511"/>
    <w:rsid w:val="00A31612"/>
    <w:rsid w:val="00A31708"/>
    <w:rsid w:val="00A3174D"/>
    <w:rsid w:val="00A3180D"/>
    <w:rsid w:val="00A318FB"/>
    <w:rsid w:val="00A31A1B"/>
    <w:rsid w:val="00A31A29"/>
    <w:rsid w:val="00A31A33"/>
    <w:rsid w:val="00A31B30"/>
    <w:rsid w:val="00A31DCD"/>
    <w:rsid w:val="00A31EE9"/>
    <w:rsid w:val="00A32057"/>
    <w:rsid w:val="00A320F9"/>
    <w:rsid w:val="00A32115"/>
    <w:rsid w:val="00A323AD"/>
    <w:rsid w:val="00A32520"/>
    <w:rsid w:val="00A325BA"/>
    <w:rsid w:val="00A325D1"/>
    <w:rsid w:val="00A325D8"/>
    <w:rsid w:val="00A326D6"/>
    <w:rsid w:val="00A327B0"/>
    <w:rsid w:val="00A327D0"/>
    <w:rsid w:val="00A329F1"/>
    <w:rsid w:val="00A329F7"/>
    <w:rsid w:val="00A32CFE"/>
    <w:rsid w:val="00A32D4E"/>
    <w:rsid w:val="00A32DDF"/>
    <w:rsid w:val="00A3304D"/>
    <w:rsid w:val="00A330B7"/>
    <w:rsid w:val="00A331C5"/>
    <w:rsid w:val="00A33266"/>
    <w:rsid w:val="00A3334D"/>
    <w:rsid w:val="00A333AE"/>
    <w:rsid w:val="00A334A5"/>
    <w:rsid w:val="00A3378F"/>
    <w:rsid w:val="00A33940"/>
    <w:rsid w:val="00A339FB"/>
    <w:rsid w:val="00A33D1B"/>
    <w:rsid w:val="00A33E17"/>
    <w:rsid w:val="00A33F6E"/>
    <w:rsid w:val="00A33FC9"/>
    <w:rsid w:val="00A3401C"/>
    <w:rsid w:val="00A340CC"/>
    <w:rsid w:val="00A3458B"/>
    <w:rsid w:val="00A345D0"/>
    <w:rsid w:val="00A349C2"/>
    <w:rsid w:val="00A34A4A"/>
    <w:rsid w:val="00A34A4F"/>
    <w:rsid w:val="00A34AEF"/>
    <w:rsid w:val="00A34E12"/>
    <w:rsid w:val="00A34E2A"/>
    <w:rsid w:val="00A34EB0"/>
    <w:rsid w:val="00A350F4"/>
    <w:rsid w:val="00A351B2"/>
    <w:rsid w:val="00A352AE"/>
    <w:rsid w:val="00A355AD"/>
    <w:rsid w:val="00A357C7"/>
    <w:rsid w:val="00A357F7"/>
    <w:rsid w:val="00A35C1D"/>
    <w:rsid w:val="00A35C83"/>
    <w:rsid w:val="00A35CCE"/>
    <w:rsid w:val="00A35CD0"/>
    <w:rsid w:val="00A35D7D"/>
    <w:rsid w:val="00A35DB5"/>
    <w:rsid w:val="00A360EF"/>
    <w:rsid w:val="00A36182"/>
    <w:rsid w:val="00A363DC"/>
    <w:rsid w:val="00A36463"/>
    <w:rsid w:val="00A365BB"/>
    <w:rsid w:val="00A36818"/>
    <w:rsid w:val="00A36847"/>
    <w:rsid w:val="00A3686C"/>
    <w:rsid w:val="00A3697F"/>
    <w:rsid w:val="00A36997"/>
    <w:rsid w:val="00A36AAC"/>
    <w:rsid w:val="00A36AD7"/>
    <w:rsid w:val="00A36AEF"/>
    <w:rsid w:val="00A36B79"/>
    <w:rsid w:val="00A36C11"/>
    <w:rsid w:val="00A36C64"/>
    <w:rsid w:val="00A36CE3"/>
    <w:rsid w:val="00A36F0B"/>
    <w:rsid w:val="00A37057"/>
    <w:rsid w:val="00A37082"/>
    <w:rsid w:val="00A370A3"/>
    <w:rsid w:val="00A371F2"/>
    <w:rsid w:val="00A37324"/>
    <w:rsid w:val="00A374C1"/>
    <w:rsid w:val="00A375AC"/>
    <w:rsid w:val="00A3784E"/>
    <w:rsid w:val="00A37AE0"/>
    <w:rsid w:val="00A37C0A"/>
    <w:rsid w:val="00A37C46"/>
    <w:rsid w:val="00A37DD5"/>
    <w:rsid w:val="00A40114"/>
    <w:rsid w:val="00A401FB"/>
    <w:rsid w:val="00A4021F"/>
    <w:rsid w:val="00A4032B"/>
    <w:rsid w:val="00A4032E"/>
    <w:rsid w:val="00A4041A"/>
    <w:rsid w:val="00A40472"/>
    <w:rsid w:val="00A40481"/>
    <w:rsid w:val="00A404A7"/>
    <w:rsid w:val="00A4059C"/>
    <w:rsid w:val="00A4071E"/>
    <w:rsid w:val="00A40787"/>
    <w:rsid w:val="00A409B9"/>
    <w:rsid w:val="00A40AFE"/>
    <w:rsid w:val="00A40C27"/>
    <w:rsid w:val="00A40DB6"/>
    <w:rsid w:val="00A40DF0"/>
    <w:rsid w:val="00A40EDD"/>
    <w:rsid w:val="00A40EF7"/>
    <w:rsid w:val="00A40F08"/>
    <w:rsid w:val="00A41001"/>
    <w:rsid w:val="00A41078"/>
    <w:rsid w:val="00A41100"/>
    <w:rsid w:val="00A411C7"/>
    <w:rsid w:val="00A413BC"/>
    <w:rsid w:val="00A413E5"/>
    <w:rsid w:val="00A41411"/>
    <w:rsid w:val="00A4153A"/>
    <w:rsid w:val="00A41606"/>
    <w:rsid w:val="00A41697"/>
    <w:rsid w:val="00A4195A"/>
    <w:rsid w:val="00A41A7E"/>
    <w:rsid w:val="00A41D68"/>
    <w:rsid w:val="00A41DA8"/>
    <w:rsid w:val="00A41F28"/>
    <w:rsid w:val="00A41F93"/>
    <w:rsid w:val="00A41FD8"/>
    <w:rsid w:val="00A42014"/>
    <w:rsid w:val="00A42048"/>
    <w:rsid w:val="00A420CA"/>
    <w:rsid w:val="00A425FA"/>
    <w:rsid w:val="00A4269F"/>
    <w:rsid w:val="00A426DF"/>
    <w:rsid w:val="00A42830"/>
    <w:rsid w:val="00A4283B"/>
    <w:rsid w:val="00A42990"/>
    <w:rsid w:val="00A42A2E"/>
    <w:rsid w:val="00A42AB0"/>
    <w:rsid w:val="00A42ACC"/>
    <w:rsid w:val="00A42ADA"/>
    <w:rsid w:val="00A42BC1"/>
    <w:rsid w:val="00A42C73"/>
    <w:rsid w:val="00A42D17"/>
    <w:rsid w:val="00A42EC4"/>
    <w:rsid w:val="00A42FC0"/>
    <w:rsid w:val="00A4303A"/>
    <w:rsid w:val="00A430BB"/>
    <w:rsid w:val="00A43198"/>
    <w:rsid w:val="00A432FE"/>
    <w:rsid w:val="00A43352"/>
    <w:rsid w:val="00A43429"/>
    <w:rsid w:val="00A4357F"/>
    <w:rsid w:val="00A435D7"/>
    <w:rsid w:val="00A43716"/>
    <w:rsid w:val="00A43762"/>
    <w:rsid w:val="00A43766"/>
    <w:rsid w:val="00A43788"/>
    <w:rsid w:val="00A43911"/>
    <w:rsid w:val="00A43A40"/>
    <w:rsid w:val="00A43B27"/>
    <w:rsid w:val="00A43C45"/>
    <w:rsid w:val="00A43D8F"/>
    <w:rsid w:val="00A43FBB"/>
    <w:rsid w:val="00A4408A"/>
    <w:rsid w:val="00A440CD"/>
    <w:rsid w:val="00A440F4"/>
    <w:rsid w:val="00A44325"/>
    <w:rsid w:val="00A4442E"/>
    <w:rsid w:val="00A44481"/>
    <w:rsid w:val="00A45090"/>
    <w:rsid w:val="00A45276"/>
    <w:rsid w:val="00A45518"/>
    <w:rsid w:val="00A45520"/>
    <w:rsid w:val="00A45579"/>
    <w:rsid w:val="00A4557E"/>
    <w:rsid w:val="00A45B0D"/>
    <w:rsid w:val="00A45BD8"/>
    <w:rsid w:val="00A45C58"/>
    <w:rsid w:val="00A4604E"/>
    <w:rsid w:val="00A4610B"/>
    <w:rsid w:val="00A461FF"/>
    <w:rsid w:val="00A4621F"/>
    <w:rsid w:val="00A46586"/>
    <w:rsid w:val="00A465E8"/>
    <w:rsid w:val="00A46881"/>
    <w:rsid w:val="00A46BBF"/>
    <w:rsid w:val="00A46C6A"/>
    <w:rsid w:val="00A46E0D"/>
    <w:rsid w:val="00A46E2F"/>
    <w:rsid w:val="00A46E84"/>
    <w:rsid w:val="00A4706E"/>
    <w:rsid w:val="00A47263"/>
    <w:rsid w:val="00A4726C"/>
    <w:rsid w:val="00A47309"/>
    <w:rsid w:val="00A47572"/>
    <w:rsid w:val="00A477E8"/>
    <w:rsid w:val="00A477EA"/>
    <w:rsid w:val="00A4780C"/>
    <w:rsid w:val="00A47818"/>
    <w:rsid w:val="00A47833"/>
    <w:rsid w:val="00A4794B"/>
    <w:rsid w:val="00A47AE3"/>
    <w:rsid w:val="00A47B7C"/>
    <w:rsid w:val="00A47EC6"/>
    <w:rsid w:val="00A47F30"/>
    <w:rsid w:val="00A502F2"/>
    <w:rsid w:val="00A5034C"/>
    <w:rsid w:val="00A50364"/>
    <w:rsid w:val="00A50559"/>
    <w:rsid w:val="00A505C8"/>
    <w:rsid w:val="00A50E23"/>
    <w:rsid w:val="00A50F0C"/>
    <w:rsid w:val="00A51135"/>
    <w:rsid w:val="00A51210"/>
    <w:rsid w:val="00A513EF"/>
    <w:rsid w:val="00A51427"/>
    <w:rsid w:val="00A516C4"/>
    <w:rsid w:val="00A51882"/>
    <w:rsid w:val="00A51936"/>
    <w:rsid w:val="00A519E0"/>
    <w:rsid w:val="00A51A43"/>
    <w:rsid w:val="00A51AFD"/>
    <w:rsid w:val="00A51C1E"/>
    <w:rsid w:val="00A51C27"/>
    <w:rsid w:val="00A51D48"/>
    <w:rsid w:val="00A51D5F"/>
    <w:rsid w:val="00A51EA1"/>
    <w:rsid w:val="00A51F91"/>
    <w:rsid w:val="00A520FA"/>
    <w:rsid w:val="00A521D0"/>
    <w:rsid w:val="00A521DC"/>
    <w:rsid w:val="00A5281C"/>
    <w:rsid w:val="00A529AE"/>
    <w:rsid w:val="00A52A1C"/>
    <w:rsid w:val="00A52AEC"/>
    <w:rsid w:val="00A52CA0"/>
    <w:rsid w:val="00A531EB"/>
    <w:rsid w:val="00A5322A"/>
    <w:rsid w:val="00A532A6"/>
    <w:rsid w:val="00A533B1"/>
    <w:rsid w:val="00A534D6"/>
    <w:rsid w:val="00A535C7"/>
    <w:rsid w:val="00A53662"/>
    <w:rsid w:val="00A53781"/>
    <w:rsid w:val="00A53B18"/>
    <w:rsid w:val="00A53C45"/>
    <w:rsid w:val="00A53D8B"/>
    <w:rsid w:val="00A53F9B"/>
    <w:rsid w:val="00A53FAF"/>
    <w:rsid w:val="00A5408F"/>
    <w:rsid w:val="00A54090"/>
    <w:rsid w:val="00A5410A"/>
    <w:rsid w:val="00A5417C"/>
    <w:rsid w:val="00A54205"/>
    <w:rsid w:val="00A54273"/>
    <w:rsid w:val="00A5472C"/>
    <w:rsid w:val="00A54C2B"/>
    <w:rsid w:val="00A54F20"/>
    <w:rsid w:val="00A54F5A"/>
    <w:rsid w:val="00A5505E"/>
    <w:rsid w:val="00A550A0"/>
    <w:rsid w:val="00A55195"/>
    <w:rsid w:val="00A55266"/>
    <w:rsid w:val="00A55438"/>
    <w:rsid w:val="00A555FD"/>
    <w:rsid w:val="00A5582E"/>
    <w:rsid w:val="00A55934"/>
    <w:rsid w:val="00A55A04"/>
    <w:rsid w:val="00A55BCB"/>
    <w:rsid w:val="00A55D08"/>
    <w:rsid w:val="00A55E8B"/>
    <w:rsid w:val="00A55EA4"/>
    <w:rsid w:val="00A55F43"/>
    <w:rsid w:val="00A55F71"/>
    <w:rsid w:val="00A56332"/>
    <w:rsid w:val="00A56742"/>
    <w:rsid w:val="00A56C46"/>
    <w:rsid w:val="00A57004"/>
    <w:rsid w:val="00A570E1"/>
    <w:rsid w:val="00A5734C"/>
    <w:rsid w:val="00A57521"/>
    <w:rsid w:val="00A575CE"/>
    <w:rsid w:val="00A576E8"/>
    <w:rsid w:val="00A57754"/>
    <w:rsid w:val="00A578BE"/>
    <w:rsid w:val="00A578F2"/>
    <w:rsid w:val="00A57990"/>
    <w:rsid w:val="00A57A0B"/>
    <w:rsid w:val="00A57C0C"/>
    <w:rsid w:val="00A57FF2"/>
    <w:rsid w:val="00A600AE"/>
    <w:rsid w:val="00A604F6"/>
    <w:rsid w:val="00A606A2"/>
    <w:rsid w:val="00A606DB"/>
    <w:rsid w:val="00A606FE"/>
    <w:rsid w:val="00A6086A"/>
    <w:rsid w:val="00A608A6"/>
    <w:rsid w:val="00A60B25"/>
    <w:rsid w:val="00A60B49"/>
    <w:rsid w:val="00A60BB3"/>
    <w:rsid w:val="00A60E36"/>
    <w:rsid w:val="00A60EAC"/>
    <w:rsid w:val="00A60F67"/>
    <w:rsid w:val="00A60FE6"/>
    <w:rsid w:val="00A6113E"/>
    <w:rsid w:val="00A61411"/>
    <w:rsid w:val="00A614E9"/>
    <w:rsid w:val="00A615D7"/>
    <w:rsid w:val="00A61945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8"/>
    <w:rsid w:val="00A61FDF"/>
    <w:rsid w:val="00A62292"/>
    <w:rsid w:val="00A623D0"/>
    <w:rsid w:val="00A62488"/>
    <w:rsid w:val="00A62694"/>
    <w:rsid w:val="00A626A6"/>
    <w:rsid w:val="00A628B2"/>
    <w:rsid w:val="00A62A33"/>
    <w:rsid w:val="00A62B12"/>
    <w:rsid w:val="00A62DF6"/>
    <w:rsid w:val="00A62EF6"/>
    <w:rsid w:val="00A62F52"/>
    <w:rsid w:val="00A62FFF"/>
    <w:rsid w:val="00A634B4"/>
    <w:rsid w:val="00A6362C"/>
    <w:rsid w:val="00A63788"/>
    <w:rsid w:val="00A63908"/>
    <w:rsid w:val="00A6399A"/>
    <w:rsid w:val="00A63A01"/>
    <w:rsid w:val="00A63A5B"/>
    <w:rsid w:val="00A63AA6"/>
    <w:rsid w:val="00A63D9B"/>
    <w:rsid w:val="00A640B7"/>
    <w:rsid w:val="00A641D8"/>
    <w:rsid w:val="00A6422A"/>
    <w:rsid w:val="00A64301"/>
    <w:rsid w:val="00A64461"/>
    <w:rsid w:val="00A644F6"/>
    <w:rsid w:val="00A64756"/>
    <w:rsid w:val="00A6484A"/>
    <w:rsid w:val="00A64984"/>
    <w:rsid w:val="00A64A87"/>
    <w:rsid w:val="00A64C6B"/>
    <w:rsid w:val="00A64DB7"/>
    <w:rsid w:val="00A64E58"/>
    <w:rsid w:val="00A64E6F"/>
    <w:rsid w:val="00A64F04"/>
    <w:rsid w:val="00A64F41"/>
    <w:rsid w:val="00A64F74"/>
    <w:rsid w:val="00A65234"/>
    <w:rsid w:val="00A6524B"/>
    <w:rsid w:val="00A65920"/>
    <w:rsid w:val="00A65A34"/>
    <w:rsid w:val="00A65AFC"/>
    <w:rsid w:val="00A65BBB"/>
    <w:rsid w:val="00A65D97"/>
    <w:rsid w:val="00A65E19"/>
    <w:rsid w:val="00A65F4B"/>
    <w:rsid w:val="00A65F74"/>
    <w:rsid w:val="00A660A8"/>
    <w:rsid w:val="00A66150"/>
    <w:rsid w:val="00A661C4"/>
    <w:rsid w:val="00A66230"/>
    <w:rsid w:val="00A66262"/>
    <w:rsid w:val="00A662FB"/>
    <w:rsid w:val="00A66328"/>
    <w:rsid w:val="00A66769"/>
    <w:rsid w:val="00A668A6"/>
    <w:rsid w:val="00A669E5"/>
    <w:rsid w:val="00A66A3B"/>
    <w:rsid w:val="00A66EC6"/>
    <w:rsid w:val="00A66EFB"/>
    <w:rsid w:val="00A66F07"/>
    <w:rsid w:val="00A67054"/>
    <w:rsid w:val="00A67096"/>
    <w:rsid w:val="00A672A4"/>
    <w:rsid w:val="00A6740E"/>
    <w:rsid w:val="00A67433"/>
    <w:rsid w:val="00A6750B"/>
    <w:rsid w:val="00A6762A"/>
    <w:rsid w:val="00A676C2"/>
    <w:rsid w:val="00A6781D"/>
    <w:rsid w:val="00A6789B"/>
    <w:rsid w:val="00A678FB"/>
    <w:rsid w:val="00A67B1E"/>
    <w:rsid w:val="00A67B39"/>
    <w:rsid w:val="00A67D7E"/>
    <w:rsid w:val="00A67F19"/>
    <w:rsid w:val="00A67F50"/>
    <w:rsid w:val="00A67F56"/>
    <w:rsid w:val="00A67FE8"/>
    <w:rsid w:val="00A67FEA"/>
    <w:rsid w:val="00A7015B"/>
    <w:rsid w:val="00A7046B"/>
    <w:rsid w:val="00A70580"/>
    <w:rsid w:val="00A705A2"/>
    <w:rsid w:val="00A70614"/>
    <w:rsid w:val="00A70737"/>
    <w:rsid w:val="00A70A42"/>
    <w:rsid w:val="00A70A61"/>
    <w:rsid w:val="00A70AE2"/>
    <w:rsid w:val="00A70B5D"/>
    <w:rsid w:val="00A70B84"/>
    <w:rsid w:val="00A70D4C"/>
    <w:rsid w:val="00A70E09"/>
    <w:rsid w:val="00A70E1D"/>
    <w:rsid w:val="00A70E46"/>
    <w:rsid w:val="00A70FE5"/>
    <w:rsid w:val="00A71073"/>
    <w:rsid w:val="00A71099"/>
    <w:rsid w:val="00A71466"/>
    <w:rsid w:val="00A71534"/>
    <w:rsid w:val="00A71643"/>
    <w:rsid w:val="00A71689"/>
    <w:rsid w:val="00A716C5"/>
    <w:rsid w:val="00A717B5"/>
    <w:rsid w:val="00A718B7"/>
    <w:rsid w:val="00A71A29"/>
    <w:rsid w:val="00A71A6F"/>
    <w:rsid w:val="00A71B83"/>
    <w:rsid w:val="00A71B9F"/>
    <w:rsid w:val="00A71BA4"/>
    <w:rsid w:val="00A71CC5"/>
    <w:rsid w:val="00A72165"/>
    <w:rsid w:val="00A721DF"/>
    <w:rsid w:val="00A725DE"/>
    <w:rsid w:val="00A726BB"/>
    <w:rsid w:val="00A726C4"/>
    <w:rsid w:val="00A72858"/>
    <w:rsid w:val="00A7292C"/>
    <w:rsid w:val="00A729B2"/>
    <w:rsid w:val="00A72A3E"/>
    <w:rsid w:val="00A72B6C"/>
    <w:rsid w:val="00A72C18"/>
    <w:rsid w:val="00A72E08"/>
    <w:rsid w:val="00A72E6D"/>
    <w:rsid w:val="00A72FA6"/>
    <w:rsid w:val="00A732C9"/>
    <w:rsid w:val="00A73328"/>
    <w:rsid w:val="00A73369"/>
    <w:rsid w:val="00A734ED"/>
    <w:rsid w:val="00A735F8"/>
    <w:rsid w:val="00A73605"/>
    <w:rsid w:val="00A7366B"/>
    <w:rsid w:val="00A737C4"/>
    <w:rsid w:val="00A739F2"/>
    <w:rsid w:val="00A73A19"/>
    <w:rsid w:val="00A73AB7"/>
    <w:rsid w:val="00A73B33"/>
    <w:rsid w:val="00A73BBB"/>
    <w:rsid w:val="00A73D08"/>
    <w:rsid w:val="00A73ED1"/>
    <w:rsid w:val="00A73ED5"/>
    <w:rsid w:val="00A743A8"/>
    <w:rsid w:val="00A743EE"/>
    <w:rsid w:val="00A743F2"/>
    <w:rsid w:val="00A744BD"/>
    <w:rsid w:val="00A74593"/>
    <w:rsid w:val="00A745D3"/>
    <w:rsid w:val="00A7465C"/>
    <w:rsid w:val="00A746EC"/>
    <w:rsid w:val="00A748E3"/>
    <w:rsid w:val="00A749D2"/>
    <w:rsid w:val="00A749DA"/>
    <w:rsid w:val="00A74A5A"/>
    <w:rsid w:val="00A74AE4"/>
    <w:rsid w:val="00A74C21"/>
    <w:rsid w:val="00A74C46"/>
    <w:rsid w:val="00A750A0"/>
    <w:rsid w:val="00A75179"/>
    <w:rsid w:val="00A75243"/>
    <w:rsid w:val="00A753BF"/>
    <w:rsid w:val="00A754E0"/>
    <w:rsid w:val="00A7564C"/>
    <w:rsid w:val="00A75693"/>
    <w:rsid w:val="00A757D1"/>
    <w:rsid w:val="00A75881"/>
    <w:rsid w:val="00A758F5"/>
    <w:rsid w:val="00A758F8"/>
    <w:rsid w:val="00A75A81"/>
    <w:rsid w:val="00A75BFA"/>
    <w:rsid w:val="00A75C90"/>
    <w:rsid w:val="00A75CF4"/>
    <w:rsid w:val="00A75D1E"/>
    <w:rsid w:val="00A75D93"/>
    <w:rsid w:val="00A75E10"/>
    <w:rsid w:val="00A75E24"/>
    <w:rsid w:val="00A75E56"/>
    <w:rsid w:val="00A75F93"/>
    <w:rsid w:val="00A760C7"/>
    <w:rsid w:val="00A76100"/>
    <w:rsid w:val="00A763AA"/>
    <w:rsid w:val="00A764F3"/>
    <w:rsid w:val="00A76503"/>
    <w:rsid w:val="00A76561"/>
    <w:rsid w:val="00A76955"/>
    <w:rsid w:val="00A76CAC"/>
    <w:rsid w:val="00A76CEA"/>
    <w:rsid w:val="00A76D71"/>
    <w:rsid w:val="00A76D87"/>
    <w:rsid w:val="00A76DEB"/>
    <w:rsid w:val="00A76E9F"/>
    <w:rsid w:val="00A76EE7"/>
    <w:rsid w:val="00A77055"/>
    <w:rsid w:val="00A771E6"/>
    <w:rsid w:val="00A77398"/>
    <w:rsid w:val="00A77409"/>
    <w:rsid w:val="00A774A7"/>
    <w:rsid w:val="00A7753C"/>
    <w:rsid w:val="00A7754E"/>
    <w:rsid w:val="00A77625"/>
    <w:rsid w:val="00A77691"/>
    <w:rsid w:val="00A77747"/>
    <w:rsid w:val="00A778A5"/>
    <w:rsid w:val="00A779AF"/>
    <w:rsid w:val="00A779C5"/>
    <w:rsid w:val="00A77AD0"/>
    <w:rsid w:val="00A77BB3"/>
    <w:rsid w:val="00A77C44"/>
    <w:rsid w:val="00A77D6F"/>
    <w:rsid w:val="00A80216"/>
    <w:rsid w:val="00A80388"/>
    <w:rsid w:val="00A80571"/>
    <w:rsid w:val="00A8059D"/>
    <w:rsid w:val="00A805A8"/>
    <w:rsid w:val="00A80763"/>
    <w:rsid w:val="00A807D3"/>
    <w:rsid w:val="00A8099F"/>
    <w:rsid w:val="00A80B0F"/>
    <w:rsid w:val="00A80BAF"/>
    <w:rsid w:val="00A80C7E"/>
    <w:rsid w:val="00A80D48"/>
    <w:rsid w:val="00A81265"/>
    <w:rsid w:val="00A81293"/>
    <w:rsid w:val="00A812E5"/>
    <w:rsid w:val="00A81663"/>
    <w:rsid w:val="00A817F3"/>
    <w:rsid w:val="00A8183C"/>
    <w:rsid w:val="00A81AB3"/>
    <w:rsid w:val="00A81EA2"/>
    <w:rsid w:val="00A8200B"/>
    <w:rsid w:val="00A82159"/>
    <w:rsid w:val="00A82205"/>
    <w:rsid w:val="00A822F3"/>
    <w:rsid w:val="00A823A0"/>
    <w:rsid w:val="00A823F7"/>
    <w:rsid w:val="00A82537"/>
    <w:rsid w:val="00A825E1"/>
    <w:rsid w:val="00A828E4"/>
    <w:rsid w:val="00A82952"/>
    <w:rsid w:val="00A82C61"/>
    <w:rsid w:val="00A82D20"/>
    <w:rsid w:val="00A82D3D"/>
    <w:rsid w:val="00A82EEC"/>
    <w:rsid w:val="00A82F10"/>
    <w:rsid w:val="00A82F62"/>
    <w:rsid w:val="00A83165"/>
    <w:rsid w:val="00A831D9"/>
    <w:rsid w:val="00A833F0"/>
    <w:rsid w:val="00A835C4"/>
    <w:rsid w:val="00A8386F"/>
    <w:rsid w:val="00A83A43"/>
    <w:rsid w:val="00A83A49"/>
    <w:rsid w:val="00A83D24"/>
    <w:rsid w:val="00A83D2B"/>
    <w:rsid w:val="00A83D47"/>
    <w:rsid w:val="00A83D8B"/>
    <w:rsid w:val="00A83E20"/>
    <w:rsid w:val="00A83EBF"/>
    <w:rsid w:val="00A84275"/>
    <w:rsid w:val="00A8455B"/>
    <w:rsid w:val="00A845A8"/>
    <w:rsid w:val="00A8483A"/>
    <w:rsid w:val="00A8486F"/>
    <w:rsid w:val="00A8487F"/>
    <w:rsid w:val="00A849BF"/>
    <w:rsid w:val="00A84A09"/>
    <w:rsid w:val="00A84C82"/>
    <w:rsid w:val="00A84CC2"/>
    <w:rsid w:val="00A84CE4"/>
    <w:rsid w:val="00A84D97"/>
    <w:rsid w:val="00A84FC9"/>
    <w:rsid w:val="00A850C1"/>
    <w:rsid w:val="00A8522F"/>
    <w:rsid w:val="00A852F9"/>
    <w:rsid w:val="00A85407"/>
    <w:rsid w:val="00A85597"/>
    <w:rsid w:val="00A8563C"/>
    <w:rsid w:val="00A8564F"/>
    <w:rsid w:val="00A858DB"/>
    <w:rsid w:val="00A85940"/>
    <w:rsid w:val="00A859EB"/>
    <w:rsid w:val="00A85A3A"/>
    <w:rsid w:val="00A85AFC"/>
    <w:rsid w:val="00A85BB0"/>
    <w:rsid w:val="00A85E2A"/>
    <w:rsid w:val="00A85E60"/>
    <w:rsid w:val="00A85EF3"/>
    <w:rsid w:val="00A860F1"/>
    <w:rsid w:val="00A861BE"/>
    <w:rsid w:val="00A86207"/>
    <w:rsid w:val="00A86237"/>
    <w:rsid w:val="00A86402"/>
    <w:rsid w:val="00A8647B"/>
    <w:rsid w:val="00A86526"/>
    <w:rsid w:val="00A8659A"/>
    <w:rsid w:val="00A86672"/>
    <w:rsid w:val="00A866BE"/>
    <w:rsid w:val="00A8676D"/>
    <w:rsid w:val="00A86825"/>
    <w:rsid w:val="00A8684B"/>
    <w:rsid w:val="00A86A14"/>
    <w:rsid w:val="00A86AA8"/>
    <w:rsid w:val="00A86AC9"/>
    <w:rsid w:val="00A86B64"/>
    <w:rsid w:val="00A86ED2"/>
    <w:rsid w:val="00A86F12"/>
    <w:rsid w:val="00A870D6"/>
    <w:rsid w:val="00A87215"/>
    <w:rsid w:val="00A87216"/>
    <w:rsid w:val="00A872A9"/>
    <w:rsid w:val="00A874BD"/>
    <w:rsid w:val="00A8756D"/>
    <w:rsid w:val="00A877D7"/>
    <w:rsid w:val="00A879FC"/>
    <w:rsid w:val="00A87AB0"/>
    <w:rsid w:val="00A87BD7"/>
    <w:rsid w:val="00A87E25"/>
    <w:rsid w:val="00A87FB2"/>
    <w:rsid w:val="00A90145"/>
    <w:rsid w:val="00A901AF"/>
    <w:rsid w:val="00A902C8"/>
    <w:rsid w:val="00A90325"/>
    <w:rsid w:val="00A903C7"/>
    <w:rsid w:val="00A90504"/>
    <w:rsid w:val="00A90567"/>
    <w:rsid w:val="00A905C0"/>
    <w:rsid w:val="00A905D8"/>
    <w:rsid w:val="00A907BF"/>
    <w:rsid w:val="00A909B0"/>
    <w:rsid w:val="00A90A81"/>
    <w:rsid w:val="00A90A90"/>
    <w:rsid w:val="00A90CFB"/>
    <w:rsid w:val="00A90D50"/>
    <w:rsid w:val="00A91052"/>
    <w:rsid w:val="00A9109E"/>
    <w:rsid w:val="00A916C6"/>
    <w:rsid w:val="00A91841"/>
    <w:rsid w:val="00A9189E"/>
    <w:rsid w:val="00A918C6"/>
    <w:rsid w:val="00A919DE"/>
    <w:rsid w:val="00A919F1"/>
    <w:rsid w:val="00A91A51"/>
    <w:rsid w:val="00A91B4C"/>
    <w:rsid w:val="00A91BF8"/>
    <w:rsid w:val="00A91CD6"/>
    <w:rsid w:val="00A91D57"/>
    <w:rsid w:val="00A91DB1"/>
    <w:rsid w:val="00A91F07"/>
    <w:rsid w:val="00A92064"/>
    <w:rsid w:val="00A9238A"/>
    <w:rsid w:val="00A92578"/>
    <w:rsid w:val="00A92600"/>
    <w:rsid w:val="00A92767"/>
    <w:rsid w:val="00A92863"/>
    <w:rsid w:val="00A9298B"/>
    <w:rsid w:val="00A92AAE"/>
    <w:rsid w:val="00A92BC0"/>
    <w:rsid w:val="00A92F21"/>
    <w:rsid w:val="00A92F3F"/>
    <w:rsid w:val="00A92FD8"/>
    <w:rsid w:val="00A9303B"/>
    <w:rsid w:val="00A9308D"/>
    <w:rsid w:val="00A933A5"/>
    <w:rsid w:val="00A93421"/>
    <w:rsid w:val="00A93635"/>
    <w:rsid w:val="00A936C5"/>
    <w:rsid w:val="00A937C8"/>
    <w:rsid w:val="00A938C0"/>
    <w:rsid w:val="00A93A3A"/>
    <w:rsid w:val="00A93C0C"/>
    <w:rsid w:val="00A93DFA"/>
    <w:rsid w:val="00A93EC3"/>
    <w:rsid w:val="00A9439F"/>
    <w:rsid w:val="00A94441"/>
    <w:rsid w:val="00A945CD"/>
    <w:rsid w:val="00A9465A"/>
    <w:rsid w:val="00A948EB"/>
    <w:rsid w:val="00A94C9C"/>
    <w:rsid w:val="00A94D51"/>
    <w:rsid w:val="00A94E0B"/>
    <w:rsid w:val="00A95180"/>
    <w:rsid w:val="00A952BA"/>
    <w:rsid w:val="00A954A5"/>
    <w:rsid w:val="00A95704"/>
    <w:rsid w:val="00A95743"/>
    <w:rsid w:val="00A958BA"/>
    <w:rsid w:val="00A959F4"/>
    <w:rsid w:val="00A95AD8"/>
    <w:rsid w:val="00A95CEB"/>
    <w:rsid w:val="00A96071"/>
    <w:rsid w:val="00A960F1"/>
    <w:rsid w:val="00A961D1"/>
    <w:rsid w:val="00A961D4"/>
    <w:rsid w:val="00A9621B"/>
    <w:rsid w:val="00A962F4"/>
    <w:rsid w:val="00A967B1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92"/>
    <w:rsid w:val="00A9771A"/>
    <w:rsid w:val="00A97744"/>
    <w:rsid w:val="00A978ED"/>
    <w:rsid w:val="00A97983"/>
    <w:rsid w:val="00A97ADA"/>
    <w:rsid w:val="00A97B69"/>
    <w:rsid w:val="00A97BE5"/>
    <w:rsid w:val="00A97DA0"/>
    <w:rsid w:val="00A97E8D"/>
    <w:rsid w:val="00A97EE3"/>
    <w:rsid w:val="00A97F73"/>
    <w:rsid w:val="00AA0126"/>
    <w:rsid w:val="00AA03C8"/>
    <w:rsid w:val="00AA0562"/>
    <w:rsid w:val="00AA0637"/>
    <w:rsid w:val="00AA068B"/>
    <w:rsid w:val="00AA086C"/>
    <w:rsid w:val="00AA0875"/>
    <w:rsid w:val="00AA095B"/>
    <w:rsid w:val="00AA09E6"/>
    <w:rsid w:val="00AA0A09"/>
    <w:rsid w:val="00AA0A8E"/>
    <w:rsid w:val="00AA0C4E"/>
    <w:rsid w:val="00AA0F6B"/>
    <w:rsid w:val="00AA107B"/>
    <w:rsid w:val="00AA1168"/>
    <w:rsid w:val="00AA1305"/>
    <w:rsid w:val="00AA1352"/>
    <w:rsid w:val="00AA1479"/>
    <w:rsid w:val="00AA1908"/>
    <w:rsid w:val="00AA1A09"/>
    <w:rsid w:val="00AA1AD8"/>
    <w:rsid w:val="00AA1B72"/>
    <w:rsid w:val="00AA1BD1"/>
    <w:rsid w:val="00AA1CA5"/>
    <w:rsid w:val="00AA1D6F"/>
    <w:rsid w:val="00AA1D8F"/>
    <w:rsid w:val="00AA1D9C"/>
    <w:rsid w:val="00AA21D0"/>
    <w:rsid w:val="00AA22D6"/>
    <w:rsid w:val="00AA234D"/>
    <w:rsid w:val="00AA237E"/>
    <w:rsid w:val="00AA250D"/>
    <w:rsid w:val="00AA2711"/>
    <w:rsid w:val="00AA2851"/>
    <w:rsid w:val="00AA29E0"/>
    <w:rsid w:val="00AA2A40"/>
    <w:rsid w:val="00AA2B86"/>
    <w:rsid w:val="00AA2D24"/>
    <w:rsid w:val="00AA2DC2"/>
    <w:rsid w:val="00AA2DFF"/>
    <w:rsid w:val="00AA30E2"/>
    <w:rsid w:val="00AA3497"/>
    <w:rsid w:val="00AA3640"/>
    <w:rsid w:val="00AA366C"/>
    <w:rsid w:val="00AA3721"/>
    <w:rsid w:val="00AA3C57"/>
    <w:rsid w:val="00AA3EF5"/>
    <w:rsid w:val="00AA4108"/>
    <w:rsid w:val="00AA41E3"/>
    <w:rsid w:val="00AA42BE"/>
    <w:rsid w:val="00AA43B3"/>
    <w:rsid w:val="00AA44A5"/>
    <w:rsid w:val="00AA44DB"/>
    <w:rsid w:val="00AA4657"/>
    <w:rsid w:val="00AA46E6"/>
    <w:rsid w:val="00AA470C"/>
    <w:rsid w:val="00AA4734"/>
    <w:rsid w:val="00AA4780"/>
    <w:rsid w:val="00AA4875"/>
    <w:rsid w:val="00AA4935"/>
    <w:rsid w:val="00AA4CC2"/>
    <w:rsid w:val="00AA4E64"/>
    <w:rsid w:val="00AA5180"/>
    <w:rsid w:val="00AA5318"/>
    <w:rsid w:val="00AA53FB"/>
    <w:rsid w:val="00AA5405"/>
    <w:rsid w:val="00AA54A0"/>
    <w:rsid w:val="00AA54E6"/>
    <w:rsid w:val="00AA599A"/>
    <w:rsid w:val="00AA5ACC"/>
    <w:rsid w:val="00AA5AFC"/>
    <w:rsid w:val="00AA5DAF"/>
    <w:rsid w:val="00AA5DC3"/>
    <w:rsid w:val="00AA5DE6"/>
    <w:rsid w:val="00AA5FE7"/>
    <w:rsid w:val="00AA5FE8"/>
    <w:rsid w:val="00AA6067"/>
    <w:rsid w:val="00AA614B"/>
    <w:rsid w:val="00AA619B"/>
    <w:rsid w:val="00AA6253"/>
    <w:rsid w:val="00AA6280"/>
    <w:rsid w:val="00AA62AF"/>
    <w:rsid w:val="00AA64FD"/>
    <w:rsid w:val="00AA655E"/>
    <w:rsid w:val="00AA690E"/>
    <w:rsid w:val="00AA6934"/>
    <w:rsid w:val="00AA6A14"/>
    <w:rsid w:val="00AA6B23"/>
    <w:rsid w:val="00AA6B7C"/>
    <w:rsid w:val="00AA6C25"/>
    <w:rsid w:val="00AA6CF7"/>
    <w:rsid w:val="00AA6D93"/>
    <w:rsid w:val="00AA6DC7"/>
    <w:rsid w:val="00AA6E8C"/>
    <w:rsid w:val="00AA7001"/>
    <w:rsid w:val="00AA71AB"/>
    <w:rsid w:val="00AA7352"/>
    <w:rsid w:val="00AA7368"/>
    <w:rsid w:val="00AA738C"/>
    <w:rsid w:val="00AA7419"/>
    <w:rsid w:val="00AA7670"/>
    <w:rsid w:val="00AA7692"/>
    <w:rsid w:val="00AA76A8"/>
    <w:rsid w:val="00AA7704"/>
    <w:rsid w:val="00AA7798"/>
    <w:rsid w:val="00AA77BE"/>
    <w:rsid w:val="00AA79AF"/>
    <w:rsid w:val="00AA79C0"/>
    <w:rsid w:val="00AA7BD9"/>
    <w:rsid w:val="00AA7C91"/>
    <w:rsid w:val="00AA7D8A"/>
    <w:rsid w:val="00AA7E17"/>
    <w:rsid w:val="00AB0106"/>
    <w:rsid w:val="00AB010B"/>
    <w:rsid w:val="00AB01C8"/>
    <w:rsid w:val="00AB0340"/>
    <w:rsid w:val="00AB04A5"/>
    <w:rsid w:val="00AB06B4"/>
    <w:rsid w:val="00AB06E7"/>
    <w:rsid w:val="00AB0723"/>
    <w:rsid w:val="00AB0726"/>
    <w:rsid w:val="00AB095A"/>
    <w:rsid w:val="00AB0A79"/>
    <w:rsid w:val="00AB0A8C"/>
    <w:rsid w:val="00AB0BF2"/>
    <w:rsid w:val="00AB0EF9"/>
    <w:rsid w:val="00AB1057"/>
    <w:rsid w:val="00AB10AD"/>
    <w:rsid w:val="00AB1231"/>
    <w:rsid w:val="00AB1282"/>
    <w:rsid w:val="00AB1309"/>
    <w:rsid w:val="00AB13E3"/>
    <w:rsid w:val="00AB1408"/>
    <w:rsid w:val="00AB142A"/>
    <w:rsid w:val="00AB1526"/>
    <w:rsid w:val="00AB1668"/>
    <w:rsid w:val="00AB16F8"/>
    <w:rsid w:val="00AB1721"/>
    <w:rsid w:val="00AB173D"/>
    <w:rsid w:val="00AB1A4A"/>
    <w:rsid w:val="00AB1B4F"/>
    <w:rsid w:val="00AB1B8A"/>
    <w:rsid w:val="00AB1C79"/>
    <w:rsid w:val="00AB1CC2"/>
    <w:rsid w:val="00AB1D5B"/>
    <w:rsid w:val="00AB1EE2"/>
    <w:rsid w:val="00AB1F0F"/>
    <w:rsid w:val="00AB1F1A"/>
    <w:rsid w:val="00AB1FA6"/>
    <w:rsid w:val="00AB2231"/>
    <w:rsid w:val="00AB2283"/>
    <w:rsid w:val="00AB22AD"/>
    <w:rsid w:val="00AB24F1"/>
    <w:rsid w:val="00AB24FD"/>
    <w:rsid w:val="00AB2665"/>
    <w:rsid w:val="00AB26CF"/>
    <w:rsid w:val="00AB280B"/>
    <w:rsid w:val="00AB2838"/>
    <w:rsid w:val="00AB28A2"/>
    <w:rsid w:val="00AB28D5"/>
    <w:rsid w:val="00AB2901"/>
    <w:rsid w:val="00AB2B05"/>
    <w:rsid w:val="00AB2BCA"/>
    <w:rsid w:val="00AB2D12"/>
    <w:rsid w:val="00AB2D44"/>
    <w:rsid w:val="00AB3136"/>
    <w:rsid w:val="00AB3142"/>
    <w:rsid w:val="00AB3257"/>
    <w:rsid w:val="00AB3298"/>
    <w:rsid w:val="00AB335D"/>
    <w:rsid w:val="00AB367E"/>
    <w:rsid w:val="00AB3767"/>
    <w:rsid w:val="00AB3A08"/>
    <w:rsid w:val="00AB3B2B"/>
    <w:rsid w:val="00AB3D4F"/>
    <w:rsid w:val="00AB3E61"/>
    <w:rsid w:val="00AB3E8F"/>
    <w:rsid w:val="00AB3F0B"/>
    <w:rsid w:val="00AB3F40"/>
    <w:rsid w:val="00AB433A"/>
    <w:rsid w:val="00AB4461"/>
    <w:rsid w:val="00AB4490"/>
    <w:rsid w:val="00AB451D"/>
    <w:rsid w:val="00AB4572"/>
    <w:rsid w:val="00AB4610"/>
    <w:rsid w:val="00AB4749"/>
    <w:rsid w:val="00AB4912"/>
    <w:rsid w:val="00AB4BFB"/>
    <w:rsid w:val="00AB4CA5"/>
    <w:rsid w:val="00AB4CD3"/>
    <w:rsid w:val="00AB4D2F"/>
    <w:rsid w:val="00AB4DB0"/>
    <w:rsid w:val="00AB5150"/>
    <w:rsid w:val="00AB5203"/>
    <w:rsid w:val="00AB53D5"/>
    <w:rsid w:val="00AB5409"/>
    <w:rsid w:val="00AB54A9"/>
    <w:rsid w:val="00AB5655"/>
    <w:rsid w:val="00AB57A1"/>
    <w:rsid w:val="00AB57B1"/>
    <w:rsid w:val="00AB57F6"/>
    <w:rsid w:val="00AB5983"/>
    <w:rsid w:val="00AB5A1A"/>
    <w:rsid w:val="00AB5AC9"/>
    <w:rsid w:val="00AB5CF4"/>
    <w:rsid w:val="00AB5E37"/>
    <w:rsid w:val="00AB5F10"/>
    <w:rsid w:val="00AB5FD3"/>
    <w:rsid w:val="00AB6276"/>
    <w:rsid w:val="00AB62DC"/>
    <w:rsid w:val="00AB636C"/>
    <w:rsid w:val="00AB64A6"/>
    <w:rsid w:val="00AB6532"/>
    <w:rsid w:val="00AB65EF"/>
    <w:rsid w:val="00AB6CAE"/>
    <w:rsid w:val="00AB6CB2"/>
    <w:rsid w:val="00AB7009"/>
    <w:rsid w:val="00AB713B"/>
    <w:rsid w:val="00AB713D"/>
    <w:rsid w:val="00AB753C"/>
    <w:rsid w:val="00AB7668"/>
    <w:rsid w:val="00AB76E5"/>
    <w:rsid w:val="00AB776D"/>
    <w:rsid w:val="00AB7821"/>
    <w:rsid w:val="00AB7969"/>
    <w:rsid w:val="00AB7AA0"/>
    <w:rsid w:val="00AB7AE0"/>
    <w:rsid w:val="00AB7DED"/>
    <w:rsid w:val="00AB7E24"/>
    <w:rsid w:val="00AB7E58"/>
    <w:rsid w:val="00AC006E"/>
    <w:rsid w:val="00AC031C"/>
    <w:rsid w:val="00AC03DD"/>
    <w:rsid w:val="00AC0444"/>
    <w:rsid w:val="00AC059B"/>
    <w:rsid w:val="00AC067C"/>
    <w:rsid w:val="00AC083E"/>
    <w:rsid w:val="00AC08BF"/>
    <w:rsid w:val="00AC0B21"/>
    <w:rsid w:val="00AC0B76"/>
    <w:rsid w:val="00AC0D1D"/>
    <w:rsid w:val="00AC0E28"/>
    <w:rsid w:val="00AC0E5D"/>
    <w:rsid w:val="00AC0EAE"/>
    <w:rsid w:val="00AC0F9F"/>
    <w:rsid w:val="00AC1245"/>
    <w:rsid w:val="00AC12D1"/>
    <w:rsid w:val="00AC12FF"/>
    <w:rsid w:val="00AC150D"/>
    <w:rsid w:val="00AC1855"/>
    <w:rsid w:val="00AC1970"/>
    <w:rsid w:val="00AC1A06"/>
    <w:rsid w:val="00AC1B34"/>
    <w:rsid w:val="00AC1D5B"/>
    <w:rsid w:val="00AC1E44"/>
    <w:rsid w:val="00AC1F4B"/>
    <w:rsid w:val="00AC2192"/>
    <w:rsid w:val="00AC244B"/>
    <w:rsid w:val="00AC2753"/>
    <w:rsid w:val="00AC2936"/>
    <w:rsid w:val="00AC2B80"/>
    <w:rsid w:val="00AC2C35"/>
    <w:rsid w:val="00AC2C71"/>
    <w:rsid w:val="00AC3222"/>
    <w:rsid w:val="00AC330E"/>
    <w:rsid w:val="00AC33F8"/>
    <w:rsid w:val="00AC345E"/>
    <w:rsid w:val="00AC346E"/>
    <w:rsid w:val="00AC34DA"/>
    <w:rsid w:val="00AC35AD"/>
    <w:rsid w:val="00AC36BD"/>
    <w:rsid w:val="00AC36E5"/>
    <w:rsid w:val="00AC3708"/>
    <w:rsid w:val="00AC373F"/>
    <w:rsid w:val="00AC3749"/>
    <w:rsid w:val="00AC38B7"/>
    <w:rsid w:val="00AC3BF8"/>
    <w:rsid w:val="00AC3E57"/>
    <w:rsid w:val="00AC3F69"/>
    <w:rsid w:val="00AC422D"/>
    <w:rsid w:val="00AC45F2"/>
    <w:rsid w:val="00AC465C"/>
    <w:rsid w:val="00AC46AD"/>
    <w:rsid w:val="00AC4795"/>
    <w:rsid w:val="00AC481B"/>
    <w:rsid w:val="00AC48FA"/>
    <w:rsid w:val="00AC497C"/>
    <w:rsid w:val="00AC4D06"/>
    <w:rsid w:val="00AC5038"/>
    <w:rsid w:val="00AC50D6"/>
    <w:rsid w:val="00AC5216"/>
    <w:rsid w:val="00AC527F"/>
    <w:rsid w:val="00AC537B"/>
    <w:rsid w:val="00AC53A5"/>
    <w:rsid w:val="00AC5463"/>
    <w:rsid w:val="00AC5565"/>
    <w:rsid w:val="00AC55CC"/>
    <w:rsid w:val="00AC55FD"/>
    <w:rsid w:val="00AC5645"/>
    <w:rsid w:val="00AC5766"/>
    <w:rsid w:val="00AC5A7F"/>
    <w:rsid w:val="00AC5AD5"/>
    <w:rsid w:val="00AC5B41"/>
    <w:rsid w:val="00AC5BEF"/>
    <w:rsid w:val="00AC5E03"/>
    <w:rsid w:val="00AC5F38"/>
    <w:rsid w:val="00AC5FD1"/>
    <w:rsid w:val="00AC610C"/>
    <w:rsid w:val="00AC613C"/>
    <w:rsid w:val="00AC61B8"/>
    <w:rsid w:val="00AC6255"/>
    <w:rsid w:val="00AC65E7"/>
    <w:rsid w:val="00AC6689"/>
    <w:rsid w:val="00AC66C7"/>
    <w:rsid w:val="00AC6728"/>
    <w:rsid w:val="00AC6785"/>
    <w:rsid w:val="00AC6986"/>
    <w:rsid w:val="00AC6B1B"/>
    <w:rsid w:val="00AC6BA7"/>
    <w:rsid w:val="00AC6CCB"/>
    <w:rsid w:val="00AC6EC5"/>
    <w:rsid w:val="00AC6F47"/>
    <w:rsid w:val="00AC719C"/>
    <w:rsid w:val="00AC739D"/>
    <w:rsid w:val="00AC7A14"/>
    <w:rsid w:val="00AC7B70"/>
    <w:rsid w:val="00AC7BCD"/>
    <w:rsid w:val="00AC7BD0"/>
    <w:rsid w:val="00AC7C3E"/>
    <w:rsid w:val="00AD0216"/>
    <w:rsid w:val="00AD02AD"/>
    <w:rsid w:val="00AD0463"/>
    <w:rsid w:val="00AD0580"/>
    <w:rsid w:val="00AD06EC"/>
    <w:rsid w:val="00AD08DE"/>
    <w:rsid w:val="00AD09AB"/>
    <w:rsid w:val="00AD0B21"/>
    <w:rsid w:val="00AD0C91"/>
    <w:rsid w:val="00AD10AA"/>
    <w:rsid w:val="00AD10C4"/>
    <w:rsid w:val="00AD1189"/>
    <w:rsid w:val="00AD11C6"/>
    <w:rsid w:val="00AD13D0"/>
    <w:rsid w:val="00AD1585"/>
    <w:rsid w:val="00AD1999"/>
    <w:rsid w:val="00AD1A1C"/>
    <w:rsid w:val="00AD1A6F"/>
    <w:rsid w:val="00AD1B3E"/>
    <w:rsid w:val="00AD1BF3"/>
    <w:rsid w:val="00AD1C36"/>
    <w:rsid w:val="00AD1D41"/>
    <w:rsid w:val="00AD1E91"/>
    <w:rsid w:val="00AD1EF5"/>
    <w:rsid w:val="00AD1F25"/>
    <w:rsid w:val="00AD1F38"/>
    <w:rsid w:val="00AD2083"/>
    <w:rsid w:val="00AD2142"/>
    <w:rsid w:val="00AD21AB"/>
    <w:rsid w:val="00AD23DC"/>
    <w:rsid w:val="00AD27B6"/>
    <w:rsid w:val="00AD27D0"/>
    <w:rsid w:val="00AD27F7"/>
    <w:rsid w:val="00AD2891"/>
    <w:rsid w:val="00AD28BF"/>
    <w:rsid w:val="00AD2A1B"/>
    <w:rsid w:val="00AD2A43"/>
    <w:rsid w:val="00AD2CB8"/>
    <w:rsid w:val="00AD2DCF"/>
    <w:rsid w:val="00AD2F52"/>
    <w:rsid w:val="00AD2F5B"/>
    <w:rsid w:val="00AD30CF"/>
    <w:rsid w:val="00AD331A"/>
    <w:rsid w:val="00AD3524"/>
    <w:rsid w:val="00AD3558"/>
    <w:rsid w:val="00AD3765"/>
    <w:rsid w:val="00AD37B6"/>
    <w:rsid w:val="00AD3A35"/>
    <w:rsid w:val="00AD3B2F"/>
    <w:rsid w:val="00AD3B95"/>
    <w:rsid w:val="00AD3E51"/>
    <w:rsid w:val="00AD3E9D"/>
    <w:rsid w:val="00AD3EB5"/>
    <w:rsid w:val="00AD3FAA"/>
    <w:rsid w:val="00AD44F0"/>
    <w:rsid w:val="00AD47E4"/>
    <w:rsid w:val="00AD48A5"/>
    <w:rsid w:val="00AD48AA"/>
    <w:rsid w:val="00AD48D0"/>
    <w:rsid w:val="00AD496B"/>
    <w:rsid w:val="00AD4B4A"/>
    <w:rsid w:val="00AD4D1B"/>
    <w:rsid w:val="00AD4D2F"/>
    <w:rsid w:val="00AD4D7B"/>
    <w:rsid w:val="00AD4E76"/>
    <w:rsid w:val="00AD4FE3"/>
    <w:rsid w:val="00AD503C"/>
    <w:rsid w:val="00AD523B"/>
    <w:rsid w:val="00AD5242"/>
    <w:rsid w:val="00AD547E"/>
    <w:rsid w:val="00AD54C2"/>
    <w:rsid w:val="00AD5580"/>
    <w:rsid w:val="00AD5778"/>
    <w:rsid w:val="00AD5799"/>
    <w:rsid w:val="00AD5890"/>
    <w:rsid w:val="00AD5E6A"/>
    <w:rsid w:val="00AD5F1C"/>
    <w:rsid w:val="00AD5F68"/>
    <w:rsid w:val="00AD5FD6"/>
    <w:rsid w:val="00AD60B2"/>
    <w:rsid w:val="00AD61FE"/>
    <w:rsid w:val="00AD640F"/>
    <w:rsid w:val="00AD64E9"/>
    <w:rsid w:val="00AD6673"/>
    <w:rsid w:val="00AD66BC"/>
    <w:rsid w:val="00AD67C8"/>
    <w:rsid w:val="00AD67EA"/>
    <w:rsid w:val="00AD68BB"/>
    <w:rsid w:val="00AD6976"/>
    <w:rsid w:val="00AD6A6E"/>
    <w:rsid w:val="00AD6C51"/>
    <w:rsid w:val="00AD6D16"/>
    <w:rsid w:val="00AD6DC3"/>
    <w:rsid w:val="00AD6DF6"/>
    <w:rsid w:val="00AD6E05"/>
    <w:rsid w:val="00AD6F74"/>
    <w:rsid w:val="00AD710F"/>
    <w:rsid w:val="00AD7343"/>
    <w:rsid w:val="00AD744D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B0"/>
    <w:rsid w:val="00AE0166"/>
    <w:rsid w:val="00AE0443"/>
    <w:rsid w:val="00AE05FF"/>
    <w:rsid w:val="00AE0620"/>
    <w:rsid w:val="00AE074C"/>
    <w:rsid w:val="00AE07BA"/>
    <w:rsid w:val="00AE0A22"/>
    <w:rsid w:val="00AE0BB3"/>
    <w:rsid w:val="00AE0E36"/>
    <w:rsid w:val="00AE1032"/>
    <w:rsid w:val="00AE107B"/>
    <w:rsid w:val="00AE126B"/>
    <w:rsid w:val="00AE12C5"/>
    <w:rsid w:val="00AE1498"/>
    <w:rsid w:val="00AE14FB"/>
    <w:rsid w:val="00AE150C"/>
    <w:rsid w:val="00AE15EE"/>
    <w:rsid w:val="00AE199A"/>
    <w:rsid w:val="00AE1A6D"/>
    <w:rsid w:val="00AE1BCC"/>
    <w:rsid w:val="00AE1C34"/>
    <w:rsid w:val="00AE2190"/>
    <w:rsid w:val="00AE2227"/>
    <w:rsid w:val="00AE2303"/>
    <w:rsid w:val="00AE2430"/>
    <w:rsid w:val="00AE2567"/>
    <w:rsid w:val="00AE2568"/>
    <w:rsid w:val="00AE26A2"/>
    <w:rsid w:val="00AE28BA"/>
    <w:rsid w:val="00AE2B2B"/>
    <w:rsid w:val="00AE2C84"/>
    <w:rsid w:val="00AE2D59"/>
    <w:rsid w:val="00AE2F9E"/>
    <w:rsid w:val="00AE3317"/>
    <w:rsid w:val="00AE3336"/>
    <w:rsid w:val="00AE337C"/>
    <w:rsid w:val="00AE35BE"/>
    <w:rsid w:val="00AE35D0"/>
    <w:rsid w:val="00AE36D6"/>
    <w:rsid w:val="00AE3850"/>
    <w:rsid w:val="00AE3AA6"/>
    <w:rsid w:val="00AE3B1F"/>
    <w:rsid w:val="00AE3B87"/>
    <w:rsid w:val="00AE3DE1"/>
    <w:rsid w:val="00AE4003"/>
    <w:rsid w:val="00AE4183"/>
    <w:rsid w:val="00AE4369"/>
    <w:rsid w:val="00AE43E1"/>
    <w:rsid w:val="00AE44F8"/>
    <w:rsid w:val="00AE45BB"/>
    <w:rsid w:val="00AE4673"/>
    <w:rsid w:val="00AE483A"/>
    <w:rsid w:val="00AE4848"/>
    <w:rsid w:val="00AE48DE"/>
    <w:rsid w:val="00AE48EB"/>
    <w:rsid w:val="00AE4963"/>
    <w:rsid w:val="00AE49B5"/>
    <w:rsid w:val="00AE4AC9"/>
    <w:rsid w:val="00AE4B7A"/>
    <w:rsid w:val="00AE4BB6"/>
    <w:rsid w:val="00AE4CFA"/>
    <w:rsid w:val="00AE4D87"/>
    <w:rsid w:val="00AE4F3D"/>
    <w:rsid w:val="00AE4FC1"/>
    <w:rsid w:val="00AE4FEE"/>
    <w:rsid w:val="00AE5046"/>
    <w:rsid w:val="00AE51DA"/>
    <w:rsid w:val="00AE5242"/>
    <w:rsid w:val="00AE524F"/>
    <w:rsid w:val="00AE54CB"/>
    <w:rsid w:val="00AE576F"/>
    <w:rsid w:val="00AE5B8C"/>
    <w:rsid w:val="00AE5C3A"/>
    <w:rsid w:val="00AE5D90"/>
    <w:rsid w:val="00AE5D98"/>
    <w:rsid w:val="00AE5DA1"/>
    <w:rsid w:val="00AE5EA6"/>
    <w:rsid w:val="00AE5FFD"/>
    <w:rsid w:val="00AE607D"/>
    <w:rsid w:val="00AE60FD"/>
    <w:rsid w:val="00AE6154"/>
    <w:rsid w:val="00AE61B4"/>
    <w:rsid w:val="00AE621E"/>
    <w:rsid w:val="00AE6359"/>
    <w:rsid w:val="00AE639A"/>
    <w:rsid w:val="00AE6479"/>
    <w:rsid w:val="00AE654D"/>
    <w:rsid w:val="00AE6713"/>
    <w:rsid w:val="00AE67EA"/>
    <w:rsid w:val="00AE6AF9"/>
    <w:rsid w:val="00AE6C02"/>
    <w:rsid w:val="00AE6C05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67E"/>
    <w:rsid w:val="00AE7771"/>
    <w:rsid w:val="00AE77F6"/>
    <w:rsid w:val="00AE79A1"/>
    <w:rsid w:val="00AE7A69"/>
    <w:rsid w:val="00AE7A7C"/>
    <w:rsid w:val="00AE7C3C"/>
    <w:rsid w:val="00AE7E4C"/>
    <w:rsid w:val="00AF0032"/>
    <w:rsid w:val="00AF00FC"/>
    <w:rsid w:val="00AF0170"/>
    <w:rsid w:val="00AF019A"/>
    <w:rsid w:val="00AF022B"/>
    <w:rsid w:val="00AF0257"/>
    <w:rsid w:val="00AF027E"/>
    <w:rsid w:val="00AF02D2"/>
    <w:rsid w:val="00AF0508"/>
    <w:rsid w:val="00AF0661"/>
    <w:rsid w:val="00AF0719"/>
    <w:rsid w:val="00AF0A7E"/>
    <w:rsid w:val="00AF0A8A"/>
    <w:rsid w:val="00AF0A92"/>
    <w:rsid w:val="00AF0ABD"/>
    <w:rsid w:val="00AF0BA5"/>
    <w:rsid w:val="00AF0BD9"/>
    <w:rsid w:val="00AF0C72"/>
    <w:rsid w:val="00AF0DC4"/>
    <w:rsid w:val="00AF1238"/>
    <w:rsid w:val="00AF12E4"/>
    <w:rsid w:val="00AF143D"/>
    <w:rsid w:val="00AF1675"/>
    <w:rsid w:val="00AF1745"/>
    <w:rsid w:val="00AF17B3"/>
    <w:rsid w:val="00AF1DD4"/>
    <w:rsid w:val="00AF1E77"/>
    <w:rsid w:val="00AF1F86"/>
    <w:rsid w:val="00AF2035"/>
    <w:rsid w:val="00AF20F5"/>
    <w:rsid w:val="00AF2169"/>
    <w:rsid w:val="00AF2210"/>
    <w:rsid w:val="00AF2361"/>
    <w:rsid w:val="00AF262A"/>
    <w:rsid w:val="00AF26F3"/>
    <w:rsid w:val="00AF2798"/>
    <w:rsid w:val="00AF27DA"/>
    <w:rsid w:val="00AF27FF"/>
    <w:rsid w:val="00AF2BF1"/>
    <w:rsid w:val="00AF2F2A"/>
    <w:rsid w:val="00AF3073"/>
    <w:rsid w:val="00AF3077"/>
    <w:rsid w:val="00AF32CA"/>
    <w:rsid w:val="00AF3451"/>
    <w:rsid w:val="00AF38C7"/>
    <w:rsid w:val="00AF3953"/>
    <w:rsid w:val="00AF3B12"/>
    <w:rsid w:val="00AF3D07"/>
    <w:rsid w:val="00AF3D9D"/>
    <w:rsid w:val="00AF40C1"/>
    <w:rsid w:val="00AF4452"/>
    <w:rsid w:val="00AF45A3"/>
    <w:rsid w:val="00AF475E"/>
    <w:rsid w:val="00AF47D6"/>
    <w:rsid w:val="00AF480C"/>
    <w:rsid w:val="00AF4AAA"/>
    <w:rsid w:val="00AF4AE4"/>
    <w:rsid w:val="00AF4B79"/>
    <w:rsid w:val="00AF4CE5"/>
    <w:rsid w:val="00AF4F0C"/>
    <w:rsid w:val="00AF5021"/>
    <w:rsid w:val="00AF5026"/>
    <w:rsid w:val="00AF513B"/>
    <w:rsid w:val="00AF539E"/>
    <w:rsid w:val="00AF5577"/>
    <w:rsid w:val="00AF5658"/>
    <w:rsid w:val="00AF592A"/>
    <w:rsid w:val="00AF5AD3"/>
    <w:rsid w:val="00AF5B57"/>
    <w:rsid w:val="00AF5B92"/>
    <w:rsid w:val="00AF5BEE"/>
    <w:rsid w:val="00AF5CD6"/>
    <w:rsid w:val="00AF5CE5"/>
    <w:rsid w:val="00AF5D2B"/>
    <w:rsid w:val="00AF5D94"/>
    <w:rsid w:val="00AF5E6F"/>
    <w:rsid w:val="00AF6165"/>
    <w:rsid w:val="00AF6256"/>
    <w:rsid w:val="00AF62A6"/>
    <w:rsid w:val="00AF62B8"/>
    <w:rsid w:val="00AF6343"/>
    <w:rsid w:val="00AF638E"/>
    <w:rsid w:val="00AF666E"/>
    <w:rsid w:val="00AF675B"/>
    <w:rsid w:val="00AF6794"/>
    <w:rsid w:val="00AF6805"/>
    <w:rsid w:val="00AF6852"/>
    <w:rsid w:val="00AF6B3F"/>
    <w:rsid w:val="00AF6D6C"/>
    <w:rsid w:val="00AF6E0C"/>
    <w:rsid w:val="00AF6E9E"/>
    <w:rsid w:val="00AF71CE"/>
    <w:rsid w:val="00AF7304"/>
    <w:rsid w:val="00AF7585"/>
    <w:rsid w:val="00AF7910"/>
    <w:rsid w:val="00AF7A36"/>
    <w:rsid w:val="00AF7B66"/>
    <w:rsid w:val="00AF7BB4"/>
    <w:rsid w:val="00AF7EA9"/>
    <w:rsid w:val="00AF7FF0"/>
    <w:rsid w:val="00B0008F"/>
    <w:rsid w:val="00B00304"/>
    <w:rsid w:val="00B0034C"/>
    <w:rsid w:val="00B004B8"/>
    <w:rsid w:val="00B004BA"/>
    <w:rsid w:val="00B0066D"/>
    <w:rsid w:val="00B006B7"/>
    <w:rsid w:val="00B007BB"/>
    <w:rsid w:val="00B008BA"/>
    <w:rsid w:val="00B009A5"/>
    <w:rsid w:val="00B00BA9"/>
    <w:rsid w:val="00B00D68"/>
    <w:rsid w:val="00B00E7D"/>
    <w:rsid w:val="00B010FC"/>
    <w:rsid w:val="00B011D4"/>
    <w:rsid w:val="00B01475"/>
    <w:rsid w:val="00B015A9"/>
    <w:rsid w:val="00B0169D"/>
    <w:rsid w:val="00B016D7"/>
    <w:rsid w:val="00B019D2"/>
    <w:rsid w:val="00B01A97"/>
    <w:rsid w:val="00B01B5C"/>
    <w:rsid w:val="00B01B80"/>
    <w:rsid w:val="00B01E83"/>
    <w:rsid w:val="00B01F9E"/>
    <w:rsid w:val="00B0212B"/>
    <w:rsid w:val="00B024E1"/>
    <w:rsid w:val="00B02653"/>
    <w:rsid w:val="00B026EF"/>
    <w:rsid w:val="00B02768"/>
    <w:rsid w:val="00B02964"/>
    <w:rsid w:val="00B02A62"/>
    <w:rsid w:val="00B02AE8"/>
    <w:rsid w:val="00B02C96"/>
    <w:rsid w:val="00B02F53"/>
    <w:rsid w:val="00B02FA9"/>
    <w:rsid w:val="00B03036"/>
    <w:rsid w:val="00B0315E"/>
    <w:rsid w:val="00B031E1"/>
    <w:rsid w:val="00B03387"/>
    <w:rsid w:val="00B0375A"/>
    <w:rsid w:val="00B03C82"/>
    <w:rsid w:val="00B03D3E"/>
    <w:rsid w:val="00B03E18"/>
    <w:rsid w:val="00B03E3D"/>
    <w:rsid w:val="00B03E5A"/>
    <w:rsid w:val="00B0410D"/>
    <w:rsid w:val="00B041EF"/>
    <w:rsid w:val="00B0470A"/>
    <w:rsid w:val="00B04937"/>
    <w:rsid w:val="00B04AED"/>
    <w:rsid w:val="00B04BC0"/>
    <w:rsid w:val="00B04C63"/>
    <w:rsid w:val="00B04DAB"/>
    <w:rsid w:val="00B04E39"/>
    <w:rsid w:val="00B04E72"/>
    <w:rsid w:val="00B04E8D"/>
    <w:rsid w:val="00B05111"/>
    <w:rsid w:val="00B0511F"/>
    <w:rsid w:val="00B051FF"/>
    <w:rsid w:val="00B05327"/>
    <w:rsid w:val="00B0549D"/>
    <w:rsid w:val="00B057CB"/>
    <w:rsid w:val="00B057EB"/>
    <w:rsid w:val="00B0580A"/>
    <w:rsid w:val="00B058A6"/>
    <w:rsid w:val="00B0591F"/>
    <w:rsid w:val="00B05999"/>
    <w:rsid w:val="00B05A3F"/>
    <w:rsid w:val="00B05BCE"/>
    <w:rsid w:val="00B05D2B"/>
    <w:rsid w:val="00B06261"/>
    <w:rsid w:val="00B062EE"/>
    <w:rsid w:val="00B06463"/>
    <w:rsid w:val="00B06546"/>
    <w:rsid w:val="00B065B5"/>
    <w:rsid w:val="00B06644"/>
    <w:rsid w:val="00B06942"/>
    <w:rsid w:val="00B06C10"/>
    <w:rsid w:val="00B06D78"/>
    <w:rsid w:val="00B06F85"/>
    <w:rsid w:val="00B07126"/>
    <w:rsid w:val="00B07232"/>
    <w:rsid w:val="00B07318"/>
    <w:rsid w:val="00B07358"/>
    <w:rsid w:val="00B0740A"/>
    <w:rsid w:val="00B07473"/>
    <w:rsid w:val="00B07603"/>
    <w:rsid w:val="00B07646"/>
    <w:rsid w:val="00B07651"/>
    <w:rsid w:val="00B0776B"/>
    <w:rsid w:val="00B07847"/>
    <w:rsid w:val="00B07969"/>
    <w:rsid w:val="00B0796F"/>
    <w:rsid w:val="00B07974"/>
    <w:rsid w:val="00B07980"/>
    <w:rsid w:val="00B079F6"/>
    <w:rsid w:val="00B07A7F"/>
    <w:rsid w:val="00B07AD9"/>
    <w:rsid w:val="00B07C40"/>
    <w:rsid w:val="00B07EB5"/>
    <w:rsid w:val="00B100DB"/>
    <w:rsid w:val="00B100DF"/>
    <w:rsid w:val="00B1056E"/>
    <w:rsid w:val="00B1063F"/>
    <w:rsid w:val="00B1076F"/>
    <w:rsid w:val="00B1081D"/>
    <w:rsid w:val="00B10AA4"/>
    <w:rsid w:val="00B10BE1"/>
    <w:rsid w:val="00B10E80"/>
    <w:rsid w:val="00B10F3E"/>
    <w:rsid w:val="00B1103E"/>
    <w:rsid w:val="00B11100"/>
    <w:rsid w:val="00B1118B"/>
    <w:rsid w:val="00B11298"/>
    <w:rsid w:val="00B11467"/>
    <w:rsid w:val="00B114F3"/>
    <w:rsid w:val="00B119A8"/>
    <w:rsid w:val="00B119EE"/>
    <w:rsid w:val="00B11AF0"/>
    <w:rsid w:val="00B11DA4"/>
    <w:rsid w:val="00B120A2"/>
    <w:rsid w:val="00B121BD"/>
    <w:rsid w:val="00B1221B"/>
    <w:rsid w:val="00B1223F"/>
    <w:rsid w:val="00B12289"/>
    <w:rsid w:val="00B122F4"/>
    <w:rsid w:val="00B125E1"/>
    <w:rsid w:val="00B126E6"/>
    <w:rsid w:val="00B126FD"/>
    <w:rsid w:val="00B12903"/>
    <w:rsid w:val="00B129A1"/>
    <w:rsid w:val="00B129A7"/>
    <w:rsid w:val="00B12BB2"/>
    <w:rsid w:val="00B12D5B"/>
    <w:rsid w:val="00B12E88"/>
    <w:rsid w:val="00B12EC2"/>
    <w:rsid w:val="00B1301E"/>
    <w:rsid w:val="00B13147"/>
    <w:rsid w:val="00B13288"/>
    <w:rsid w:val="00B13631"/>
    <w:rsid w:val="00B13663"/>
    <w:rsid w:val="00B13841"/>
    <w:rsid w:val="00B13936"/>
    <w:rsid w:val="00B13A72"/>
    <w:rsid w:val="00B13B65"/>
    <w:rsid w:val="00B13B7A"/>
    <w:rsid w:val="00B13BC5"/>
    <w:rsid w:val="00B13DA7"/>
    <w:rsid w:val="00B13DCE"/>
    <w:rsid w:val="00B13FAB"/>
    <w:rsid w:val="00B141E6"/>
    <w:rsid w:val="00B142B6"/>
    <w:rsid w:val="00B14480"/>
    <w:rsid w:val="00B14786"/>
    <w:rsid w:val="00B1484B"/>
    <w:rsid w:val="00B14873"/>
    <w:rsid w:val="00B14885"/>
    <w:rsid w:val="00B14904"/>
    <w:rsid w:val="00B14B23"/>
    <w:rsid w:val="00B14C33"/>
    <w:rsid w:val="00B14CFA"/>
    <w:rsid w:val="00B14E1F"/>
    <w:rsid w:val="00B14E31"/>
    <w:rsid w:val="00B14EAD"/>
    <w:rsid w:val="00B14F7B"/>
    <w:rsid w:val="00B1500E"/>
    <w:rsid w:val="00B15057"/>
    <w:rsid w:val="00B150FC"/>
    <w:rsid w:val="00B1520C"/>
    <w:rsid w:val="00B15459"/>
    <w:rsid w:val="00B157CE"/>
    <w:rsid w:val="00B158B9"/>
    <w:rsid w:val="00B1590D"/>
    <w:rsid w:val="00B15938"/>
    <w:rsid w:val="00B15AF1"/>
    <w:rsid w:val="00B15BD7"/>
    <w:rsid w:val="00B15BE1"/>
    <w:rsid w:val="00B15E55"/>
    <w:rsid w:val="00B160D8"/>
    <w:rsid w:val="00B160FA"/>
    <w:rsid w:val="00B161C5"/>
    <w:rsid w:val="00B16234"/>
    <w:rsid w:val="00B16304"/>
    <w:rsid w:val="00B1634A"/>
    <w:rsid w:val="00B163E3"/>
    <w:rsid w:val="00B1649F"/>
    <w:rsid w:val="00B16532"/>
    <w:rsid w:val="00B1660D"/>
    <w:rsid w:val="00B167A3"/>
    <w:rsid w:val="00B1683E"/>
    <w:rsid w:val="00B16AE9"/>
    <w:rsid w:val="00B16F25"/>
    <w:rsid w:val="00B17140"/>
    <w:rsid w:val="00B17208"/>
    <w:rsid w:val="00B17250"/>
    <w:rsid w:val="00B1744C"/>
    <w:rsid w:val="00B1752C"/>
    <w:rsid w:val="00B1786F"/>
    <w:rsid w:val="00B17940"/>
    <w:rsid w:val="00B17A24"/>
    <w:rsid w:val="00B17A71"/>
    <w:rsid w:val="00B17AC6"/>
    <w:rsid w:val="00B17DF3"/>
    <w:rsid w:val="00B17F0A"/>
    <w:rsid w:val="00B17F45"/>
    <w:rsid w:val="00B17FAC"/>
    <w:rsid w:val="00B205B2"/>
    <w:rsid w:val="00B20620"/>
    <w:rsid w:val="00B20636"/>
    <w:rsid w:val="00B207E0"/>
    <w:rsid w:val="00B208F0"/>
    <w:rsid w:val="00B20933"/>
    <w:rsid w:val="00B20AE3"/>
    <w:rsid w:val="00B20B2F"/>
    <w:rsid w:val="00B20BEA"/>
    <w:rsid w:val="00B20CC4"/>
    <w:rsid w:val="00B20E24"/>
    <w:rsid w:val="00B20EBC"/>
    <w:rsid w:val="00B20EE4"/>
    <w:rsid w:val="00B21127"/>
    <w:rsid w:val="00B21145"/>
    <w:rsid w:val="00B2129B"/>
    <w:rsid w:val="00B2163E"/>
    <w:rsid w:val="00B2164C"/>
    <w:rsid w:val="00B219C8"/>
    <w:rsid w:val="00B21B39"/>
    <w:rsid w:val="00B21B7F"/>
    <w:rsid w:val="00B21B84"/>
    <w:rsid w:val="00B21E37"/>
    <w:rsid w:val="00B21E52"/>
    <w:rsid w:val="00B21EFF"/>
    <w:rsid w:val="00B21FC7"/>
    <w:rsid w:val="00B22116"/>
    <w:rsid w:val="00B227CE"/>
    <w:rsid w:val="00B22970"/>
    <w:rsid w:val="00B22DBF"/>
    <w:rsid w:val="00B22DF1"/>
    <w:rsid w:val="00B22F68"/>
    <w:rsid w:val="00B23274"/>
    <w:rsid w:val="00B234B4"/>
    <w:rsid w:val="00B2359F"/>
    <w:rsid w:val="00B23624"/>
    <w:rsid w:val="00B236D1"/>
    <w:rsid w:val="00B23833"/>
    <w:rsid w:val="00B23B08"/>
    <w:rsid w:val="00B23C20"/>
    <w:rsid w:val="00B23CFE"/>
    <w:rsid w:val="00B23DEE"/>
    <w:rsid w:val="00B23EB3"/>
    <w:rsid w:val="00B23FE9"/>
    <w:rsid w:val="00B2403F"/>
    <w:rsid w:val="00B241EF"/>
    <w:rsid w:val="00B24223"/>
    <w:rsid w:val="00B243E1"/>
    <w:rsid w:val="00B244A7"/>
    <w:rsid w:val="00B244E4"/>
    <w:rsid w:val="00B2454D"/>
    <w:rsid w:val="00B246A2"/>
    <w:rsid w:val="00B246A4"/>
    <w:rsid w:val="00B246F1"/>
    <w:rsid w:val="00B24723"/>
    <w:rsid w:val="00B247B3"/>
    <w:rsid w:val="00B248A1"/>
    <w:rsid w:val="00B24A2D"/>
    <w:rsid w:val="00B2529A"/>
    <w:rsid w:val="00B252BA"/>
    <w:rsid w:val="00B25319"/>
    <w:rsid w:val="00B25373"/>
    <w:rsid w:val="00B253EA"/>
    <w:rsid w:val="00B254E6"/>
    <w:rsid w:val="00B255B5"/>
    <w:rsid w:val="00B256BE"/>
    <w:rsid w:val="00B257B7"/>
    <w:rsid w:val="00B257EC"/>
    <w:rsid w:val="00B25A2E"/>
    <w:rsid w:val="00B25AE6"/>
    <w:rsid w:val="00B260A4"/>
    <w:rsid w:val="00B261EE"/>
    <w:rsid w:val="00B26270"/>
    <w:rsid w:val="00B262AE"/>
    <w:rsid w:val="00B262C8"/>
    <w:rsid w:val="00B263E3"/>
    <w:rsid w:val="00B263F4"/>
    <w:rsid w:val="00B266CD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673"/>
    <w:rsid w:val="00B2792F"/>
    <w:rsid w:val="00B27995"/>
    <w:rsid w:val="00B27A93"/>
    <w:rsid w:val="00B27B1A"/>
    <w:rsid w:val="00B27B37"/>
    <w:rsid w:val="00B27DA4"/>
    <w:rsid w:val="00B27DDB"/>
    <w:rsid w:val="00B27E18"/>
    <w:rsid w:val="00B27F7B"/>
    <w:rsid w:val="00B30067"/>
    <w:rsid w:val="00B300F6"/>
    <w:rsid w:val="00B3013F"/>
    <w:rsid w:val="00B30280"/>
    <w:rsid w:val="00B30346"/>
    <w:rsid w:val="00B30424"/>
    <w:rsid w:val="00B3045C"/>
    <w:rsid w:val="00B304C3"/>
    <w:rsid w:val="00B3056C"/>
    <w:rsid w:val="00B30571"/>
    <w:rsid w:val="00B3072F"/>
    <w:rsid w:val="00B30733"/>
    <w:rsid w:val="00B30976"/>
    <w:rsid w:val="00B309CD"/>
    <w:rsid w:val="00B30C9F"/>
    <w:rsid w:val="00B30DB5"/>
    <w:rsid w:val="00B30E51"/>
    <w:rsid w:val="00B30F90"/>
    <w:rsid w:val="00B30FF0"/>
    <w:rsid w:val="00B310E6"/>
    <w:rsid w:val="00B3110B"/>
    <w:rsid w:val="00B3118B"/>
    <w:rsid w:val="00B31316"/>
    <w:rsid w:val="00B313D4"/>
    <w:rsid w:val="00B31473"/>
    <w:rsid w:val="00B314CF"/>
    <w:rsid w:val="00B315E7"/>
    <w:rsid w:val="00B315E8"/>
    <w:rsid w:val="00B31668"/>
    <w:rsid w:val="00B31748"/>
    <w:rsid w:val="00B317B2"/>
    <w:rsid w:val="00B31843"/>
    <w:rsid w:val="00B31952"/>
    <w:rsid w:val="00B31999"/>
    <w:rsid w:val="00B31A70"/>
    <w:rsid w:val="00B31A8D"/>
    <w:rsid w:val="00B31BA0"/>
    <w:rsid w:val="00B32154"/>
    <w:rsid w:val="00B321F6"/>
    <w:rsid w:val="00B32224"/>
    <w:rsid w:val="00B322A9"/>
    <w:rsid w:val="00B322FC"/>
    <w:rsid w:val="00B3266E"/>
    <w:rsid w:val="00B32776"/>
    <w:rsid w:val="00B329B0"/>
    <w:rsid w:val="00B32A0F"/>
    <w:rsid w:val="00B32B39"/>
    <w:rsid w:val="00B32C38"/>
    <w:rsid w:val="00B32DC0"/>
    <w:rsid w:val="00B32F02"/>
    <w:rsid w:val="00B32F3C"/>
    <w:rsid w:val="00B33247"/>
    <w:rsid w:val="00B332B4"/>
    <w:rsid w:val="00B332FE"/>
    <w:rsid w:val="00B33594"/>
    <w:rsid w:val="00B335CE"/>
    <w:rsid w:val="00B3365F"/>
    <w:rsid w:val="00B336B6"/>
    <w:rsid w:val="00B337A6"/>
    <w:rsid w:val="00B33960"/>
    <w:rsid w:val="00B33A31"/>
    <w:rsid w:val="00B33B23"/>
    <w:rsid w:val="00B33B9B"/>
    <w:rsid w:val="00B33CD0"/>
    <w:rsid w:val="00B33D20"/>
    <w:rsid w:val="00B33F85"/>
    <w:rsid w:val="00B34057"/>
    <w:rsid w:val="00B34115"/>
    <w:rsid w:val="00B34175"/>
    <w:rsid w:val="00B34311"/>
    <w:rsid w:val="00B3464B"/>
    <w:rsid w:val="00B346DC"/>
    <w:rsid w:val="00B34927"/>
    <w:rsid w:val="00B3496F"/>
    <w:rsid w:val="00B34A7B"/>
    <w:rsid w:val="00B34B24"/>
    <w:rsid w:val="00B34B49"/>
    <w:rsid w:val="00B34D39"/>
    <w:rsid w:val="00B34FCB"/>
    <w:rsid w:val="00B350F9"/>
    <w:rsid w:val="00B352FE"/>
    <w:rsid w:val="00B353B2"/>
    <w:rsid w:val="00B354F3"/>
    <w:rsid w:val="00B356CA"/>
    <w:rsid w:val="00B357E6"/>
    <w:rsid w:val="00B35909"/>
    <w:rsid w:val="00B359EC"/>
    <w:rsid w:val="00B35A0B"/>
    <w:rsid w:val="00B35A86"/>
    <w:rsid w:val="00B35C3C"/>
    <w:rsid w:val="00B36148"/>
    <w:rsid w:val="00B361CD"/>
    <w:rsid w:val="00B3621A"/>
    <w:rsid w:val="00B36348"/>
    <w:rsid w:val="00B36352"/>
    <w:rsid w:val="00B363A4"/>
    <w:rsid w:val="00B36505"/>
    <w:rsid w:val="00B3680B"/>
    <w:rsid w:val="00B36908"/>
    <w:rsid w:val="00B369BF"/>
    <w:rsid w:val="00B369D8"/>
    <w:rsid w:val="00B36A69"/>
    <w:rsid w:val="00B36CA7"/>
    <w:rsid w:val="00B36DBC"/>
    <w:rsid w:val="00B36E0F"/>
    <w:rsid w:val="00B36E73"/>
    <w:rsid w:val="00B36FAC"/>
    <w:rsid w:val="00B3712E"/>
    <w:rsid w:val="00B37166"/>
    <w:rsid w:val="00B37447"/>
    <w:rsid w:val="00B37580"/>
    <w:rsid w:val="00B37697"/>
    <w:rsid w:val="00B37732"/>
    <w:rsid w:val="00B379D9"/>
    <w:rsid w:val="00B37D5E"/>
    <w:rsid w:val="00B37DA3"/>
    <w:rsid w:val="00B37FB4"/>
    <w:rsid w:val="00B401B6"/>
    <w:rsid w:val="00B40395"/>
    <w:rsid w:val="00B404ED"/>
    <w:rsid w:val="00B40536"/>
    <w:rsid w:val="00B40703"/>
    <w:rsid w:val="00B407F0"/>
    <w:rsid w:val="00B40936"/>
    <w:rsid w:val="00B40967"/>
    <w:rsid w:val="00B40B0F"/>
    <w:rsid w:val="00B40C16"/>
    <w:rsid w:val="00B40DC4"/>
    <w:rsid w:val="00B40DDE"/>
    <w:rsid w:val="00B412D9"/>
    <w:rsid w:val="00B41647"/>
    <w:rsid w:val="00B41839"/>
    <w:rsid w:val="00B41850"/>
    <w:rsid w:val="00B4190C"/>
    <w:rsid w:val="00B41A1D"/>
    <w:rsid w:val="00B41A95"/>
    <w:rsid w:val="00B41A9B"/>
    <w:rsid w:val="00B41B66"/>
    <w:rsid w:val="00B41BBF"/>
    <w:rsid w:val="00B42043"/>
    <w:rsid w:val="00B4223D"/>
    <w:rsid w:val="00B42649"/>
    <w:rsid w:val="00B42A71"/>
    <w:rsid w:val="00B42B11"/>
    <w:rsid w:val="00B42B89"/>
    <w:rsid w:val="00B42C4C"/>
    <w:rsid w:val="00B42FD9"/>
    <w:rsid w:val="00B431D1"/>
    <w:rsid w:val="00B4330A"/>
    <w:rsid w:val="00B433A2"/>
    <w:rsid w:val="00B43728"/>
    <w:rsid w:val="00B4379B"/>
    <w:rsid w:val="00B438C2"/>
    <w:rsid w:val="00B43A2D"/>
    <w:rsid w:val="00B43CDF"/>
    <w:rsid w:val="00B43DE4"/>
    <w:rsid w:val="00B44025"/>
    <w:rsid w:val="00B44177"/>
    <w:rsid w:val="00B44268"/>
    <w:rsid w:val="00B4432C"/>
    <w:rsid w:val="00B44366"/>
    <w:rsid w:val="00B445A4"/>
    <w:rsid w:val="00B4465D"/>
    <w:rsid w:val="00B44690"/>
    <w:rsid w:val="00B447AC"/>
    <w:rsid w:val="00B44914"/>
    <w:rsid w:val="00B4498E"/>
    <w:rsid w:val="00B44E66"/>
    <w:rsid w:val="00B44E73"/>
    <w:rsid w:val="00B44F42"/>
    <w:rsid w:val="00B44F60"/>
    <w:rsid w:val="00B45060"/>
    <w:rsid w:val="00B452B5"/>
    <w:rsid w:val="00B452C4"/>
    <w:rsid w:val="00B453D7"/>
    <w:rsid w:val="00B454DB"/>
    <w:rsid w:val="00B454FD"/>
    <w:rsid w:val="00B4585A"/>
    <w:rsid w:val="00B45987"/>
    <w:rsid w:val="00B45AD6"/>
    <w:rsid w:val="00B45B63"/>
    <w:rsid w:val="00B45DF2"/>
    <w:rsid w:val="00B45F8F"/>
    <w:rsid w:val="00B45FC3"/>
    <w:rsid w:val="00B4641D"/>
    <w:rsid w:val="00B4650A"/>
    <w:rsid w:val="00B46866"/>
    <w:rsid w:val="00B4697C"/>
    <w:rsid w:val="00B46A0C"/>
    <w:rsid w:val="00B46B0D"/>
    <w:rsid w:val="00B46CE3"/>
    <w:rsid w:val="00B46E99"/>
    <w:rsid w:val="00B47212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2F"/>
    <w:rsid w:val="00B47B64"/>
    <w:rsid w:val="00B47B7A"/>
    <w:rsid w:val="00B47BA3"/>
    <w:rsid w:val="00B47CC4"/>
    <w:rsid w:val="00B47D76"/>
    <w:rsid w:val="00B47DF1"/>
    <w:rsid w:val="00B47E06"/>
    <w:rsid w:val="00B47E64"/>
    <w:rsid w:val="00B47F4F"/>
    <w:rsid w:val="00B47F98"/>
    <w:rsid w:val="00B503E3"/>
    <w:rsid w:val="00B503EA"/>
    <w:rsid w:val="00B504B5"/>
    <w:rsid w:val="00B505CB"/>
    <w:rsid w:val="00B50637"/>
    <w:rsid w:val="00B506CC"/>
    <w:rsid w:val="00B50744"/>
    <w:rsid w:val="00B5079D"/>
    <w:rsid w:val="00B50A7F"/>
    <w:rsid w:val="00B50B86"/>
    <w:rsid w:val="00B50B9C"/>
    <w:rsid w:val="00B50BC1"/>
    <w:rsid w:val="00B50BD1"/>
    <w:rsid w:val="00B50C9C"/>
    <w:rsid w:val="00B50C9E"/>
    <w:rsid w:val="00B50D87"/>
    <w:rsid w:val="00B50EE2"/>
    <w:rsid w:val="00B50FFC"/>
    <w:rsid w:val="00B511AB"/>
    <w:rsid w:val="00B5144A"/>
    <w:rsid w:val="00B515C7"/>
    <w:rsid w:val="00B516B8"/>
    <w:rsid w:val="00B516CA"/>
    <w:rsid w:val="00B517AF"/>
    <w:rsid w:val="00B518E3"/>
    <w:rsid w:val="00B51BE5"/>
    <w:rsid w:val="00B51C39"/>
    <w:rsid w:val="00B51C7F"/>
    <w:rsid w:val="00B51C9A"/>
    <w:rsid w:val="00B51DD8"/>
    <w:rsid w:val="00B51DF9"/>
    <w:rsid w:val="00B51E53"/>
    <w:rsid w:val="00B51E89"/>
    <w:rsid w:val="00B5216E"/>
    <w:rsid w:val="00B5223E"/>
    <w:rsid w:val="00B52355"/>
    <w:rsid w:val="00B5278B"/>
    <w:rsid w:val="00B527B4"/>
    <w:rsid w:val="00B527DB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0F5"/>
    <w:rsid w:val="00B5326D"/>
    <w:rsid w:val="00B5330D"/>
    <w:rsid w:val="00B53538"/>
    <w:rsid w:val="00B53714"/>
    <w:rsid w:val="00B53842"/>
    <w:rsid w:val="00B539E7"/>
    <w:rsid w:val="00B53A7A"/>
    <w:rsid w:val="00B53AA4"/>
    <w:rsid w:val="00B53DC3"/>
    <w:rsid w:val="00B53FF5"/>
    <w:rsid w:val="00B54090"/>
    <w:rsid w:val="00B540A4"/>
    <w:rsid w:val="00B540A8"/>
    <w:rsid w:val="00B541FE"/>
    <w:rsid w:val="00B547D6"/>
    <w:rsid w:val="00B547E8"/>
    <w:rsid w:val="00B5497C"/>
    <w:rsid w:val="00B54E40"/>
    <w:rsid w:val="00B54E47"/>
    <w:rsid w:val="00B54ECA"/>
    <w:rsid w:val="00B550DA"/>
    <w:rsid w:val="00B552C2"/>
    <w:rsid w:val="00B552CB"/>
    <w:rsid w:val="00B55357"/>
    <w:rsid w:val="00B55360"/>
    <w:rsid w:val="00B555F7"/>
    <w:rsid w:val="00B55758"/>
    <w:rsid w:val="00B557A2"/>
    <w:rsid w:val="00B55820"/>
    <w:rsid w:val="00B558BD"/>
    <w:rsid w:val="00B558D1"/>
    <w:rsid w:val="00B5593F"/>
    <w:rsid w:val="00B5596A"/>
    <w:rsid w:val="00B55A4A"/>
    <w:rsid w:val="00B55BCF"/>
    <w:rsid w:val="00B55D33"/>
    <w:rsid w:val="00B55D68"/>
    <w:rsid w:val="00B55EE6"/>
    <w:rsid w:val="00B560BB"/>
    <w:rsid w:val="00B56247"/>
    <w:rsid w:val="00B56275"/>
    <w:rsid w:val="00B562CA"/>
    <w:rsid w:val="00B562F3"/>
    <w:rsid w:val="00B56332"/>
    <w:rsid w:val="00B56382"/>
    <w:rsid w:val="00B5638E"/>
    <w:rsid w:val="00B56466"/>
    <w:rsid w:val="00B56720"/>
    <w:rsid w:val="00B56738"/>
    <w:rsid w:val="00B56812"/>
    <w:rsid w:val="00B56932"/>
    <w:rsid w:val="00B56A66"/>
    <w:rsid w:val="00B56B02"/>
    <w:rsid w:val="00B56BA5"/>
    <w:rsid w:val="00B56D40"/>
    <w:rsid w:val="00B56EC9"/>
    <w:rsid w:val="00B56F2B"/>
    <w:rsid w:val="00B56FE8"/>
    <w:rsid w:val="00B5721C"/>
    <w:rsid w:val="00B5724E"/>
    <w:rsid w:val="00B5725E"/>
    <w:rsid w:val="00B57603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E35"/>
    <w:rsid w:val="00B57E39"/>
    <w:rsid w:val="00B57F0D"/>
    <w:rsid w:val="00B600D8"/>
    <w:rsid w:val="00B60216"/>
    <w:rsid w:val="00B6033C"/>
    <w:rsid w:val="00B60399"/>
    <w:rsid w:val="00B603AE"/>
    <w:rsid w:val="00B60442"/>
    <w:rsid w:val="00B60641"/>
    <w:rsid w:val="00B606A2"/>
    <w:rsid w:val="00B607CA"/>
    <w:rsid w:val="00B6086F"/>
    <w:rsid w:val="00B60979"/>
    <w:rsid w:val="00B609A2"/>
    <w:rsid w:val="00B60A55"/>
    <w:rsid w:val="00B60BA2"/>
    <w:rsid w:val="00B60BC6"/>
    <w:rsid w:val="00B60CD4"/>
    <w:rsid w:val="00B60D6B"/>
    <w:rsid w:val="00B60E36"/>
    <w:rsid w:val="00B60E67"/>
    <w:rsid w:val="00B60EE7"/>
    <w:rsid w:val="00B60FD8"/>
    <w:rsid w:val="00B612D1"/>
    <w:rsid w:val="00B61371"/>
    <w:rsid w:val="00B614E3"/>
    <w:rsid w:val="00B61695"/>
    <w:rsid w:val="00B6192C"/>
    <w:rsid w:val="00B61948"/>
    <w:rsid w:val="00B61952"/>
    <w:rsid w:val="00B61ACA"/>
    <w:rsid w:val="00B61B41"/>
    <w:rsid w:val="00B61B83"/>
    <w:rsid w:val="00B62016"/>
    <w:rsid w:val="00B620D3"/>
    <w:rsid w:val="00B6219E"/>
    <w:rsid w:val="00B62268"/>
    <w:rsid w:val="00B622CB"/>
    <w:rsid w:val="00B62522"/>
    <w:rsid w:val="00B62551"/>
    <w:rsid w:val="00B625AC"/>
    <w:rsid w:val="00B625FE"/>
    <w:rsid w:val="00B62620"/>
    <w:rsid w:val="00B6279B"/>
    <w:rsid w:val="00B62C28"/>
    <w:rsid w:val="00B62C38"/>
    <w:rsid w:val="00B62D1A"/>
    <w:rsid w:val="00B62E79"/>
    <w:rsid w:val="00B62F65"/>
    <w:rsid w:val="00B63437"/>
    <w:rsid w:val="00B63519"/>
    <w:rsid w:val="00B63591"/>
    <w:rsid w:val="00B63870"/>
    <w:rsid w:val="00B638E8"/>
    <w:rsid w:val="00B639C6"/>
    <w:rsid w:val="00B63A3C"/>
    <w:rsid w:val="00B63A57"/>
    <w:rsid w:val="00B63A60"/>
    <w:rsid w:val="00B63C14"/>
    <w:rsid w:val="00B63CCD"/>
    <w:rsid w:val="00B63EFC"/>
    <w:rsid w:val="00B64056"/>
    <w:rsid w:val="00B64295"/>
    <w:rsid w:val="00B642D9"/>
    <w:rsid w:val="00B642DB"/>
    <w:rsid w:val="00B64382"/>
    <w:rsid w:val="00B64544"/>
    <w:rsid w:val="00B64666"/>
    <w:rsid w:val="00B64A35"/>
    <w:rsid w:val="00B64A83"/>
    <w:rsid w:val="00B64BFD"/>
    <w:rsid w:val="00B64CF4"/>
    <w:rsid w:val="00B64F95"/>
    <w:rsid w:val="00B6523B"/>
    <w:rsid w:val="00B65654"/>
    <w:rsid w:val="00B656D7"/>
    <w:rsid w:val="00B65701"/>
    <w:rsid w:val="00B658CC"/>
    <w:rsid w:val="00B659AF"/>
    <w:rsid w:val="00B659CF"/>
    <w:rsid w:val="00B65CBA"/>
    <w:rsid w:val="00B65E6E"/>
    <w:rsid w:val="00B65FFB"/>
    <w:rsid w:val="00B660D6"/>
    <w:rsid w:val="00B66189"/>
    <w:rsid w:val="00B66224"/>
    <w:rsid w:val="00B6636E"/>
    <w:rsid w:val="00B66464"/>
    <w:rsid w:val="00B66680"/>
    <w:rsid w:val="00B6669D"/>
    <w:rsid w:val="00B66792"/>
    <w:rsid w:val="00B668CE"/>
    <w:rsid w:val="00B66A42"/>
    <w:rsid w:val="00B66AE0"/>
    <w:rsid w:val="00B66DF5"/>
    <w:rsid w:val="00B67033"/>
    <w:rsid w:val="00B67179"/>
    <w:rsid w:val="00B6783F"/>
    <w:rsid w:val="00B678D9"/>
    <w:rsid w:val="00B67B42"/>
    <w:rsid w:val="00B67B8E"/>
    <w:rsid w:val="00B67C7D"/>
    <w:rsid w:val="00B67D08"/>
    <w:rsid w:val="00B67E60"/>
    <w:rsid w:val="00B67F45"/>
    <w:rsid w:val="00B67FE9"/>
    <w:rsid w:val="00B70072"/>
    <w:rsid w:val="00B7018F"/>
    <w:rsid w:val="00B70335"/>
    <w:rsid w:val="00B703C8"/>
    <w:rsid w:val="00B70680"/>
    <w:rsid w:val="00B706A8"/>
    <w:rsid w:val="00B7082F"/>
    <w:rsid w:val="00B709A7"/>
    <w:rsid w:val="00B709B1"/>
    <w:rsid w:val="00B70AB9"/>
    <w:rsid w:val="00B70B2E"/>
    <w:rsid w:val="00B70B82"/>
    <w:rsid w:val="00B70BD7"/>
    <w:rsid w:val="00B70C10"/>
    <w:rsid w:val="00B70C57"/>
    <w:rsid w:val="00B70C59"/>
    <w:rsid w:val="00B70DA2"/>
    <w:rsid w:val="00B70EF9"/>
    <w:rsid w:val="00B70FC6"/>
    <w:rsid w:val="00B710B7"/>
    <w:rsid w:val="00B711C1"/>
    <w:rsid w:val="00B71698"/>
    <w:rsid w:val="00B71CB3"/>
    <w:rsid w:val="00B71D0D"/>
    <w:rsid w:val="00B71ED3"/>
    <w:rsid w:val="00B71FEB"/>
    <w:rsid w:val="00B7207C"/>
    <w:rsid w:val="00B72232"/>
    <w:rsid w:val="00B722EA"/>
    <w:rsid w:val="00B72522"/>
    <w:rsid w:val="00B72575"/>
    <w:rsid w:val="00B725FB"/>
    <w:rsid w:val="00B72711"/>
    <w:rsid w:val="00B729B9"/>
    <w:rsid w:val="00B72A40"/>
    <w:rsid w:val="00B72F69"/>
    <w:rsid w:val="00B730A2"/>
    <w:rsid w:val="00B731FB"/>
    <w:rsid w:val="00B73239"/>
    <w:rsid w:val="00B732BD"/>
    <w:rsid w:val="00B732FF"/>
    <w:rsid w:val="00B7336A"/>
    <w:rsid w:val="00B733E4"/>
    <w:rsid w:val="00B736B5"/>
    <w:rsid w:val="00B73941"/>
    <w:rsid w:val="00B7396C"/>
    <w:rsid w:val="00B73BB1"/>
    <w:rsid w:val="00B73C42"/>
    <w:rsid w:val="00B73C73"/>
    <w:rsid w:val="00B73FE0"/>
    <w:rsid w:val="00B73FE6"/>
    <w:rsid w:val="00B7402B"/>
    <w:rsid w:val="00B74101"/>
    <w:rsid w:val="00B7420C"/>
    <w:rsid w:val="00B7445D"/>
    <w:rsid w:val="00B74715"/>
    <w:rsid w:val="00B74C77"/>
    <w:rsid w:val="00B75198"/>
    <w:rsid w:val="00B75424"/>
    <w:rsid w:val="00B75489"/>
    <w:rsid w:val="00B7565C"/>
    <w:rsid w:val="00B757BC"/>
    <w:rsid w:val="00B757E1"/>
    <w:rsid w:val="00B759BC"/>
    <w:rsid w:val="00B759E1"/>
    <w:rsid w:val="00B759FE"/>
    <w:rsid w:val="00B75CCA"/>
    <w:rsid w:val="00B76082"/>
    <w:rsid w:val="00B76173"/>
    <w:rsid w:val="00B761BA"/>
    <w:rsid w:val="00B761BF"/>
    <w:rsid w:val="00B7634A"/>
    <w:rsid w:val="00B76498"/>
    <w:rsid w:val="00B76623"/>
    <w:rsid w:val="00B76642"/>
    <w:rsid w:val="00B768F8"/>
    <w:rsid w:val="00B76923"/>
    <w:rsid w:val="00B769BF"/>
    <w:rsid w:val="00B76A15"/>
    <w:rsid w:val="00B76B72"/>
    <w:rsid w:val="00B76DA0"/>
    <w:rsid w:val="00B76F1C"/>
    <w:rsid w:val="00B77191"/>
    <w:rsid w:val="00B773EA"/>
    <w:rsid w:val="00B776BE"/>
    <w:rsid w:val="00B77834"/>
    <w:rsid w:val="00B77A2B"/>
    <w:rsid w:val="00B77F16"/>
    <w:rsid w:val="00B77F1D"/>
    <w:rsid w:val="00B77F44"/>
    <w:rsid w:val="00B77FC3"/>
    <w:rsid w:val="00B77FD4"/>
    <w:rsid w:val="00B80154"/>
    <w:rsid w:val="00B802E9"/>
    <w:rsid w:val="00B802ED"/>
    <w:rsid w:val="00B80537"/>
    <w:rsid w:val="00B805E5"/>
    <w:rsid w:val="00B805FA"/>
    <w:rsid w:val="00B80699"/>
    <w:rsid w:val="00B809BC"/>
    <w:rsid w:val="00B80FEC"/>
    <w:rsid w:val="00B81334"/>
    <w:rsid w:val="00B81341"/>
    <w:rsid w:val="00B81583"/>
    <w:rsid w:val="00B815B8"/>
    <w:rsid w:val="00B81721"/>
    <w:rsid w:val="00B81766"/>
    <w:rsid w:val="00B817A8"/>
    <w:rsid w:val="00B81840"/>
    <w:rsid w:val="00B81874"/>
    <w:rsid w:val="00B818FD"/>
    <w:rsid w:val="00B81A77"/>
    <w:rsid w:val="00B81C04"/>
    <w:rsid w:val="00B81C49"/>
    <w:rsid w:val="00B81E05"/>
    <w:rsid w:val="00B81E1E"/>
    <w:rsid w:val="00B81E6B"/>
    <w:rsid w:val="00B81FFF"/>
    <w:rsid w:val="00B820BB"/>
    <w:rsid w:val="00B820D4"/>
    <w:rsid w:val="00B8218B"/>
    <w:rsid w:val="00B821D1"/>
    <w:rsid w:val="00B82206"/>
    <w:rsid w:val="00B82318"/>
    <w:rsid w:val="00B8242A"/>
    <w:rsid w:val="00B82591"/>
    <w:rsid w:val="00B82669"/>
    <w:rsid w:val="00B826F1"/>
    <w:rsid w:val="00B82712"/>
    <w:rsid w:val="00B82769"/>
    <w:rsid w:val="00B8287A"/>
    <w:rsid w:val="00B828BD"/>
    <w:rsid w:val="00B8296A"/>
    <w:rsid w:val="00B829F8"/>
    <w:rsid w:val="00B82AFF"/>
    <w:rsid w:val="00B82BD5"/>
    <w:rsid w:val="00B82CBD"/>
    <w:rsid w:val="00B82F48"/>
    <w:rsid w:val="00B82FF9"/>
    <w:rsid w:val="00B83253"/>
    <w:rsid w:val="00B8327D"/>
    <w:rsid w:val="00B832A4"/>
    <w:rsid w:val="00B83668"/>
    <w:rsid w:val="00B836D3"/>
    <w:rsid w:val="00B83874"/>
    <w:rsid w:val="00B83AED"/>
    <w:rsid w:val="00B83C51"/>
    <w:rsid w:val="00B83D54"/>
    <w:rsid w:val="00B83ECF"/>
    <w:rsid w:val="00B83F09"/>
    <w:rsid w:val="00B84032"/>
    <w:rsid w:val="00B84074"/>
    <w:rsid w:val="00B846E8"/>
    <w:rsid w:val="00B84791"/>
    <w:rsid w:val="00B848B8"/>
    <w:rsid w:val="00B849DB"/>
    <w:rsid w:val="00B84CAE"/>
    <w:rsid w:val="00B8508F"/>
    <w:rsid w:val="00B85185"/>
    <w:rsid w:val="00B8518C"/>
    <w:rsid w:val="00B85216"/>
    <w:rsid w:val="00B852B5"/>
    <w:rsid w:val="00B853D3"/>
    <w:rsid w:val="00B854C1"/>
    <w:rsid w:val="00B8553E"/>
    <w:rsid w:val="00B855CC"/>
    <w:rsid w:val="00B857A1"/>
    <w:rsid w:val="00B857A8"/>
    <w:rsid w:val="00B857CF"/>
    <w:rsid w:val="00B85842"/>
    <w:rsid w:val="00B8592E"/>
    <w:rsid w:val="00B85A10"/>
    <w:rsid w:val="00B85A48"/>
    <w:rsid w:val="00B85B1C"/>
    <w:rsid w:val="00B85B4F"/>
    <w:rsid w:val="00B85B58"/>
    <w:rsid w:val="00B85DD1"/>
    <w:rsid w:val="00B85EEB"/>
    <w:rsid w:val="00B85F2B"/>
    <w:rsid w:val="00B8611E"/>
    <w:rsid w:val="00B863E2"/>
    <w:rsid w:val="00B86415"/>
    <w:rsid w:val="00B86661"/>
    <w:rsid w:val="00B866A8"/>
    <w:rsid w:val="00B867BC"/>
    <w:rsid w:val="00B867F3"/>
    <w:rsid w:val="00B868D3"/>
    <w:rsid w:val="00B869B0"/>
    <w:rsid w:val="00B869CC"/>
    <w:rsid w:val="00B86CC3"/>
    <w:rsid w:val="00B86CE7"/>
    <w:rsid w:val="00B86E1F"/>
    <w:rsid w:val="00B86EC8"/>
    <w:rsid w:val="00B8711D"/>
    <w:rsid w:val="00B8720A"/>
    <w:rsid w:val="00B8721E"/>
    <w:rsid w:val="00B872E7"/>
    <w:rsid w:val="00B8760F"/>
    <w:rsid w:val="00B877BB"/>
    <w:rsid w:val="00B878AB"/>
    <w:rsid w:val="00B87A3E"/>
    <w:rsid w:val="00B87A5B"/>
    <w:rsid w:val="00B87BE5"/>
    <w:rsid w:val="00B87BFE"/>
    <w:rsid w:val="00B87C0C"/>
    <w:rsid w:val="00B87C1C"/>
    <w:rsid w:val="00B87C33"/>
    <w:rsid w:val="00B87DC6"/>
    <w:rsid w:val="00B87F0D"/>
    <w:rsid w:val="00B87F65"/>
    <w:rsid w:val="00B901DB"/>
    <w:rsid w:val="00B906F3"/>
    <w:rsid w:val="00B9072C"/>
    <w:rsid w:val="00B908F6"/>
    <w:rsid w:val="00B90906"/>
    <w:rsid w:val="00B909B8"/>
    <w:rsid w:val="00B90A25"/>
    <w:rsid w:val="00B90D4E"/>
    <w:rsid w:val="00B91153"/>
    <w:rsid w:val="00B9145A"/>
    <w:rsid w:val="00B914AA"/>
    <w:rsid w:val="00B91897"/>
    <w:rsid w:val="00B91904"/>
    <w:rsid w:val="00B91B49"/>
    <w:rsid w:val="00B91B6F"/>
    <w:rsid w:val="00B91D2C"/>
    <w:rsid w:val="00B91DBE"/>
    <w:rsid w:val="00B91E2E"/>
    <w:rsid w:val="00B91FFD"/>
    <w:rsid w:val="00B920DF"/>
    <w:rsid w:val="00B92244"/>
    <w:rsid w:val="00B9224B"/>
    <w:rsid w:val="00B92300"/>
    <w:rsid w:val="00B92548"/>
    <w:rsid w:val="00B92691"/>
    <w:rsid w:val="00B926FD"/>
    <w:rsid w:val="00B92961"/>
    <w:rsid w:val="00B92A56"/>
    <w:rsid w:val="00B92D6A"/>
    <w:rsid w:val="00B92DA6"/>
    <w:rsid w:val="00B92EA2"/>
    <w:rsid w:val="00B92EB0"/>
    <w:rsid w:val="00B92F1E"/>
    <w:rsid w:val="00B931B5"/>
    <w:rsid w:val="00B93209"/>
    <w:rsid w:val="00B9326A"/>
    <w:rsid w:val="00B93458"/>
    <w:rsid w:val="00B935D2"/>
    <w:rsid w:val="00B93722"/>
    <w:rsid w:val="00B93774"/>
    <w:rsid w:val="00B93890"/>
    <w:rsid w:val="00B938A5"/>
    <w:rsid w:val="00B938C8"/>
    <w:rsid w:val="00B93A68"/>
    <w:rsid w:val="00B93A72"/>
    <w:rsid w:val="00B93CE1"/>
    <w:rsid w:val="00B93EC2"/>
    <w:rsid w:val="00B93F2B"/>
    <w:rsid w:val="00B93FC7"/>
    <w:rsid w:val="00B9405B"/>
    <w:rsid w:val="00B9436A"/>
    <w:rsid w:val="00B944C8"/>
    <w:rsid w:val="00B94625"/>
    <w:rsid w:val="00B9487A"/>
    <w:rsid w:val="00B948C1"/>
    <w:rsid w:val="00B94B9F"/>
    <w:rsid w:val="00B94C15"/>
    <w:rsid w:val="00B94CBF"/>
    <w:rsid w:val="00B94EA5"/>
    <w:rsid w:val="00B94EF9"/>
    <w:rsid w:val="00B94F49"/>
    <w:rsid w:val="00B94F91"/>
    <w:rsid w:val="00B94FF2"/>
    <w:rsid w:val="00B950ED"/>
    <w:rsid w:val="00B95104"/>
    <w:rsid w:val="00B9516C"/>
    <w:rsid w:val="00B951AC"/>
    <w:rsid w:val="00B95265"/>
    <w:rsid w:val="00B95373"/>
    <w:rsid w:val="00B9565B"/>
    <w:rsid w:val="00B95740"/>
    <w:rsid w:val="00B9575D"/>
    <w:rsid w:val="00B958FF"/>
    <w:rsid w:val="00B95B93"/>
    <w:rsid w:val="00B95BC1"/>
    <w:rsid w:val="00B95E6F"/>
    <w:rsid w:val="00B95E75"/>
    <w:rsid w:val="00B95E81"/>
    <w:rsid w:val="00B96182"/>
    <w:rsid w:val="00B962B8"/>
    <w:rsid w:val="00B96306"/>
    <w:rsid w:val="00B965F0"/>
    <w:rsid w:val="00B9664D"/>
    <w:rsid w:val="00B966E3"/>
    <w:rsid w:val="00B96770"/>
    <w:rsid w:val="00B969B7"/>
    <w:rsid w:val="00B96AA2"/>
    <w:rsid w:val="00B96B7D"/>
    <w:rsid w:val="00B96C2C"/>
    <w:rsid w:val="00B96D3D"/>
    <w:rsid w:val="00B96E3E"/>
    <w:rsid w:val="00B96E80"/>
    <w:rsid w:val="00B97068"/>
    <w:rsid w:val="00B970FB"/>
    <w:rsid w:val="00B9714D"/>
    <w:rsid w:val="00B971D6"/>
    <w:rsid w:val="00B97207"/>
    <w:rsid w:val="00B9722E"/>
    <w:rsid w:val="00B9746C"/>
    <w:rsid w:val="00B97563"/>
    <w:rsid w:val="00B976BA"/>
    <w:rsid w:val="00B976BB"/>
    <w:rsid w:val="00B978B2"/>
    <w:rsid w:val="00B97940"/>
    <w:rsid w:val="00B9798C"/>
    <w:rsid w:val="00B97A43"/>
    <w:rsid w:val="00B97A46"/>
    <w:rsid w:val="00B97D94"/>
    <w:rsid w:val="00B97FD1"/>
    <w:rsid w:val="00BA0031"/>
    <w:rsid w:val="00BA017B"/>
    <w:rsid w:val="00BA02EC"/>
    <w:rsid w:val="00BA0301"/>
    <w:rsid w:val="00BA04E9"/>
    <w:rsid w:val="00BA0515"/>
    <w:rsid w:val="00BA056F"/>
    <w:rsid w:val="00BA05CA"/>
    <w:rsid w:val="00BA089A"/>
    <w:rsid w:val="00BA093F"/>
    <w:rsid w:val="00BA0AD8"/>
    <w:rsid w:val="00BA0AFA"/>
    <w:rsid w:val="00BA0E34"/>
    <w:rsid w:val="00BA0F7D"/>
    <w:rsid w:val="00BA115A"/>
    <w:rsid w:val="00BA11BC"/>
    <w:rsid w:val="00BA1217"/>
    <w:rsid w:val="00BA1534"/>
    <w:rsid w:val="00BA16F6"/>
    <w:rsid w:val="00BA1A74"/>
    <w:rsid w:val="00BA1AC9"/>
    <w:rsid w:val="00BA1C70"/>
    <w:rsid w:val="00BA1C74"/>
    <w:rsid w:val="00BA1C96"/>
    <w:rsid w:val="00BA1CE1"/>
    <w:rsid w:val="00BA1DCF"/>
    <w:rsid w:val="00BA1F7E"/>
    <w:rsid w:val="00BA2006"/>
    <w:rsid w:val="00BA20A6"/>
    <w:rsid w:val="00BA2257"/>
    <w:rsid w:val="00BA23A1"/>
    <w:rsid w:val="00BA23D3"/>
    <w:rsid w:val="00BA244C"/>
    <w:rsid w:val="00BA2470"/>
    <w:rsid w:val="00BA26B3"/>
    <w:rsid w:val="00BA2793"/>
    <w:rsid w:val="00BA27D7"/>
    <w:rsid w:val="00BA2861"/>
    <w:rsid w:val="00BA2A18"/>
    <w:rsid w:val="00BA2B3D"/>
    <w:rsid w:val="00BA2CF6"/>
    <w:rsid w:val="00BA2DC2"/>
    <w:rsid w:val="00BA2F33"/>
    <w:rsid w:val="00BA304A"/>
    <w:rsid w:val="00BA30CB"/>
    <w:rsid w:val="00BA3179"/>
    <w:rsid w:val="00BA319D"/>
    <w:rsid w:val="00BA343E"/>
    <w:rsid w:val="00BA3AAB"/>
    <w:rsid w:val="00BA3AF6"/>
    <w:rsid w:val="00BA3B00"/>
    <w:rsid w:val="00BA3B8F"/>
    <w:rsid w:val="00BA3BF0"/>
    <w:rsid w:val="00BA3C03"/>
    <w:rsid w:val="00BA3CAE"/>
    <w:rsid w:val="00BA3CE9"/>
    <w:rsid w:val="00BA3D0E"/>
    <w:rsid w:val="00BA3EF1"/>
    <w:rsid w:val="00BA3F45"/>
    <w:rsid w:val="00BA3FB1"/>
    <w:rsid w:val="00BA4119"/>
    <w:rsid w:val="00BA4324"/>
    <w:rsid w:val="00BA4AF1"/>
    <w:rsid w:val="00BA4BB8"/>
    <w:rsid w:val="00BA501C"/>
    <w:rsid w:val="00BA507C"/>
    <w:rsid w:val="00BA511D"/>
    <w:rsid w:val="00BA52AB"/>
    <w:rsid w:val="00BA52D6"/>
    <w:rsid w:val="00BA5348"/>
    <w:rsid w:val="00BA53FE"/>
    <w:rsid w:val="00BA5595"/>
    <w:rsid w:val="00BA5668"/>
    <w:rsid w:val="00BA56C3"/>
    <w:rsid w:val="00BA577F"/>
    <w:rsid w:val="00BA578A"/>
    <w:rsid w:val="00BA57F0"/>
    <w:rsid w:val="00BA5901"/>
    <w:rsid w:val="00BA5982"/>
    <w:rsid w:val="00BA5BD1"/>
    <w:rsid w:val="00BA5C05"/>
    <w:rsid w:val="00BA5C68"/>
    <w:rsid w:val="00BA5D06"/>
    <w:rsid w:val="00BA5E3D"/>
    <w:rsid w:val="00BA5F94"/>
    <w:rsid w:val="00BA62C2"/>
    <w:rsid w:val="00BA6405"/>
    <w:rsid w:val="00BA651A"/>
    <w:rsid w:val="00BA673A"/>
    <w:rsid w:val="00BA67DA"/>
    <w:rsid w:val="00BA68D0"/>
    <w:rsid w:val="00BA6973"/>
    <w:rsid w:val="00BA697A"/>
    <w:rsid w:val="00BA6A69"/>
    <w:rsid w:val="00BA6A87"/>
    <w:rsid w:val="00BA6CF7"/>
    <w:rsid w:val="00BA6D70"/>
    <w:rsid w:val="00BA6EB0"/>
    <w:rsid w:val="00BA6F9C"/>
    <w:rsid w:val="00BA6FDB"/>
    <w:rsid w:val="00BA7164"/>
    <w:rsid w:val="00BA72A1"/>
    <w:rsid w:val="00BA72B9"/>
    <w:rsid w:val="00BA7359"/>
    <w:rsid w:val="00BA7505"/>
    <w:rsid w:val="00BA760E"/>
    <w:rsid w:val="00BA776A"/>
    <w:rsid w:val="00BA77B0"/>
    <w:rsid w:val="00BA7813"/>
    <w:rsid w:val="00BA79D1"/>
    <w:rsid w:val="00BA7A00"/>
    <w:rsid w:val="00BA7BCE"/>
    <w:rsid w:val="00BA7C09"/>
    <w:rsid w:val="00BA7C4F"/>
    <w:rsid w:val="00BA7CF6"/>
    <w:rsid w:val="00BA7D2B"/>
    <w:rsid w:val="00BA7D83"/>
    <w:rsid w:val="00BA7D8B"/>
    <w:rsid w:val="00BA7D96"/>
    <w:rsid w:val="00BA7F9C"/>
    <w:rsid w:val="00BB0082"/>
    <w:rsid w:val="00BB0093"/>
    <w:rsid w:val="00BB0112"/>
    <w:rsid w:val="00BB0169"/>
    <w:rsid w:val="00BB0277"/>
    <w:rsid w:val="00BB035A"/>
    <w:rsid w:val="00BB06B7"/>
    <w:rsid w:val="00BB0709"/>
    <w:rsid w:val="00BB0779"/>
    <w:rsid w:val="00BB078F"/>
    <w:rsid w:val="00BB07C4"/>
    <w:rsid w:val="00BB089A"/>
    <w:rsid w:val="00BB08E4"/>
    <w:rsid w:val="00BB0901"/>
    <w:rsid w:val="00BB0937"/>
    <w:rsid w:val="00BB09C4"/>
    <w:rsid w:val="00BB0A2E"/>
    <w:rsid w:val="00BB0A61"/>
    <w:rsid w:val="00BB0D30"/>
    <w:rsid w:val="00BB0D91"/>
    <w:rsid w:val="00BB0E1C"/>
    <w:rsid w:val="00BB0E4C"/>
    <w:rsid w:val="00BB0E9C"/>
    <w:rsid w:val="00BB0F40"/>
    <w:rsid w:val="00BB1007"/>
    <w:rsid w:val="00BB114D"/>
    <w:rsid w:val="00BB1163"/>
    <w:rsid w:val="00BB1166"/>
    <w:rsid w:val="00BB11F9"/>
    <w:rsid w:val="00BB120B"/>
    <w:rsid w:val="00BB12EC"/>
    <w:rsid w:val="00BB1356"/>
    <w:rsid w:val="00BB13D0"/>
    <w:rsid w:val="00BB1520"/>
    <w:rsid w:val="00BB1620"/>
    <w:rsid w:val="00BB1631"/>
    <w:rsid w:val="00BB17DF"/>
    <w:rsid w:val="00BB1804"/>
    <w:rsid w:val="00BB18F3"/>
    <w:rsid w:val="00BB19A9"/>
    <w:rsid w:val="00BB1A33"/>
    <w:rsid w:val="00BB1B37"/>
    <w:rsid w:val="00BB1BA5"/>
    <w:rsid w:val="00BB1C21"/>
    <w:rsid w:val="00BB1CB5"/>
    <w:rsid w:val="00BB1D69"/>
    <w:rsid w:val="00BB1E18"/>
    <w:rsid w:val="00BB1E19"/>
    <w:rsid w:val="00BB20F6"/>
    <w:rsid w:val="00BB2120"/>
    <w:rsid w:val="00BB23DF"/>
    <w:rsid w:val="00BB2477"/>
    <w:rsid w:val="00BB25F0"/>
    <w:rsid w:val="00BB290E"/>
    <w:rsid w:val="00BB2B15"/>
    <w:rsid w:val="00BB2B17"/>
    <w:rsid w:val="00BB2B9A"/>
    <w:rsid w:val="00BB2D7E"/>
    <w:rsid w:val="00BB2D92"/>
    <w:rsid w:val="00BB2EE7"/>
    <w:rsid w:val="00BB30EA"/>
    <w:rsid w:val="00BB355D"/>
    <w:rsid w:val="00BB35A2"/>
    <w:rsid w:val="00BB35E4"/>
    <w:rsid w:val="00BB36CB"/>
    <w:rsid w:val="00BB370E"/>
    <w:rsid w:val="00BB3889"/>
    <w:rsid w:val="00BB38D6"/>
    <w:rsid w:val="00BB3AB8"/>
    <w:rsid w:val="00BB3C86"/>
    <w:rsid w:val="00BB3DB2"/>
    <w:rsid w:val="00BB3DCE"/>
    <w:rsid w:val="00BB3EA2"/>
    <w:rsid w:val="00BB3FD8"/>
    <w:rsid w:val="00BB41A1"/>
    <w:rsid w:val="00BB423A"/>
    <w:rsid w:val="00BB4278"/>
    <w:rsid w:val="00BB42BF"/>
    <w:rsid w:val="00BB42E7"/>
    <w:rsid w:val="00BB4307"/>
    <w:rsid w:val="00BB4431"/>
    <w:rsid w:val="00BB45D1"/>
    <w:rsid w:val="00BB4692"/>
    <w:rsid w:val="00BB4811"/>
    <w:rsid w:val="00BB4870"/>
    <w:rsid w:val="00BB4B90"/>
    <w:rsid w:val="00BB4C4A"/>
    <w:rsid w:val="00BB4CDB"/>
    <w:rsid w:val="00BB4CF0"/>
    <w:rsid w:val="00BB4D20"/>
    <w:rsid w:val="00BB4F6A"/>
    <w:rsid w:val="00BB4F78"/>
    <w:rsid w:val="00BB5047"/>
    <w:rsid w:val="00BB52F7"/>
    <w:rsid w:val="00BB53B7"/>
    <w:rsid w:val="00BB54E9"/>
    <w:rsid w:val="00BB54EA"/>
    <w:rsid w:val="00BB55A9"/>
    <w:rsid w:val="00BB5653"/>
    <w:rsid w:val="00BB57CD"/>
    <w:rsid w:val="00BB58DD"/>
    <w:rsid w:val="00BB5994"/>
    <w:rsid w:val="00BB5AE1"/>
    <w:rsid w:val="00BB5B4C"/>
    <w:rsid w:val="00BB5E11"/>
    <w:rsid w:val="00BB6042"/>
    <w:rsid w:val="00BB6086"/>
    <w:rsid w:val="00BB625D"/>
    <w:rsid w:val="00BB62F5"/>
    <w:rsid w:val="00BB64D1"/>
    <w:rsid w:val="00BB6507"/>
    <w:rsid w:val="00BB650F"/>
    <w:rsid w:val="00BB669C"/>
    <w:rsid w:val="00BB6708"/>
    <w:rsid w:val="00BB6764"/>
    <w:rsid w:val="00BB6839"/>
    <w:rsid w:val="00BB69B5"/>
    <w:rsid w:val="00BB6AC0"/>
    <w:rsid w:val="00BB6C19"/>
    <w:rsid w:val="00BB6D8B"/>
    <w:rsid w:val="00BB6E4D"/>
    <w:rsid w:val="00BB6F52"/>
    <w:rsid w:val="00BB6FF8"/>
    <w:rsid w:val="00BB7059"/>
    <w:rsid w:val="00BB7094"/>
    <w:rsid w:val="00BB71D4"/>
    <w:rsid w:val="00BB73FC"/>
    <w:rsid w:val="00BB7466"/>
    <w:rsid w:val="00BB75E2"/>
    <w:rsid w:val="00BB75FE"/>
    <w:rsid w:val="00BB783E"/>
    <w:rsid w:val="00BB78B2"/>
    <w:rsid w:val="00BB78C0"/>
    <w:rsid w:val="00BB790E"/>
    <w:rsid w:val="00BB7A28"/>
    <w:rsid w:val="00BB7BB5"/>
    <w:rsid w:val="00BB7C21"/>
    <w:rsid w:val="00BB7C40"/>
    <w:rsid w:val="00BB7E73"/>
    <w:rsid w:val="00BC00B7"/>
    <w:rsid w:val="00BC0254"/>
    <w:rsid w:val="00BC027A"/>
    <w:rsid w:val="00BC0511"/>
    <w:rsid w:val="00BC0792"/>
    <w:rsid w:val="00BC07F4"/>
    <w:rsid w:val="00BC0C34"/>
    <w:rsid w:val="00BC0C56"/>
    <w:rsid w:val="00BC100E"/>
    <w:rsid w:val="00BC108C"/>
    <w:rsid w:val="00BC10F7"/>
    <w:rsid w:val="00BC11C3"/>
    <w:rsid w:val="00BC1280"/>
    <w:rsid w:val="00BC12B2"/>
    <w:rsid w:val="00BC12FD"/>
    <w:rsid w:val="00BC1347"/>
    <w:rsid w:val="00BC1625"/>
    <w:rsid w:val="00BC177C"/>
    <w:rsid w:val="00BC178B"/>
    <w:rsid w:val="00BC18B0"/>
    <w:rsid w:val="00BC196E"/>
    <w:rsid w:val="00BC197F"/>
    <w:rsid w:val="00BC1A14"/>
    <w:rsid w:val="00BC1D38"/>
    <w:rsid w:val="00BC1EB7"/>
    <w:rsid w:val="00BC1FEE"/>
    <w:rsid w:val="00BC20D8"/>
    <w:rsid w:val="00BC2290"/>
    <w:rsid w:val="00BC239B"/>
    <w:rsid w:val="00BC2486"/>
    <w:rsid w:val="00BC24A8"/>
    <w:rsid w:val="00BC2574"/>
    <w:rsid w:val="00BC2776"/>
    <w:rsid w:val="00BC2B1B"/>
    <w:rsid w:val="00BC2EF7"/>
    <w:rsid w:val="00BC2EFC"/>
    <w:rsid w:val="00BC3196"/>
    <w:rsid w:val="00BC322F"/>
    <w:rsid w:val="00BC329C"/>
    <w:rsid w:val="00BC3308"/>
    <w:rsid w:val="00BC33D7"/>
    <w:rsid w:val="00BC3587"/>
    <w:rsid w:val="00BC3930"/>
    <w:rsid w:val="00BC39E7"/>
    <w:rsid w:val="00BC3AEE"/>
    <w:rsid w:val="00BC3B82"/>
    <w:rsid w:val="00BC3DE8"/>
    <w:rsid w:val="00BC3E24"/>
    <w:rsid w:val="00BC3E5E"/>
    <w:rsid w:val="00BC3E8E"/>
    <w:rsid w:val="00BC3ED9"/>
    <w:rsid w:val="00BC3FC6"/>
    <w:rsid w:val="00BC408D"/>
    <w:rsid w:val="00BC4182"/>
    <w:rsid w:val="00BC42B1"/>
    <w:rsid w:val="00BC4379"/>
    <w:rsid w:val="00BC455C"/>
    <w:rsid w:val="00BC4660"/>
    <w:rsid w:val="00BC470C"/>
    <w:rsid w:val="00BC485C"/>
    <w:rsid w:val="00BC4A19"/>
    <w:rsid w:val="00BC4B2E"/>
    <w:rsid w:val="00BC4C1C"/>
    <w:rsid w:val="00BC4C7E"/>
    <w:rsid w:val="00BC4D89"/>
    <w:rsid w:val="00BC4DC7"/>
    <w:rsid w:val="00BC4F3C"/>
    <w:rsid w:val="00BC5028"/>
    <w:rsid w:val="00BC5178"/>
    <w:rsid w:val="00BC51AA"/>
    <w:rsid w:val="00BC51AB"/>
    <w:rsid w:val="00BC5213"/>
    <w:rsid w:val="00BC52AD"/>
    <w:rsid w:val="00BC52B2"/>
    <w:rsid w:val="00BC5306"/>
    <w:rsid w:val="00BC5344"/>
    <w:rsid w:val="00BC5840"/>
    <w:rsid w:val="00BC5AF9"/>
    <w:rsid w:val="00BC5B51"/>
    <w:rsid w:val="00BC5DD5"/>
    <w:rsid w:val="00BC604C"/>
    <w:rsid w:val="00BC654F"/>
    <w:rsid w:val="00BC65C4"/>
    <w:rsid w:val="00BC66A3"/>
    <w:rsid w:val="00BC6CA3"/>
    <w:rsid w:val="00BC6D00"/>
    <w:rsid w:val="00BC6F8C"/>
    <w:rsid w:val="00BC700B"/>
    <w:rsid w:val="00BC709C"/>
    <w:rsid w:val="00BC7157"/>
    <w:rsid w:val="00BC72B4"/>
    <w:rsid w:val="00BC74BF"/>
    <w:rsid w:val="00BC76CD"/>
    <w:rsid w:val="00BC7756"/>
    <w:rsid w:val="00BC7856"/>
    <w:rsid w:val="00BC7931"/>
    <w:rsid w:val="00BC7DEA"/>
    <w:rsid w:val="00BD0087"/>
    <w:rsid w:val="00BD0256"/>
    <w:rsid w:val="00BD030B"/>
    <w:rsid w:val="00BD0382"/>
    <w:rsid w:val="00BD03F5"/>
    <w:rsid w:val="00BD0627"/>
    <w:rsid w:val="00BD0678"/>
    <w:rsid w:val="00BD075C"/>
    <w:rsid w:val="00BD0786"/>
    <w:rsid w:val="00BD080E"/>
    <w:rsid w:val="00BD086A"/>
    <w:rsid w:val="00BD08AA"/>
    <w:rsid w:val="00BD0973"/>
    <w:rsid w:val="00BD09CE"/>
    <w:rsid w:val="00BD0A0E"/>
    <w:rsid w:val="00BD0AFC"/>
    <w:rsid w:val="00BD0DAB"/>
    <w:rsid w:val="00BD0E0E"/>
    <w:rsid w:val="00BD0E52"/>
    <w:rsid w:val="00BD1106"/>
    <w:rsid w:val="00BD1130"/>
    <w:rsid w:val="00BD1185"/>
    <w:rsid w:val="00BD13BF"/>
    <w:rsid w:val="00BD1415"/>
    <w:rsid w:val="00BD15DC"/>
    <w:rsid w:val="00BD1635"/>
    <w:rsid w:val="00BD1865"/>
    <w:rsid w:val="00BD187B"/>
    <w:rsid w:val="00BD1B37"/>
    <w:rsid w:val="00BD1B98"/>
    <w:rsid w:val="00BD1BB1"/>
    <w:rsid w:val="00BD1BD4"/>
    <w:rsid w:val="00BD1C65"/>
    <w:rsid w:val="00BD1D78"/>
    <w:rsid w:val="00BD1DAF"/>
    <w:rsid w:val="00BD1EDC"/>
    <w:rsid w:val="00BD20D5"/>
    <w:rsid w:val="00BD20E3"/>
    <w:rsid w:val="00BD21CF"/>
    <w:rsid w:val="00BD223C"/>
    <w:rsid w:val="00BD22CC"/>
    <w:rsid w:val="00BD2341"/>
    <w:rsid w:val="00BD24DC"/>
    <w:rsid w:val="00BD26BA"/>
    <w:rsid w:val="00BD26DB"/>
    <w:rsid w:val="00BD27BA"/>
    <w:rsid w:val="00BD297A"/>
    <w:rsid w:val="00BD2DE8"/>
    <w:rsid w:val="00BD2FD7"/>
    <w:rsid w:val="00BD30E1"/>
    <w:rsid w:val="00BD3563"/>
    <w:rsid w:val="00BD35BF"/>
    <w:rsid w:val="00BD3629"/>
    <w:rsid w:val="00BD3661"/>
    <w:rsid w:val="00BD3797"/>
    <w:rsid w:val="00BD390F"/>
    <w:rsid w:val="00BD39FA"/>
    <w:rsid w:val="00BD3A1E"/>
    <w:rsid w:val="00BD3BDD"/>
    <w:rsid w:val="00BD3C2F"/>
    <w:rsid w:val="00BD3E79"/>
    <w:rsid w:val="00BD4407"/>
    <w:rsid w:val="00BD443F"/>
    <w:rsid w:val="00BD448B"/>
    <w:rsid w:val="00BD4772"/>
    <w:rsid w:val="00BD4786"/>
    <w:rsid w:val="00BD479A"/>
    <w:rsid w:val="00BD4942"/>
    <w:rsid w:val="00BD4A94"/>
    <w:rsid w:val="00BD4D6D"/>
    <w:rsid w:val="00BD4D74"/>
    <w:rsid w:val="00BD4EB4"/>
    <w:rsid w:val="00BD5128"/>
    <w:rsid w:val="00BD513C"/>
    <w:rsid w:val="00BD5151"/>
    <w:rsid w:val="00BD5330"/>
    <w:rsid w:val="00BD54EA"/>
    <w:rsid w:val="00BD5500"/>
    <w:rsid w:val="00BD56FB"/>
    <w:rsid w:val="00BD577A"/>
    <w:rsid w:val="00BD5783"/>
    <w:rsid w:val="00BD57AB"/>
    <w:rsid w:val="00BD57E1"/>
    <w:rsid w:val="00BD582E"/>
    <w:rsid w:val="00BD5860"/>
    <w:rsid w:val="00BD590E"/>
    <w:rsid w:val="00BD5B83"/>
    <w:rsid w:val="00BD5B86"/>
    <w:rsid w:val="00BD5B8C"/>
    <w:rsid w:val="00BD5BFB"/>
    <w:rsid w:val="00BD5BFD"/>
    <w:rsid w:val="00BD5C53"/>
    <w:rsid w:val="00BD5D38"/>
    <w:rsid w:val="00BD5DA5"/>
    <w:rsid w:val="00BD5E03"/>
    <w:rsid w:val="00BD5F0D"/>
    <w:rsid w:val="00BD62E2"/>
    <w:rsid w:val="00BD631F"/>
    <w:rsid w:val="00BD6324"/>
    <w:rsid w:val="00BD6850"/>
    <w:rsid w:val="00BD6A57"/>
    <w:rsid w:val="00BD6AAF"/>
    <w:rsid w:val="00BD6D8D"/>
    <w:rsid w:val="00BD71C7"/>
    <w:rsid w:val="00BD7208"/>
    <w:rsid w:val="00BD726E"/>
    <w:rsid w:val="00BD72B8"/>
    <w:rsid w:val="00BD7490"/>
    <w:rsid w:val="00BD75E9"/>
    <w:rsid w:val="00BD7647"/>
    <w:rsid w:val="00BD76A3"/>
    <w:rsid w:val="00BD76C0"/>
    <w:rsid w:val="00BD7724"/>
    <w:rsid w:val="00BD775B"/>
    <w:rsid w:val="00BD78EA"/>
    <w:rsid w:val="00BD7AFE"/>
    <w:rsid w:val="00BD7E03"/>
    <w:rsid w:val="00BD7FCD"/>
    <w:rsid w:val="00BE002C"/>
    <w:rsid w:val="00BE00D3"/>
    <w:rsid w:val="00BE01B2"/>
    <w:rsid w:val="00BE02B5"/>
    <w:rsid w:val="00BE02C2"/>
    <w:rsid w:val="00BE03B2"/>
    <w:rsid w:val="00BE04FC"/>
    <w:rsid w:val="00BE0682"/>
    <w:rsid w:val="00BE06DF"/>
    <w:rsid w:val="00BE08CB"/>
    <w:rsid w:val="00BE0955"/>
    <w:rsid w:val="00BE09E5"/>
    <w:rsid w:val="00BE0B1C"/>
    <w:rsid w:val="00BE0B61"/>
    <w:rsid w:val="00BE0C02"/>
    <w:rsid w:val="00BE0C1B"/>
    <w:rsid w:val="00BE0D0C"/>
    <w:rsid w:val="00BE0D10"/>
    <w:rsid w:val="00BE0DA9"/>
    <w:rsid w:val="00BE0E48"/>
    <w:rsid w:val="00BE14D1"/>
    <w:rsid w:val="00BE1573"/>
    <w:rsid w:val="00BE17D1"/>
    <w:rsid w:val="00BE19CA"/>
    <w:rsid w:val="00BE1A15"/>
    <w:rsid w:val="00BE1C58"/>
    <w:rsid w:val="00BE1CA7"/>
    <w:rsid w:val="00BE1E1A"/>
    <w:rsid w:val="00BE1E6B"/>
    <w:rsid w:val="00BE1E7C"/>
    <w:rsid w:val="00BE1E81"/>
    <w:rsid w:val="00BE22C0"/>
    <w:rsid w:val="00BE2372"/>
    <w:rsid w:val="00BE23DB"/>
    <w:rsid w:val="00BE248E"/>
    <w:rsid w:val="00BE2647"/>
    <w:rsid w:val="00BE2659"/>
    <w:rsid w:val="00BE275F"/>
    <w:rsid w:val="00BE2772"/>
    <w:rsid w:val="00BE27FA"/>
    <w:rsid w:val="00BE2816"/>
    <w:rsid w:val="00BE2D12"/>
    <w:rsid w:val="00BE2D66"/>
    <w:rsid w:val="00BE2E0F"/>
    <w:rsid w:val="00BE30EA"/>
    <w:rsid w:val="00BE32B0"/>
    <w:rsid w:val="00BE32D7"/>
    <w:rsid w:val="00BE34A3"/>
    <w:rsid w:val="00BE353C"/>
    <w:rsid w:val="00BE3575"/>
    <w:rsid w:val="00BE3612"/>
    <w:rsid w:val="00BE3780"/>
    <w:rsid w:val="00BE3874"/>
    <w:rsid w:val="00BE38BE"/>
    <w:rsid w:val="00BE39ED"/>
    <w:rsid w:val="00BE3A3E"/>
    <w:rsid w:val="00BE3A5E"/>
    <w:rsid w:val="00BE3B33"/>
    <w:rsid w:val="00BE3C91"/>
    <w:rsid w:val="00BE3CC5"/>
    <w:rsid w:val="00BE3D04"/>
    <w:rsid w:val="00BE3D21"/>
    <w:rsid w:val="00BE3ECB"/>
    <w:rsid w:val="00BE3F0F"/>
    <w:rsid w:val="00BE3F8D"/>
    <w:rsid w:val="00BE405D"/>
    <w:rsid w:val="00BE419B"/>
    <w:rsid w:val="00BE43BA"/>
    <w:rsid w:val="00BE462E"/>
    <w:rsid w:val="00BE46AA"/>
    <w:rsid w:val="00BE4977"/>
    <w:rsid w:val="00BE4CDC"/>
    <w:rsid w:val="00BE4FD6"/>
    <w:rsid w:val="00BE50C4"/>
    <w:rsid w:val="00BE51DD"/>
    <w:rsid w:val="00BE541F"/>
    <w:rsid w:val="00BE5422"/>
    <w:rsid w:val="00BE544E"/>
    <w:rsid w:val="00BE54A9"/>
    <w:rsid w:val="00BE551D"/>
    <w:rsid w:val="00BE580A"/>
    <w:rsid w:val="00BE5852"/>
    <w:rsid w:val="00BE5AF0"/>
    <w:rsid w:val="00BE5F34"/>
    <w:rsid w:val="00BE6246"/>
    <w:rsid w:val="00BE62D6"/>
    <w:rsid w:val="00BE652F"/>
    <w:rsid w:val="00BE682B"/>
    <w:rsid w:val="00BE6A6A"/>
    <w:rsid w:val="00BE6AA2"/>
    <w:rsid w:val="00BE6B06"/>
    <w:rsid w:val="00BE6D1E"/>
    <w:rsid w:val="00BE6D61"/>
    <w:rsid w:val="00BE6DC7"/>
    <w:rsid w:val="00BE6DFD"/>
    <w:rsid w:val="00BE7068"/>
    <w:rsid w:val="00BE708D"/>
    <w:rsid w:val="00BE70CE"/>
    <w:rsid w:val="00BE7120"/>
    <w:rsid w:val="00BE71C2"/>
    <w:rsid w:val="00BE71C6"/>
    <w:rsid w:val="00BE71D0"/>
    <w:rsid w:val="00BE720F"/>
    <w:rsid w:val="00BE7230"/>
    <w:rsid w:val="00BE7440"/>
    <w:rsid w:val="00BE7480"/>
    <w:rsid w:val="00BE748C"/>
    <w:rsid w:val="00BE751A"/>
    <w:rsid w:val="00BE79DF"/>
    <w:rsid w:val="00BE7AFA"/>
    <w:rsid w:val="00BE7BA2"/>
    <w:rsid w:val="00BE7DB2"/>
    <w:rsid w:val="00BE7FB1"/>
    <w:rsid w:val="00BF00DC"/>
    <w:rsid w:val="00BF0566"/>
    <w:rsid w:val="00BF0822"/>
    <w:rsid w:val="00BF085F"/>
    <w:rsid w:val="00BF0B16"/>
    <w:rsid w:val="00BF0B27"/>
    <w:rsid w:val="00BF0E37"/>
    <w:rsid w:val="00BF0E55"/>
    <w:rsid w:val="00BF1042"/>
    <w:rsid w:val="00BF108B"/>
    <w:rsid w:val="00BF1160"/>
    <w:rsid w:val="00BF141A"/>
    <w:rsid w:val="00BF14D8"/>
    <w:rsid w:val="00BF167D"/>
    <w:rsid w:val="00BF1695"/>
    <w:rsid w:val="00BF17A7"/>
    <w:rsid w:val="00BF19A4"/>
    <w:rsid w:val="00BF1AA4"/>
    <w:rsid w:val="00BF1B10"/>
    <w:rsid w:val="00BF1CB9"/>
    <w:rsid w:val="00BF1E71"/>
    <w:rsid w:val="00BF1F7A"/>
    <w:rsid w:val="00BF214F"/>
    <w:rsid w:val="00BF225F"/>
    <w:rsid w:val="00BF251A"/>
    <w:rsid w:val="00BF25F7"/>
    <w:rsid w:val="00BF2760"/>
    <w:rsid w:val="00BF27DD"/>
    <w:rsid w:val="00BF296A"/>
    <w:rsid w:val="00BF2A0D"/>
    <w:rsid w:val="00BF2A7D"/>
    <w:rsid w:val="00BF2B60"/>
    <w:rsid w:val="00BF2E24"/>
    <w:rsid w:val="00BF2E3E"/>
    <w:rsid w:val="00BF2EC4"/>
    <w:rsid w:val="00BF323E"/>
    <w:rsid w:val="00BF35CB"/>
    <w:rsid w:val="00BF35F7"/>
    <w:rsid w:val="00BF3678"/>
    <w:rsid w:val="00BF397C"/>
    <w:rsid w:val="00BF3A2B"/>
    <w:rsid w:val="00BF3A58"/>
    <w:rsid w:val="00BF3CA1"/>
    <w:rsid w:val="00BF3F90"/>
    <w:rsid w:val="00BF4093"/>
    <w:rsid w:val="00BF44C5"/>
    <w:rsid w:val="00BF44F8"/>
    <w:rsid w:val="00BF4864"/>
    <w:rsid w:val="00BF4887"/>
    <w:rsid w:val="00BF49DE"/>
    <w:rsid w:val="00BF4A98"/>
    <w:rsid w:val="00BF4B5A"/>
    <w:rsid w:val="00BF4C90"/>
    <w:rsid w:val="00BF4CF9"/>
    <w:rsid w:val="00BF4EA0"/>
    <w:rsid w:val="00BF5157"/>
    <w:rsid w:val="00BF51AB"/>
    <w:rsid w:val="00BF51D5"/>
    <w:rsid w:val="00BF52EB"/>
    <w:rsid w:val="00BF5317"/>
    <w:rsid w:val="00BF53C3"/>
    <w:rsid w:val="00BF55C9"/>
    <w:rsid w:val="00BF5912"/>
    <w:rsid w:val="00BF5945"/>
    <w:rsid w:val="00BF5A09"/>
    <w:rsid w:val="00BF5A2B"/>
    <w:rsid w:val="00BF5A9B"/>
    <w:rsid w:val="00BF5E22"/>
    <w:rsid w:val="00BF5E43"/>
    <w:rsid w:val="00BF5E60"/>
    <w:rsid w:val="00BF5F12"/>
    <w:rsid w:val="00BF64C1"/>
    <w:rsid w:val="00BF64E4"/>
    <w:rsid w:val="00BF64FF"/>
    <w:rsid w:val="00BF6924"/>
    <w:rsid w:val="00BF69A2"/>
    <w:rsid w:val="00BF6A3C"/>
    <w:rsid w:val="00BF6B63"/>
    <w:rsid w:val="00BF6B9F"/>
    <w:rsid w:val="00BF6D3D"/>
    <w:rsid w:val="00BF6EEC"/>
    <w:rsid w:val="00BF724A"/>
    <w:rsid w:val="00BF725F"/>
    <w:rsid w:val="00BF72BE"/>
    <w:rsid w:val="00BF75AA"/>
    <w:rsid w:val="00BF76B0"/>
    <w:rsid w:val="00BF76CB"/>
    <w:rsid w:val="00BF77AD"/>
    <w:rsid w:val="00BF7823"/>
    <w:rsid w:val="00BF7919"/>
    <w:rsid w:val="00BF79E6"/>
    <w:rsid w:val="00BF7B56"/>
    <w:rsid w:val="00BF7DF3"/>
    <w:rsid w:val="00C000E3"/>
    <w:rsid w:val="00C00242"/>
    <w:rsid w:val="00C00455"/>
    <w:rsid w:val="00C0068A"/>
    <w:rsid w:val="00C007BD"/>
    <w:rsid w:val="00C00819"/>
    <w:rsid w:val="00C00B94"/>
    <w:rsid w:val="00C00D28"/>
    <w:rsid w:val="00C00D85"/>
    <w:rsid w:val="00C00F77"/>
    <w:rsid w:val="00C011D4"/>
    <w:rsid w:val="00C0126C"/>
    <w:rsid w:val="00C013B3"/>
    <w:rsid w:val="00C013DE"/>
    <w:rsid w:val="00C014DF"/>
    <w:rsid w:val="00C016B6"/>
    <w:rsid w:val="00C01B44"/>
    <w:rsid w:val="00C01B8B"/>
    <w:rsid w:val="00C01BD8"/>
    <w:rsid w:val="00C01C7F"/>
    <w:rsid w:val="00C01D15"/>
    <w:rsid w:val="00C02167"/>
    <w:rsid w:val="00C023AA"/>
    <w:rsid w:val="00C02479"/>
    <w:rsid w:val="00C02618"/>
    <w:rsid w:val="00C02802"/>
    <w:rsid w:val="00C0299C"/>
    <w:rsid w:val="00C02A6F"/>
    <w:rsid w:val="00C02B8E"/>
    <w:rsid w:val="00C02FD2"/>
    <w:rsid w:val="00C03084"/>
    <w:rsid w:val="00C0309D"/>
    <w:rsid w:val="00C03215"/>
    <w:rsid w:val="00C03272"/>
    <w:rsid w:val="00C033E9"/>
    <w:rsid w:val="00C03817"/>
    <w:rsid w:val="00C0391F"/>
    <w:rsid w:val="00C03A68"/>
    <w:rsid w:val="00C03B7B"/>
    <w:rsid w:val="00C03C44"/>
    <w:rsid w:val="00C03F3F"/>
    <w:rsid w:val="00C03F4A"/>
    <w:rsid w:val="00C0402F"/>
    <w:rsid w:val="00C04164"/>
    <w:rsid w:val="00C04171"/>
    <w:rsid w:val="00C0438C"/>
    <w:rsid w:val="00C0461B"/>
    <w:rsid w:val="00C0464E"/>
    <w:rsid w:val="00C04677"/>
    <w:rsid w:val="00C04BEF"/>
    <w:rsid w:val="00C04C90"/>
    <w:rsid w:val="00C04D83"/>
    <w:rsid w:val="00C04D8F"/>
    <w:rsid w:val="00C05020"/>
    <w:rsid w:val="00C050D7"/>
    <w:rsid w:val="00C051E3"/>
    <w:rsid w:val="00C0531F"/>
    <w:rsid w:val="00C0543B"/>
    <w:rsid w:val="00C054A6"/>
    <w:rsid w:val="00C0559F"/>
    <w:rsid w:val="00C0570F"/>
    <w:rsid w:val="00C05AE4"/>
    <w:rsid w:val="00C05BAB"/>
    <w:rsid w:val="00C0641B"/>
    <w:rsid w:val="00C065DF"/>
    <w:rsid w:val="00C06608"/>
    <w:rsid w:val="00C06769"/>
    <w:rsid w:val="00C068B8"/>
    <w:rsid w:val="00C068F6"/>
    <w:rsid w:val="00C068FC"/>
    <w:rsid w:val="00C0696C"/>
    <w:rsid w:val="00C06B2B"/>
    <w:rsid w:val="00C06E33"/>
    <w:rsid w:val="00C06E4B"/>
    <w:rsid w:val="00C06F0D"/>
    <w:rsid w:val="00C07153"/>
    <w:rsid w:val="00C0718B"/>
    <w:rsid w:val="00C07231"/>
    <w:rsid w:val="00C07619"/>
    <w:rsid w:val="00C0766D"/>
    <w:rsid w:val="00C076D5"/>
    <w:rsid w:val="00C076EE"/>
    <w:rsid w:val="00C07714"/>
    <w:rsid w:val="00C07917"/>
    <w:rsid w:val="00C07B04"/>
    <w:rsid w:val="00C07BE1"/>
    <w:rsid w:val="00C07C2D"/>
    <w:rsid w:val="00C07C36"/>
    <w:rsid w:val="00C07CAF"/>
    <w:rsid w:val="00C07CF4"/>
    <w:rsid w:val="00C07F07"/>
    <w:rsid w:val="00C07F79"/>
    <w:rsid w:val="00C100BE"/>
    <w:rsid w:val="00C10121"/>
    <w:rsid w:val="00C101C0"/>
    <w:rsid w:val="00C1032F"/>
    <w:rsid w:val="00C10550"/>
    <w:rsid w:val="00C10675"/>
    <w:rsid w:val="00C106D1"/>
    <w:rsid w:val="00C107E8"/>
    <w:rsid w:val="00C10812"/>
    <w:rsid w:val="00C10828"/>
    <w:rsid w:val="00C108C8"/>
    <w:rsid w:val="00C10915"/>
    <w:rsid w:val="00C10B61"/>
    <w:rsid w:val="00C10DEE"/>
    <w:rsid w:val="00C10E15"/>
    <w:rsid w:val="00C10FF4"/>
    <w:rsid w:val="00C11034"/>
    <w:rsid w:val="00C11071"/>
    <w:rsid w:val="00C11358"/>
    <w:rsid w:val="00C1138A"/>
    <w:rsid w:val="00C116AA"/>
    <w:rsid w:val="00C11706"/>
    <w:rsid w:val="00C1178C"/>
    <w:rsid w:val="00C1178E"/>
    <w:rsid w:val="00C11892"/>
    <w:rsid w:val="00C11B09"/>
    <w:rsid w:val="00C11B9C"/>
    <w:rsid w:val="00C11BA1"/>
    <w:rsid w:val="00C11C0C"/>
    <w:rsid w:val="00C11C41"/>
    <w:rsid w:val="00C11C53"/>
    <w:rsid w:val="00C11CF6"/>
    <w:rsid w:val="00C11DE2"/>
    <w:rsid w:val="00C11F42"/>
    <w:rsid w:val="00C11F6B"/>
    <w:rsid w:val="00C1205D"/>
    <w:rsid w:val="00C12081"/>
    <w:rsid w:val="00C120B2"/>
    <w:rsid w:val="00C121AB"/>
    <w:rsid w:val="00C122B6"/>
    <w:rsid w:val="00C1232B"/>
    <w:rsid w:val="00C12420"/>
    <w:rsid w:val="00C124C3"/>
    <w:rsid w:val="00C1255E"/>
    <w:rsid w:val="00C125CD"/>
    <w:rsid w:val="00C12A28"/>
    <w:rsid w:val="00C12AF5"/>
    <w:rsid w:val="00C12D3A"/>
    <w:rsid w:val="00C12D62"/>
    <w:rsid w:val="00C12DEE"/>
    <w:rsid w:val="00C1312D"/>
    <w:rsid w:val="00C1314E"/>
    <w:rsid w:val="00C132ED"/>
    <w:rsid w:val="00C133FB"/>
    <w:rsid w:val="00C134B5"/>
    <w:rsid w:val="00C134BA"/>
    <w:rsid w:val="00C134F7"/>
    <w:rsid w:val="00C134FE"/>
    <w:rsid w:val="00C138E7"/>
    <w:rsid w:val="00C138EC"/>
    <w:rsid w:val="00C139E5"/>
    <w:rsid w:val="00C13A4D"/>
    <w:rsid w:val="00C13A86"/>
    <w:rsid w:val="00C13DAF"/>
    <w:rsid w:val="00C140D0"/>
    <w:rsid w:val="00C14124"/>
    <w:rsid w:val="00C141DF"/>
    <w:rsid w:val="00C142F6"/>
    <w:rsid w:val="00C143ED"/>
    <w:rsid w:val="00C144D0"/>
    <w:rsid w:val="00C14587"/>
    <w:rsid w:val="00C147DD"/>
    <w:rsid w:val="00C147F2"/>
    <w:rsid w:val="00C14814"/>
    <w:rsid w:val="00C14888"/>
    <w:rsid w:val="00C14893"/>
    <w:rsid w:val="00C1489E"/>
    <w:rsid w:val="00C148C3"/>
    <w:rsid w:val="00C148C8"/>
    <w:rsid w:val="00C14B6F"/>
    <w:rsid w:val="00C14C37"/>
    <w:rsid w:val="00C14D10"/>
    <w:rsid w:val="00C14D4B"/>
    <w:rsid w:val="00C14D9B"/>
    <w:rsid w:val="00C14DAE"/>
    <w:rsid w:val="00C14DDA"/>
    <w:rsid w:val="00C14DFB"/>
    <w:rsid w:val="00C14E6B"/>
    <w:rsid w:val="00C14F04"/>
    <w:rsid w:val="00C15000"/>
    <w:rsid w:val="00C1501A"/>
    <w:rsid w:val="00C15285"/>
    <w:rsid w:val="00C15300"/>
    <w:rsid w:val="00C1532C"/>
    <w:rsid w:val="00C1548C"/>
    <w:rsid w:val="00C1563C"/>
    <w:rsid w:val="00C1580B"/>
    <w:rsid w:val="00C15930"/>
    <w:rsid w:val="00C1599F"/>
    <w:rsid w:val="00C159E8"/>
    <w:rsid w:val="00C15B82"/>
    <w:rsid w:val="00C15FDF"/>
    <w:rsid w:val="00C1609F"/>
    <w:rsid w:val="00C160DD"/>
    <w:rsid w:val="00C1611E"/>
    <w:rsid w:val="00C1631D"/>
    <w:rsid w:val="00C16585"/>
    <w:rsid w:val="00C16964"/>
    <w:rsid w:val="00C16C94"/>
    <w:rsid w:val="00C16CE8"/>
    <w:rsid w:val="00C16CFE"/>
    <w:rsid w:val="00C16D48"/>
    <w:rsid w:val="00C16D9D"/>
    <w:rsid w:val="00C16E53"/>
    <w:rsid w:val="00C17353"/>
    <w:rsid w:val="00C174E8"/>
    <w:rsid w:val="00C178A2"/>
    <w:rsid w:val="00C179B1"/>
    <w:rsid w:val="00C17A63"/>
    <w:rsid w:val="00C17B34"/>
    <w:rsid w:val="00C17C82"/>
    <w:rsid w:val="00C17D5A"/>
    <w:rsid w:val="00C17E9D"/>
    <w:rsid w:val="00C17F37"/>
    <w:rsid w:val="00C17FCB"/>
    <w:rsid w:val="00C2006E"/>
    <w:rsid w:val="00C201A3"/>
    <w:rsid w:val="00C20284"/>
    <w:rsid w:val="00C20285"/>
    <w:rsid w:val="00C202B2"/>
    <w:rsid w:val="00C2035A"/>
    <w:rsid w:val="00C2040E"/>
    <w:rsid w:val="00C204C5"/>
    <w:rsid w:val="00C2058D"/>
    <w:rsid w:val="00C20770"/>
    <w:rsid w:val="00C207FC"/>
    <w:rsid w:val="00C20888"/>
    <w:rsid w:val="00C209DA"/>
    <w:rsid w:val="00C20A2A"/>
    <w:rsid w:val="00C20B4A"/>
    <w:rsid w:val="00C20C82"/>
    <w:rsid w:val="00C20CAB"/>
    <w:rsid w:val="00C20D79"/>
    <w:rsid w:val="00C20E18"/>
    <w:rsid w:val="00C20F74"/>
    <w:rsid w:val="00C210F4"/>
    <w:rsid w:val="00C21584"/>
    <w:rsid w:val="00C216E9"/>
    <w:rsid w:val="00C21857"/>
    <w:rsid w:val="00C2185F"/>
    <w:rsid w:val="00C2188B"/>
    <w:rsid w:val="00C21A86"/>
    <w:rsid w:val="00C21B8E"/>
    <w:rsid w:val="00C21BBF"/>
    <w:rsid w:val="00C21C87"/>
    <w:rsid w:val="00C21CC3"/>
    <w:rsid w:val="00C21DA7"/>
    <w:rsid w:val="00C21E7B"/>
    <w:rsid w:val="00C21EE4"/>
    <w:rsid w:val="00C221E1"/>
    <w:rsid w:val="00C222EB"/>
    <w:rsid w:val="00C223C9"/>
    <w:rsid w:val="00C225E0"/>
    <w:rsid w:val="00C227D9"/>
    <w:rsid w:val="00C22B88"/>
    <w:rsid w:val="00C22BFE"/>
    <w:rsid w:val="00C22C5C"/>
    <w:rsid w:val="00C22D58"/>
    <w:rsid w:val="00C22D74"/>
    <w:rsid w:val="00C22E1E"/>
    <w:rsid w:val="00C22E2E"/>
    <w:rsid w:val="00C22ED4"/>
    <w:rsid w:val="00C22F0B"/>
    <w:rsid w:val="00C23201"/>
    <w:rsid w:val="00C23357"/>
    <w:rsid w:val="00C234FA"/>
    <w:rsid w:val="00C2352B"/>
    <w:rsid w:val="00C235EE"/>
    <w:rsid w:val="00C2368D"/>
    <w:rsid w:val="00C23808"/>
    <w:rsid w:val="00C2381D"/>
    <w:rsid w:val="00C2383C"/>
    <w:rsid w:val="00C23875"/>
    <w:rsid w:val="00C23907"/>
    <w:rsid w:val="00C2422D"/>
    <w:rsid w:val="00C24299"/>
    <w:rsid w:val="00C242BA"/>
    <w:rsid w:val="00C2433A"/>
    <w:rsid w:val="00C24373"/>
    <w:rsid w:val="00C2461A"/>
    <w:rsid w:val="00C24703"/>
    <w:rsid w:val="00C247E6"/>
    <w:rsid w:val="00C24820"/>
    <w:rsid w:val="00C24A40"/>
    <w:rsid w:val="00C24C6D"/>
    <w:rsid w:val="00C24C80"/>
    <w:rsid w:val="00C24CD1"/>
    <w:rsid w:val="00C24D82"/>
    <w:rsid w:val="00C24E04"/>
    <w:rsid w:val="00C24E06"/>
    <w:rsid w:val="00C24ECB"/>
    <w:rsid w:val="00C24F28"/>
    <w:rsid w:val="00C24FE6"/>
    <w:rsid w:val="00C25335"/>
    <w:rsid w:val="00C25399"/>
    <w:rsid w:val="00C25419"/>
    <w:rsid w:val="00C254D9"/>
    <w:rsid w:val="00C2559A"/>
    <w:rsid w:val="00C255E9"/>
    <w:rsid w:val="00C256EB"/>
    <w:rsid w:val="00C25748"/>
    <w:rsid w:val="00C257F4"/>
    <w:rsid w:val="00C25885"/>
    <w:rsid w:val="00C25A64"/>
    <w:rsid w:val="00C25A6D"/>
    <w:rsid w:val="00C25AF0"/>
    <w:rsid w:val="00C25BD7"/>
    <w:rsid w:val="00C25E6F"/>
    <w:rsid w:val="00C25ED1"/>
    <w:rsid w:val="00C260B4"/>
    <w:rsid w:val="00C26412"/>
    <w:rsid w:val="00C265CB"/>
    <w:rsid w:val="00C265D9"/>
    <w:rsid w:val="00C26884"/>
    <w:rsid w:val="00C269EF"/>
    <w:rsid w:val="00C26CA4"/>
    <w:rsid w:val="00C2714D"/>
    <w:rsid w:val="00C271EB"/>
    <w:rsid w:val="00C273B2"/>
    <w:rsid w:val="00C27455"/>
    <w:rsid w:val="00C27456"/>
    <w:rsid w:val="00C274FD"/>
    <w:rsid w:val="00C2758F"/>
    <w:rsid w:val="00C2764E"/>
    <w:rsid w:val="00C27654"/>
    <w:rsid w:val="00C276E7"/>
    <w:rsid w:val="00C27714"/>
    <w:rsid w:val="00C27850"/>
    <w:rsid w:val="00C278CA"/>
    <w:rsid w:val="00C27937"/>
    <w:rsid w:val="00C27B6A"/>
    <w:rsid w:val="00C27BD4"/>
    <w:rsid w:val="00C27CCA"/>
    <w:rsid w:val="00C27D72"/>
    <w:rsid w:val="00C27DAD"/>
    <w:rsid w:val="00C27DE2"/>
    <w:rsid w:val="00C27F79"/>
    <w:rsid w:val="00C27FEF"/>
    <w:rsid w:val="00C3014A"/>
    <w:rsid w:val="00C30314"/>
    <w:rsid w:val="00C3039F"/>
    <w:rsid w:val="00C30403"/>
    <w:rsid w:val="00C304DE"/>
    <w:rsid w:val="00C3059F"/>
    <w:rsid w:val="00C3068E"/>
    <w:rsid w:val="00C30734"/>
    <w:rsid w:val="00C308A8"/>
    <w:rsid w:val="00C30951"/>
    <w:rsid w:val="00C30A97"/>
    <w:rsid w:val="00C30CBD"/>
    <w:rsid w:val="00C30D65"/>
    <w:rsid w:val="00C30D79"/>
    <w:rsid w:val="00C30FAD"/>
    <w:rsid w:val="00C30FB3"/>
    <w:rsid w:val="00C30FF3"/>
    <w:rsid w:val="00C31005"/>
    <w:rsid w:val="00C310D2"/>
    <w:rsid w:val="00C3116B"/>
    <w:rsid w:val="00C312EC"/>
    <w:rsid w:val="00C3135E"/>
    <w:rsid w:val="00C313F1"/>
    <w:rsid w:val="00C3155D"/>
    <w:rsid w:val="00C31A1B"/>
    <w:rsid w:val="00C31AAB"/>
    <w:rsid w:val="00C31B5C"/>
    <w:rsid w:val="00C31CAC"/>
    <w:rsid w:val="00C31E76"/>
    <w:rsid w:val="00C31F36"/>
    <w:rsid w:val="00C31FDC"/>
    <w:rsid w:val="00C31FF3"/>
    <w:rsid w:val="00C32052"/>
    <w:rsid w:val="00C320DC"/>
    <w:rsid w:val="00C32253"/>
    <w:rsid w:val="00C323B4"/>
    <w:rsid w:val="00C3245A"/>
    <w:rsid w:val="00C32460"/>
    <w:rsid w:val="00C32472"/>
    <w:rsid w:val="00C325D0"/>
    <w:rsid w:val="00C325EF"/>
    <w:rsid w:val="00C32643"/>
    <w:rsid w:val="00C32780"/>
    <w:rsid w:val="00C32856"/>
    <w:rsid w:val="00C329D6"/>
    <w:rsid w:val="00C32B11"/>
    <w:rsid w:val="00C32B9A"/>
    <w:rsid w:val="00C32C4C"/>
    <w:rsid w:val="00C32C4D"/>
    <w:rsid w:val="00C32E44"/>
    <w:rsid w:val="00C32E5A"/>
    <w:rsid w:val="00C32FB7"/>
    <w:rsid w:val="00C330AD"/>
    <w:rsid w:val="00C33BFA"/>
    <w:rsid w:val="00C33D71"/>
    <w:rsid w:val="00C34008"/>
    <w:rsid w:val="00C34042"/>
    <w:rsid w:val="00C340F0"/>
    <w:rsid w:val="00C341B4"/>
    <w:rsid w:val="00C34326"/>
    <w:rsid w:val="00C3441D"/>
    <w:rsid w:val="00C34530"/>
    <w:rsid w:val="00C34677"/>
    <w:rsid w:val="00C3468B"/>
    <w:rsid w:val="00C346D8"/>
    <w:rsid w:val="00C347B4"/>
    <w:rsid w:val="00C34803"/>
    <w:rsid w:val="00C34888"/>
    <w:rsid w:val="00C3489A"/>
    <w:rsid w:val="00C34958"/>
    <w:rsid w:val="00C3495C"/>
    <w:rsid w:val="00C34A14"/>
    <w:rsid w:val="00C34ACF"/>
    <w:rsid w:val="00C34CE7"/>
    <w:rsid w:val="00C34E3F"/>
    <w:rsid w:val="00C34F71"/>
    <w:rsid w:val="00C351DD"/>
    <w:rsid w:val="00C3528A"/>
    <w:rsid w:val="00C3528B"/>
    <w:rsid w:val="00C35365"/>
    <w:rsid w:val="00C35616"/>
    <w:rsid w:val="00C35988"/>
    <w:rsid w:val="00C35AD0"/>
    <w:rsid w:val="00C35BFE"/>
    <w:rsid w:val="00C35E8B"/>
    <w:rsid w:val="00C35EEF"/>
    <w:rsid w:val="00C36161"/>
    <w:rsid w:val="00C361B1"/>
    <w:rsid w:val="00C36272"/>
    <w:rsid w:val="00C36372"/>
    <w:rsid w:val="00C363E9"/>
    <w:rsid w:val="00C36594"/>
    <w:rsid w:val="00C365CA"/>
    <w:rsid w:val="00C366D9"/>
    <w:rsid w:val="00C366EC"/>
    <w:rsid w:val="00C36762"/>
    <w:rsid w:val="00C36842"/>
    <w:rsid w:val="00C368E6"/>
    <w:rsid w:val="00C36A4F"/>
    <w:rsid w:val="00C36B44"/>
    <w:rsid w:val="00C36C49"/>
    <w:rsid w:val="00C36CBA"/>
    <w:rsid w:val="00C36E90"/>
    <w:rsid w:val="00C371BE"/>
    <w:rsid w:val="00C3756D"/>
    <w:rsid w:val="00C3777F"/>
    <w:rsid w:val="00C3786D"/>
    <w:rsid w:val="00C37B85"/>
    <w:rsid w:val="00C37DF7"/>
    <w:rsid w:val="00C37E5C"/>
    <w:rsid w:val="00C37ECA"/>
    <w:rsid w:val="00C40166"/>
    <w:rsid w:val="00C402DD"/>
    <w:rsid w:val="00C402E9"/>
    <w:rsid w:val="00C40523"/>
    <w:rsid w:val="00C40545"/>
    <w:rsid w:val="00C40759"/>
    <w:rsid w:val="00C40811"/>
    <w:rsid w:val="00C40834"/>
    <w:rsid w:val="00C40878"/>
    <w:rsid w:val="00C40A09"/>
    <w:rsid w:val="00C40AD4"/>
    <w:rsid w:val="00C40AF9"/>
    <w:rsid w:val="00C40B4F"/>
    <w:rsid w:val="00C40B88"/>
    <w:rsid w:val="00C40BE7"/>
    <w:rsid w:val="00C40C39"/>
    <w:rsid w:val="00C40C83"/>
    <w:rsid w:val="00C40D73"/>
    <w:rsid w:val="00C40DC9"/>
    <w:rsid w:val="00C40E34"/>
    <w:rsid w:val="00C4131A"/>
    <w:rsid w:val="00C41390"/>
    <w:rsid w:val="00C41456"/>
    <w:rsid w:val="00C41589"/>
    <w:rsid w:val="00C416FD"/>
    <w:rsid w:val="00C4195C"/>
    <w:rsid w:val="00C41B93"/>
    <w:rsid w:val="00C41CA9"/>
    <w:rsid w:val="00C41D09"/>
    <w:rsid w:val="00C41F24"/>
    <w:rsid w:val="00C4215A"/>
    <w:rsid w:val="00C423B4"/>
    <w:rsid w:val="00C42549"/>
    <w:rsid w:val="00C4260C"/>
    <w:rsid w:val="00C42739"/>
    <w:rsid w:val="00C428AF"/>
    <w:rsid w:val="00C4296F"/>
    <w:rsid w:val="00C429E8"/>
    <w:rsid w:val="00C42B68"/>
    <w:rsid w:val="00C42C15"/>
    <w:rsid w:val="00C42C72"/>
    <w:rsid w:val="00C42D83"/>
    <w:rsid w:val="00C43050"/>
    <w:rsid w:val="00C4306B"/>
    <w:rsid w:val="00C432CD"/>
    <w:rsid w:val="00C43307"/>
    <w:rsid w:val="00C43390"/>
    <w:rsid w:val="00C433C2"/>
    <w:rsid w:val="00C433DE"/>
    <w:rsid w:val="00C43595"/>
    <w:rsid w:val="00C439EE"/>
    <w:rsid w:val="00C43C80"/>
    <w:rsid w:val="00C43CC4"/>
    <w:rsid w:val="00C43D69"/>
    <w:rsid w:val="00C445FA"/>
    <w:rsid w:val="00C44723"/>
    <w:rsid w:val="00C44874"/>
    <w:rsid w:val="00C448DA"/>
    <w:rsid w:val="00C44998"/>
    <w:rsid w:val="00C44B3B"/>
    <w:rsid w:val="00C44B53"/>
    <w:rsid w:val="00C44B7F"/>
    <w:rsid w:val="00C44DFC"/>
    <w:rsid w:val="00C44F85"/>
    <w:rsid w:val="00C4508E"/>
    <w:rsid w:val="00C45225"/>
    <w:rsid w:val="00C4522A"/>
    <w:rsid w:val="00C45271"/>
    <w:rsid w:val="00C456BC"/>
    <w:rsid w:val="00C4573C"/>
    <w:rsid w:val="00C45890"/>
    <w:rsid w:val="00C45959"/>
    <w:rsid w:val="00C45C3F"/>
    <w:rsid w:val="00C45CAE"/>
    <w:rsid w:val="00C45D81"/>
    <w:rsid w:val="00C45E98"/>
    <w:rsid w:val="00C45EBC"/>
    <w:rsid w:val="00C45FA2"/>
    <w:rsid w:val="00C4616B"/>
    <w:rsid w:val="00C4617F"/>
    <w:rsid w:val="00C461AE"/>
    <w:rsid w:val="00C4622B"/>
    <w:rsid w:val="00C462CA"/>
    <w:rsid w:val="00C466EC"/>
    <w:rsid w:val="00C46708"/>
    <w:rsid w:val="00C46732"/>
    <w:rsid w:val="00C4677D"/>
    <w:rsid w:val="00C467AA"/>
    <w:rsid w:val="00C46900"/>
    <w:rsid w:val="00C46965"/>
    <w:rsid w:val="00C469A3"/>
    <w:rsid w:val="00C46C39"/>
    <w:rsid w:val="00C46C45"/>
    <w:rsid w:val="00C46C56"/>
    <w:rsid w:val="00C46C9C"/>
    <w:rsid w:val="00C47058"/>
    <w:rsid w:val="00C47164"/>
    <w:rsid w:val="00C47201"/>
    <w:rsid w:val="00C4720A"/>
    <w:rsid w:val="00C47601"/>
    <w:rsid w:val="00C47829"/>
    <w:rsid w:val="00C479C5"/>
    <w:rsid w:val="00C47A1F"/>
    <w:rsid w:val="00C47D5C"/>
    <w:rsid w:val="00C47FFB"/>
    <w:rsid w:val="00C5031F"/>
    <w:rsid w:val="00C5033F"/>
    <w:rsid w:val="00C503D9"/>
    <w:rsid w:val="00C508CC"/>
    <w:rsid w:val="00C50ACB"/>
    <w:rsid w:val="00C50AF8"/>
    <w:rsid w:val="00C50C26"/>
    <w:rsid w:val="00C50DF3"/>
    <w:rsid w:val="00C510EE"/>
    <w:rsid w:val="00C51109"/>
    <w:rsid w:val="00C511E2"/>
    <w:rsid w:val="00C514B4"/>
    <w:rsid w:val="00C515A8"/>
    <w:rsid w:val="00C515BE"/>
    <w:rsid w:val="00C5167E"/>
    <w:rsid w:val="00C5168F"/>
    <w:rsid w:val="00C5173C"/>
    <w:rsid w:val="00C51759"/>
    <w:rsid w:val="00C517AD"/>
    <w:rsid w:val="00C51985"/>
    <w:rsid w:val="00C51B4E"/>
    <w:rsid w:val="00C51BDD"/>
    <w:rsid w:val="00C51C44"/>
    <w:rsid w:val="00C51D9F"/>
    <w:rsid w:val="00C51E37"/>
    <w:rsid w:val="00C51E7B"/>
    <w:rsid w:val="00C51FCE"/>
    <w:rsid w:val="00C520A2"/>
    <w:rsid w:val="00C5228C"/>
    <w:rsid w:val="00C522D9"/>
    <w:rsid w:val="00C52485"/>
    <w:rsid w:val="00C525B9"/>
    <w:rsid w:val="00C52834"/>
    <w:rsid w:val="00C52849"/>
    <w:rsid w:val="00C529B9"/>
    <w:rsid w:val="00C52AFC"/>
    <w:rsid w:val="00C52B78"/>
    <w:rsid w:val="00C52BAD"/>
    <w:rsid w:val="00C52C53"/>
    <w:rsid w:val="00C52D10"/>
    <w:rsid w:val="00C52DAE"/>
    <w:rsid w:val="00C52ECC"/>
    <w:rsid w:val="00C530AB"/>
    <w:rsid w:val="00C532A0"/>
    <w:rsid w:val="00C532BB"/>
    <w:rsid w:val="00C534F6"/>
    <w:rsid w:val="00C5359D"/>
    <w:rsid w:val="00C535CF"/>
    <w:rsid w:val="00C53832"/>
    <w:rsid w:val="00C5388A"/>
    <w:rsid w:val="00C5389A"/>
    <w:rsid w:val="00C5393A"/>
    <w:rsid w:val="00C53C94"/>
    <w:rsid w:val="00C53CDD"/>
    <w:rsid w:val="00C5408D"/>
    <w:rsid w:val="00C541D4"/>
    <w:rsid w:val="00C541E7"/>
    <w:rsid w:val="00C54212"/>
    <w:rsid w:val="00C54292"/>
    <w:rsid w:val="00C542B3"/>
    <w:rsid w:val="00C54312"/>
    <w:rsid w:val="00C5435D"/>
    <w:rsid w:val="00C54508"/>
    <w:rsid w:val="00C5478D"/>
    <w:rsid w:val="00C547A3"/>
    <w:rsid w:val="00C548D5"/>
    <w:rsid w:val="00C54A13"/>
    <w:rsid w:val="00C54AC1"/>
    <w:rsid w:val="00C54B32"/>
    <w:rsid w:val="00C54C11"/>
    <w:rsid w:val="00C54CE1"/>
    <w:rsid w:val="00C54E12"/>
    <w:rsid w:val="00C54FF9"/>
    <w:rsid w:val="00C5504F"/>
    <w:rsid w:val="00C550AA"/>
    <w:rsid w:val="00C551C8"/>
    <w:rsid w:val="00C5535B"/>
    <w:rsid w:val="00C5549D"/>
    <w:rsid w:val="00C55578"/>
    <w:rsid w:val="00C556E6"/>
    <w:rsid w:val="00C55863"/>
    <w:rsid w:val="00C55933"/>
    <w:rsid w:val="00C55E23"/>
    <w:rsid w:val="00C55EA4"/>
    <w:rsid w:val="00C55F56"/>
    <w:rsid w:val="00C55F69"/>
    <w:rsid w:val="00C560A5"/>
    <w:rsid w:val="00C560ED"/>
    <w:rsid w:val="00C56109"/>
    <w:rsid w:val="00C56180"/>
    <w:rsid w:val="00C563BA"/>
    <w:rsid w:val="00C566C0"/>
    <w:rsid w:val="00C56A4B"/>
    <w:rsid w:val="00C56A80"/>
    <w:rsid w:val="00C56DDD"/>
    <w:rsid w:val="00C56EBF"/>
    <w:rsid w:val="00C56FD1"/>
    <w:rsid w:val="00C56FDB"/>
    <w:rsid w:val="00C57059"/>
    <w:rsid w:val="00C571FB"/>
    <w:rsid w:val="00C57282"/>
    <w:rsid w:val="00C572DC"/>
    <w:rsid w:val="00C57352"/>
    <w:rsid w:val="00C57530"/>
    <w:rsid w:val="00C57551"/>
    <w:rsid w:val="00C5755C"/>
    <w:rsid w:val="00C5776A"/>
    <w:rsid w:val="00C578D9"/>
    <w:rsid w:val="00C57A65"/>
    <w:rsid w:val="00C57A90"/>
    <w:rsid w:val="00C57C4F"/>
    <w:rsid w:val="00C57F44"/>
    <w:rsid w:val="00C57F5F"/>
    <w:rsid w:val="00C600D2"/>
    <w:rsid w:val="00C60113"/>
    <w:rsid w:val="00C601B5"/>
    <w:rsid w:val="00C6044E"/>
    <w:rsid w:val="00C604EF"/>
    <w:rsid w:val="00C6059D"/>
    <w:rsid w:val="00C60694"/>
    <w:rsid w:val="00C6095C"/>
    <w:rsid w:val="00C60A3E"/>
    <w:rsid w:val="00C60A56"/>
    <w:rsid w:val="00C60ED7"/>
    <w:rsid w:val="00C60F3E"/>
    <w:rsid w:val="00C60F6A"/>
    <w:rsid w:val="00C61096"/>
    <w:rsid w:val="00C610B4"/>
    <w:rsid w:val="00C610BF"/>
    <w:rsid w:val="00C6116B"/>
    <w:rsid w:val="00C61283"/>
    <w:rsid w:val="00C612D4"/>
    <w:rsid w:val="00C61471"/>
    <w:rsid w:val="00C6150F"/>
    <w:rsid w:val="00C61775"/>
    <w:rsid w:val="00C6184F"/>
    <w:rsid w:val="00C61B84"/>
    <w:rsid w:val="00C61BA3"/>
    <w:rsid w:val="00C61F81"/>
    <w:rsid w:val="00C62038"/>
    <w:rsid w:val="00C6237F"/>
    <w:rsid w:val="00C62393"/>
    <w:rsid w:val="00C625F0"/>
    <w:rsid w:val="00C628E5"/>
    <w:rsid w:val="00C62B73"/>
    <w:rsid w:val="00C62E74"/>
    <w:rsid w:val="00C62EB2"/>
    <w:rsid w:val="00C62F4F"/>
    <w:rsid w:val="00C63338"/>
    <w:rsid w:val="00C633B5"/>
    <w:rsid w:val="00C633C7"/>
    <w:rsid w:val="00C636D0"/>
    <w:rsid w:val="00C638B2"/>
    <w:rsid w:val="00C63A65"/>
    <w:rsid w:val="00C63A73"/>
    <w:rsid w:val="00C63B7F"/>
    <w:rsid w:val="00C63C0F"/>
    <w:rsid w:val="00C63C5A"/>
    <w:rsid w:val="00C63DA4"/>
    <w:rsid w:val="00C63E23"/>
    <w:rsid w:val="00C63E5A"/>
    <w:rsid w:val="00C63F2C"/>
    <w:rsid w:val="00C64261"/>
    <w:rsid w:val="00C644A8"/>
    <w:rsid w:val="00C647B9"/>
    <w:rsid w:val="00C648A4"/>
    <w:rsid w:val="00C648EB"/>
    <w:rsid w:val="00C64900"/>
    <w:rsid w:val="00C649A4"/>
    <w:rsid w:val="00C64A09"/>
    <w:rsid w:val="00C64D37"/>
    <w:rsid w:val="00C64E05"/>
    <w:rsid w:val="00C64EF7"/>
    <w:rsid w:val="00C65024"/>
    <w:rsid w:val="00C650DC"/>
    <w:rsid w:val="00C651EF"/>
    <w:rsid w:val="00C65355"/>
    <w:rsid w:val="00C65367"/>
    <w:rsid w:val="00C653A0"/>
    <w:rsid w:val="00C6567E"/>
    <w:rsid w:val="00C658E2"/>
    <w:rsid w:val="00C6594A"/>
    <w:rsid w:val="00C65A2E"/>
    <w:rsid w:val="00C65ABF"/>
    <w:rsid w:val="00C65B1D"/>
    <w:rsid w:val="00C65B1F"/>
    <w:rsid w:val="00C65BA2"/>
    <w:rsid w:val="00C65C2C"/>
    <w:rsid w:val="00C65C96"/>
    <w:rsid w:val="00C65CC0"/>
    <w:rsid w:val="00C65DA8"/>
    <w:rsid w:val="00C65E12"/>
    <w:rsid w:val="00C65F88"/>
    <w:rsid w:val="00C662AA"/>
    <w:rsid w:val="00C6635A"/>
    <w:rsid w:val="00C6655B"/>
    <w:rsid w:val="00C66572"/>
    <w:rsid w:val="00C669A2"/>
    <w:rsid w:val="00C669FF"/>
    <w:rsid w:val="00C66A2A"/>
    <w:rsid w:val="00C66AE3"/>
    <w:rsid w:val="00C66B5C"/>
    <w:rsid w:val="00C66B77"/>
    <w:rsid w:val="00C66EB8"/>
    <w:rsid w:val="00C66EBA"/>
    <w:rsid w:val="00C671BE"/>
    <w:rsid w:val="00C672AF"/>
    <w:rsid w:val="00C673BC"/>
    <w:rsid w:val="00C673E1"/>
    <w:rsid w:val="00C67408"/>
    <w:rsid w:val="00C67679"/>
    <w:rsid w:val="00C6773E"/>
    <w:rsid w:val="00C67934"/>
    <w:rsid w:val="00C6798D"/>
    <w:rsid w:val="00C67A1B"/>
    <w:rsid w:val="00C67D07"/>
    <w:rsid w:val="00C700A1"/>
    <w:rsid w:val="00C7078A"/>
    <w:rsid w:val="00C7079D"/>
    <w:rsid w:val="00C70817"/>
    <w:rsid w:val="00C70861"/>
    <w:rsid w:val="00C7088B"/>
    <w:rsid w:val="00C709FF"/>
    <w:rsid w:val="00C70B38"/>
    <w:rsid w:val="00C70B80"/>
    <w:rsid w:val="00C710F8"/>
    <w:rsid w:val="00C7140F"/>
    <w:rsid w:val="00C71413"/>
    <w:rsid w:val="00C7156D"/>
    <w:rsid w:val="00C71594"/>
    <w:rsid w:val="00C715CF"/>
    <w:rsid w:val="00C71630"/>
    <w:rsid w:val="00C7183C"/>
    <w:rsid w:val="00C71ADF"/>
    <w:rsid w:val="00C71C99"/>
    <w:rsid w:val="00C71E84"/>
    <w:rsid w:val="00C72152"/>
    <w:rsid w:val="00C721E0"/>
    <w:rsid w:val="00C721EB"/>
    <w:rsid w:val="00C722FC"/>
    <w:rsid w:val="00C72314"/>
    <w:rsid w:val="00C72395"/>
    <w:rsid w:val="00C72429"/>
    <w:rsid w:val="00C72431"/>
    <w:rsid w:val="00C72450"/>
    <w:rsid w:val="00C7245A"/>
    <w:rsid w:val="00C72651"/>
    <w:rsid w:val="00C727DF"/>
    <w:rsid w:val="00C72815"/>
    <w:rsid w:val="00C72913"/>
    <w:rsid w:val="00C72ADC"/>
    <w:rsid w:val="00C72CE7"/>
    <w:rsid w:val="00C72D23"/>
    <w:rsid w:val="00C72D4D"/>
    <w:rsid w:val="00C72ED4"/>
    <w:rsid w:val="00C72FC7"/>
    <w:rsid w:val="00C73143"/>
    <w:rsid w:val="00C73579"/>
    <w:rsid w:val="00C7372F"/>
    <w:rsid w:val="00C738AE"/>
    <w:rsid w:val="00C738BF"/>
    <w:rsid w:val="00C73952"/>
    <w:rsid w:val="00C739B1"/>
    <w:rsid w:val="00C73A5F"/>
    <w:rsid w:val="00C73BBD"/>
    <w:rsid w:val="00C73DCC"/>
    <w:rsid w:val="00C73E86"/>
    <w:rsid w:val="00C7401F"/>
    <w:rsid w:val="00C7426C"/>
    <w:rsid w:val="00C7428F"/>
    <w:rsid w:val="00C74526"/>
    <w:rsid w:val="00C7461E"/>
    <w:rsid w:val="00C74905"/>
    <w:rsid w:val="00C74D2A"/>
    <w:rsid w:val="00C74DDF"/>
    <w:rsid w:val="00C750F3"/>
    <w:rsid w:val="00C75165"/>
    <w:rsid w:val="00C75206"/>
    <w:rsid w:val="00C75378"/>
    <w:rsid w:val="00C7539A"/>
    <w:rsid w:val="00C753F0"/>
    <w:rsid w:val="00C753FF"/>
    <w:rsid w:val="00C75546"/>
    <w:rsid w:val="00C75672"/>
    <w:rsid w:val="00C756AF"/>
    <w:rsid w:val="00C756C7"/>
    <w:rsid w:val="00C7581A"/>
    <w:rsid w:val="00C758B3"/>
    <w:rsid w:val="00C75947"/>
    <w:rsid w:val="00C75A83"/>
    <w:rsid w:val="00C75C0D"/>
    <w:rsid w:val="00C75C20"/>
    <w:rsid w:val="00C75CC4"/>
    <w:rsid w:val="00C76038"/>
    <w:rsid w:val="00C76155"/>
    <w:rsid w:val="00C76655"/>
    <w:rsid w:val="00C76727"/>
    <w:rsid w:val="00C7679B"/>
    <w:rsid w:val="00C767E2"/>
    <w:rsid w:val="00C769CB"/>
    <w:rsid w:val="00C76B3A"/>
    <w:rsid w:val="00C76C18"/>
    <w:rsid w:val="00C76C1A"/>
    <w:rsid w:val="00C76C5B"/>
    <w:rsid w:val="00C76E1C"/>
    <w:rsid w:val="00C76EE6"/>
    <w:rsid w:val="00C76F8A"/>
    <w:rsid w:val="00C76FA4"/>
    <w:rsid w:val="00C7748B"/>
    <w:rsid w:val="00C7756A"/>
    <w:rsid w:val="00C775EA"/>
    <w:rsid w:val="00C77654"/>
    <w:rsid w:val="00C776BA"/>
    <w:rsid w:val="00C776BE"/>
    <w:rsid w:val="00C77713"/>
    <w:rsid w:val="00C7779F"/>
    <w:rsid w:val="00C778A2"/>
    <w:rsid w:val="00C77A77"/>
    <w:rsid w:val="00C77A98"/>
    <w:rsid w:val="00C77AFD"/>
    <w:rsid w:val="00C77BCE"/>
    <w:rsid w:val="00C77BE5"/>
    <w:rsid w:val="00C77C04"/>
    <w:rsid w:val="00C77D3A"/>
    <w:rsid w:val="00C77E39"/>
    <w:rsid w:val="00C80025"/>
    <w:rsid w:val="00C80129"/>
    <w:rsid w:val="00C8017C"/>
    <w:rsid w:val="00C80208"/>
    <w:rsid w:val="00C8023A"/>
    <w:rsid w:val="00C803D3"/>
    <w:rsid w:val="00C803FC"/>
    <w:rsid w:val="00C804A8"/>
    <w:rsid w:val="00C80534"/>
    <w:rsid w:val="00C80603"/>
    <w:rsid w:val="00C80806"/>
    <w:rsid w:val="00C808B2"/>
    <w:rsid w:val="00C80A4E"/>
    <w:rsid w:val="00C80B6F"/>
    <w:rsid w:val="00C80CF2"/>
    <w:rsid w:val="00C80D84"/>
    <w:rsid w:val="00C80F40"/>
    <w:rsid w:val="00C81048"/>
    <w:rsid w:val="00C8106C"/>
    <w:rsid w:val="00C8110D"/>
    <w:rsid w:val="00C812EC"/>
    <w:rsid w:val="00C8143C"/>
    <w:rsid w:val="00C8157C"/>
    <w:rsid w:val="00C8173D"/>
    <w:rsid w:val="00C8182B"/>
    <w:rsid w:val="00C81957"/>
    <w:rsid w:val="00C81FE4"/>
    <w:rsid w:val="00C8217A"/>
    <w:rsid w:val="00C82226"/>
    <w:rsid w:val="00C824CC"/>
    <w:rsid w:val="00C825D0"/>
    <w:rsid w:val="00C827D6"/>
    <w:rsid w:val="00C8286B"/>
    <w:rsid w:val="00C829A5"/>
    <w:rsid w:val="00C82A1B"/>
    <w:rsid w:val="00C82A59"/>
    <w:rsid w:val="00C82BFD"/>
    <w:rsid w:val="00C82D3F"/>
    <w:rsid w:val="00C82E08"/>
    <w:rsid w:val="00C82F2C"/>
    <w:rsid w:val="00C82FA3"/>
    <w:rsid w:val="00C82FF5"/>
    <w:rsid w:val="00C830AA"/>
    <w:rsid w:val="00C83197"/>
    <w:rsid w:val="00C831DE"/>
    <w:rsid w:val="00C833A7"/>
    <w:rsid w:val="00C833EB"/>
    <w:rsid w:val="00C83402"/>
    <w:rsid w:val="00C83460"/>
    <w:rsid w:val="00C83466"/>
    <w:rsid w:val="00C835EB"/>
    <w:rsid w:val="00C83677"/>
    <w:rsid w:val="00C8371D"/>
    <w:rsid w:val="00C83798"/>
    <w:rsid w:val="00C83889"/>
    <w:rsid w:val="00C839C5"/>
    <w:rsid w:val="00C83A10"/>
    <w:rsid w:val="00C83ACE"/>
    <w:rsid w:val="00C83B78"/>
    <w:rsid w:val="00C83BE6"/>
    <w:rsid w:val="00C83D4F"/>
    <w:rsid w:val="00C83E0A"/>
    <w:rsid w:val="00C83ECB"/>
    <w:rsid w:val="00C83FDD"/>
    <w:rsid w:val="00C840F6"/>
    <w:rsid w:val="00C8425B"/>
    <w:rsid w:val="00C845A5"/>
    <w:rsid w:val="00C8473D"/>
    <w:rsid w:val="00C848E9"/>
    <w:rsid w:val="00C84A33"/>
    <w:rsid w:val="00C84B46"/>
    <w:rsid w:val="00C84C1C"/>
    <w:rsid w:val="00C84CEA"/>
    <w:rsid w:val="00C84F28"/>
    <w:rsid w:val="00C850F6"/>
    <w:rsid w:val="00C851D0"/>
    <w:rsid w:val="00C85266"/>
    <w:rsid w:val="00C854E4"/>
    <w:rsid w:val="00C8563A"/>
    <w:rsid w:val="00C85665"/>
    <w:rsid w:val="00C858B8"/>
    <w:rsid w:val="00C8590E"/>
    <w:rsid w:val="00C85B18"/>
    <w:rsid w:val="00C85C1A"/>
    <w:rsid w:val="00C85F2D"/>
    <w:rsid w:val="00C85F3F"/>
    <w:rsid w:val="00C85FCB"/>
    <w:rsid w:val="00C8609E"/>
    <w:rsid w:val="00C860A8"/>
    <w:rsid w:val="00C860BE"/>
    <w:rsid w:val="00C86192"/>
    <w:rsid w:val="00C865E0"/>
    <w:rsid w:val="00C86A47"/>
    <w:rsid w:val="00C86A50"/>
    <w:rsid w:val="00C86A87"/>
    <w:rsid w:val="00C86A9A"/>
    <w:rsid w:val="00C86AAC"/>
    <w:rsid w:val="00C86B07"/>
    <w:rsid w:val="00C86BAC"/>
    <w:rsid w:val="00C86C60"/>
    <w:rsid w:val="00C86CF8"/>
    <w:rsid w:val="00C86F6A"/>
    <w:rsid w:val="00C871DC"/>
    <w:rsid w:val="00C877DF"/>
    <w:rsid w:val="00C87A2B"/>
    <w:rsid w:val="00C87B52"/>
    <w:rsid w:val="00C87CBE"/>
    <w:rsid w:val="00C87D61"/>
    <w:rsid w:val="00C87D70"/>
    <w:rsid w:val="00C87E8C"/>
    <w:rsid w:val="00C87E9C"/>
    <w:rsid w:val="00C90100"/>
    <w:rsid w:val="00C9011B"/>
    <w:rsid w:val="00C9028B"/>
    <w:rsid w:val="00C902F8"/>
    <w:rsid w:val="00C90380"/>
    <w:rsid w:val="00C903A8"/>
    <w:rsid w:val="00C9059C"/>
    <w:rsid w:val="00C908BC"/>
    <w:rsid w:val="00C9090D"/>
    <w:rsid w:val="00C90AB0"/>
    <w:rsid w:val="00C90C4D"/>
    <w:rsid w:val="00C90CE8"/>
    <w:rsid w:val="00C90E34"/>
    <w:rsid w:val="00C90E9E"/>
    <w:rsid w:val="00C90EC5"/>
    <w:rsid w:val="00C90F35"/>
    <w:rsid w:val="00C90FF0"/>
    <w:rsid w:val="00C9158F"/>
    <w:rsid w:val="00C91634"/>
    <w:rsid w:val="00C91735"/>
    <w:rsid w:val="00C9179E"/>
    <w:rsid w:val="00C919B6"/>
    <w:rsid w:val="00C919E1"/>
    <w:rsid w:val="00C91A1B"/>
    <w:rsid w:val="00C91B29"/>
    <w:rsid w:val="00C91D65"/>
    <w:rsid w:val="00C91E43"/>
    <w:rsid w:val="00C9204C"/>
    <w:rsid w:val="00C92102"/>
    <w:rsid w:val="00C9220E"/>
    <w:rsid w:val="00C92217"/>
    <w:rsid w:val="00C922EC"/>
    <w:rsid w:val="00C9268C"/>
    <w:rsid w:val="00C927B7"/>
    <w:rsid w:val="00C927B8"/>
    <w:rsid w:val="00C927FF"/>
    <w:rsid w:val="00C92A92"/>
    <w:rsid w:val="00C92BA0"/>
    <w:rsid w:val="00C92DE1"/>
    <w:rsid w:val="00C92E1C"/>
    <w:rsid w:val="00C92E51"/>
    <w:rsid w:val="00C92E76"/>
    <w:rsid w:val="00C92FFD"/>
    <w:rsid w:val="00C9303E"/>
    <w:rsid w:val="00C932C4"/>
    <w:rsid w:val="00C933D6"/>
    <w:rsid w:val="00C934D4"/>
    <w:rsid w:val="00C9358A"/>
    <w:rsid w:val="00C9369B"/>
    <w:rsid w:val="00C936AE"/>
    <w:rsid w:val="00C937C7"/>
    <w:rsid w:val="00C937E4"/>
    <w:rsid w:val="00C9380C"/>
    <w:rsid w:val="00C939FD"/>
    <w:rsid w:val="00C93A94"/>
    <w:rsid w:val="00C93E8A"/>
    <w:rsid w:val="00C94135"/>
    <w:rsid w:val="00C941EE"/>
    <w:rsid w:val="00C94287"/>
    <w:rsid w:val="00C942F0"/>
    <w:rsid w:val="00C9446F"/>
    <w:rsid w:val="00C944FD"/>
    <w:rsid w:val="00C94645"/>
    <w:rsid w:val="00C949C9"/>
    <w:rsid w:val="00C94BD5"/>
    <w:rsid w:val="00C94C3F"/>
    <w:rsid w:val="00C9502E"/>
    <w:rsid w:val="00C952CF"/>
    <w:rsid w:val="00C9530B"/>
    <w:rsid w:val="00C9530E"/>
    <w:rsid w:val="00C955E8"/>
    <w:rsid w:val="00C95951"/>
    <w:rsid w:val="00C95A9D"/>
    <w:rsid w:val="00C95B52"/>
    <w:rsid w:val="00C95DCB"/>
    <w:rsid w:val="00C9617B"/>
    <w:rsid w:val="00C9619E"/>
    <w:rsid w:val="00C962BF"/>
    <w:rsid w:val="00C96310"/>
    <w:rsid w:val="00C96339"/>
    <w:rsid w:val="00C9640D"/>
    <w:rsid w:val="00C96412"/>
    <w:rsid w:val="00C96561"/>
    <w:rsid w:val="00C9661D"/>
    <w:rsid w:val="00C96647"/>
    <w:rsid w:val="00C96851"/>
    <w:rsid w:val="00C9689B"/>
    <w:rsid w:val="00C9690B"/>
    <w:rsid w:val="00C96967"/>
    <w:rsid w:val="00C969B4"/>
    <w:rsid w:val="00C96A8C"/>
    <w:rsid w:val="00C96ADA"/>
    <w:rsid w:val="00C96BBE"/>
    <w:rsid w:val="00C96C4A"/>
    <w:rsid w:val="00C96C97"/>
    <w:rsid w:val="00C976D9"/>
    <w:rsid w:val="00C97730"/>
    <w:rsid w:val="00C97840"/>
    <w:rsid w:val="00C979DF"/>
    <w:rsid w:val="00C97A08"/>
    <w:rsid w:val="00C97B39"/>
    <w:rsid w:val="00C97BCE"/>
    <w:rsid w:val="00C97CB7"/>
    <w:rsid w:val="00C97D9A"/>
    <w:rsid w:val="00C97DB5"/>
    <w:rsid w:val="00C97EB0"/>
    <w:rsid w:val="00CA0010"/>
    <w:rsid w:val="00CA0012"/>
    <w:rsid w:val="00CA0070"/>
    <w:rsid w:val="00CA00E8"/>
    <w:rsid w:val="00CA020D"/>
    <w:rsid w:val="00CA040D"/>
    <w:rsid w:val="00CA05C4"/>
    <w:rsid w:val="00CA0615"/>
    <w:rsid w:val="00CA06B2"/>
    <w:rsid w:val="00CA07E8"/>
    <w:rsid w:val="00CA0962"/>
    <w:rsid w:val="00CA0A47"/>
    <w:rsid w:val="00CA10BF"/>
    <w:rsid w:val="00CA11A0"/>
    <w:rsid w:val="00CA12B4"/>
    <w:rsid w:val="00CA140B"/>
    <w:rsid w:val="00CA17EF"/>
    <w:rsid w:val="00CA1917"/>
    <w:rsid w:val="00CA192D"/>
    <w:rsid w:val="00CA19F7"/>
    <w:rsid w:val="00CA1B41"/>
    <w:rsid w:val="00CA1C86"/>
    <w:rsid w:val="00CA1CD5"/>
    <w:rsid w:val="00CA1F99"/>
    <w:rsid w:val="00CA2221"/>
    <w:rsid w:val="00CA24DC"/>
    <w:rsid w:val="00CA2750"/>
    <w:rsid w:val="00CA2792"/>
    <w:rsid w:val="00CA289F"/>
    <w:rsid w:val="00CA2AEC"/>
    <w:rsid w:val="00CA2CD9"/>
    <w:rsid w:val="00CA2CE3"/>
    <w:rsid w:val="00CA2EE9"/>
    <w:rsid w:val="00CA2F4F"/>
    <w:rsid w:val="00CA2FB6"/>
    <w:rsid w:val="00CA3350"/>
    <w:rsid w:val="00CA34D5"/>
    <w:rsid w:val="00CA34FA"/>
    <w:rsid w:val="00CA36F5"/>
    <w:rsid w:val="00CA3A07"/>
    <w:rsid w:val="00CA3B05"/>
    <w:rsid w:val="00CA3BA9"/>
    <w:rsid w:val="00CA3C1A"/>
    <w:rsid w:val="00CA3C32"/>
    <w:rsid w:val="00CA4053"/>
    <w:rsid w:val="00CA420E"/>
    <w:rsid w:val="00CA4241"/>
    <w:rsid w:val="00CA4246"/>
    <w:rsid w:val="00CA4326"/>
    <w:rsid w:val="00CA4616"/>
    <w:rsid w:val="00CA4888"/>
    <w:rsid w:val="00CA489C"/>
    <w:rsid w:val="00CA48BF"/>
    <w:rsid w:val="00CA49CC"/>
    <w:rsid w:val="00CA49D4"/>
    <w:rsid w:val="00CA4A01"/>
    <w:rsid w:val="00CA4A7D"/>
    <w:rsid w:val="00CA4AF4"/>
    <w:rsid w:val="00CA4DC7"/>
    <w:rsid w:val="00CA4E4F"/>
    <w:rsid w:val="00CA4E7C"/>
    <w:rsid w:val="00CA4ED5"/>
    <w:rsid w:val="00CA4FB4"/>
    <w:rsid w:val="00CA5196"/>
    <w:rsid w:val="00CA53B8"/>
    <w:rsid w:val="00CA54AF"/>
    <w:rsid w:val="00CA54F9"/>
    <w:rsid w:val="00CA5677"/>
    <w:rsid w:val="00CA579A"/>
    <w:rsid w:val="00CA57A3"/>
    <w:rsid w:val="00CA586B"/>
    <w:rsid w:val="00CA5AA4"/>
    <w:rsid w:val="00CA5B05"/>
    <w:rsid w:val="00CA5B37"/>
    <w:rsid w:val="00CA5B96"/>
    <w:rsid w:val="00CA5C16"/>
    <w:rsid w:val="00CA5C78"/>
    <w:rsid w:val="00CA5CF3"/>
    <w:rsid w:val="00CA5E8D"/>
    <w:rsid w:val="00CA5F09"/>
    <w:rsid w:val="00CA5F31"/>
    <w:rsid w:val="00CA5F40"/>
    <w:rsid w:val="00CA600B"/>
    <w:rsid w:val="00CA63D0"/>
    <w:rsid w:val="00CA6417"/>
    <w:rsid w:val="00CA660F"/>
    <w:rsid w:val="00CA6686"/>
    <w:rsid w:val="00CA68EF"/>
    <w:rsid w:val="00CA6955"/>
    <w:rsid w:val="00CA69D2"/>
    <w:rsid w:val="00CA6A1C"/>
    <w:rsid w:val="00CA6D2A"/>
    <w:rsid w:val="00CA6E00"/>
    <w:rsid w:val="00CA6FC0"/>
    <w:rsid w:val="00CA7083"/>
    <w:rsid w:val="00CA7161"/>
    <w:rsid w:val="00CA7260"/>
    <w:rsid w:val="00CA7271"/>
    <w:rsid w:val="00CA72B9"/>
    <w:rsid w:val="00CA7493"/>
    <w:rsid w:val="00CA7609"/>
    <w:rsid w:val="00CA76B8"/>
    <w:rsid w:val="00CA7775"/>
    <w:rsid w:val="00CA77EA"/>
    <w:rsid w:val="00CA7802"/>
    <w:rsid w:val="00CA7D3A"/>
    <w:rsid w:val="00CA7E10"/>
    <w:rsid w:val="00CA7EBA"/>
    <w:rsid w:val="00CA7F5B"/>
    <w:rsid w:val="00CA7F7A"/>
    <w:rsid w:val="00CB0121"/>
    <w:rsid w:val="00CB0403"/>
    <w:rsid w:val="00CB0489"/>
    <w:rsid w:val="00CB09D8"/>
    <w:rsid w:val="00CB09F5"/>
    <w:rsid w:val="00CB0A29"/>
    <w:rsid w:val="00CB0A65"/>
    <w:rsid w:val="00CB0D6A"/>
    <w:rsid w:val="00CB0E57"/>
    <w:rsid w:val="00CB0E67"/>
    <w:rsid w:val="00CB0FBC"/>
    <w:rsid w:val="00CB109F"/>
    <w:rsid w:val="00CB10FE"/>
    <w:rsid w:val="00CB114B"/>
    <w:rsid w:val="00CB1668"/>
    <w:rsid w:val="00CB16B9"/>
    <w:rsid w:val="00CB1850"/>
    <w:rsid w:val="00CB1912"/>
    <w:rsid w:val="00CB19C7"/>
    <w:rsid w:val="00CB19CC"/>
    <w:rsid w:val="00CB1ED5"/>
    <w:rsid w:val="00CB1FA1"/>
    <w:rsid w:val="00CB200D"/>
    <w:rsid w:val="00CB208B"/>
    <w:rsid w:val="00CB222B"/>
    <w:rsid w:val="00CB22FF"/>
    <w:rsid w:val="00CB25EA"/>
    <w:rsid w:val="00CB2675"/>
    <w:rsid w:val="00CB28E1"/>
    <w:rsid w:val="00CB28EB"/>
    <w:rsid w:val="00CB2A6E"/>
    <w:rsid w:val="00CB2C99"/>
    <w:rsid w:val="00CB2F10"/>
    <w:rsid w:val="00CB301A"/>
    <w:rsid w:val="00CB311D"/>
    <w:rsid w:val="00CB3120"/>
    <w:rsid w:val="00CB320B"/>
    <w:rsid w:val="00CB3235"/>
    <w:rsid w:val="00CB352E"/>
    <w:rsid w:val="00CB35E0"/>
    <w:rsid w:val="00CB3712"/>
    <w:rsid w:val="00CB38BA"/>
    <w:rsid w:val="00CB3C29"/>
    <w:rsid w:val="00CB3E27"/>
    <w:rsid w:val="00CB3E7D"/>
    <w:rsid w:val="00CB42E1"/>
    <w:rsid w:val="00CB4300"/>
    <w:rsid w:val="00CB4770"/>
    <w:rsid w:val="00CB478A"/>
    <w:rsid w:val="00CB4A7A"/>
    <w:rsid w:val="00CB4A99"/>
    <w:rsid w:val="00CB4B13"/>
    <w:rsid w:val="00CB4EB7"/>
    <w:rsid w:val="00CB4F34"/>
    <w:rsid w:val="00CB5040"/>
    <w:rsid w:val="00CB5094"/>
    <w:rsid w:val="00CB50C3"/>
    <w:rsid w:val="00CB5198"/>
    <w:rsid w:val="00CB51A6"/>
    <w:rsid w:val="00CB5222"/>
    <w:rsid w:val="00CB5360"/>
    <w:rsid w:val="00CB5428"/>
    <w:rsid w:val="00CB5429"/>
    <w:rsid w:val="00CB565B"/>
    <w:rsid w:val="00CB573F"/>
    <w:rsid w:val="00CB581D"/>
    <w:rsid w:val="00CB5971"/>
    <w:rsid w:val="00CB5A40"/>
    <w:rsid w:val="00CB5A78"/>
    <w:rsid w:val="00CB5BDF"/>
    <w:rsid w:val="00CB5D00"/>
    <w:rsid w:val="00CB5D52"/>
    <w:rsid w:val="00CB5E57"/>
    <w:rsid w:val="00CB5EED"/>
    <w:rsid w:val="00CB616E"/>
    <w:rsid w:val="00CB6347"/>
    <w:rsid w:val="00CB643B"/>
    <w:rsid w:val="00CB67C7"/>
    <w:rsid w:val="00CB6985"/>
    <w:rsid w:val="00CB6F27"/>
    <w:rsid w:val="00CB6F43"/>
    <w:rsid w:val="00CB6FB9"/>
    <w:rsid w:val="00CB7098"/>
    <w:rsid w:val="00CB73B9"/>
    <w:rsid w:val="00CB7872"/>
    <w:rsid w:val="00CB7C17"/>
    <w:rsid w:val="00CB7CA5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94"/>
    <w:rsid w:val="00CC03D9"/>
    <w:rsid w:val="00CC0431"/>
    <w:rsid w:val="00CC071E"/>
    <w:rsid w:val="00CC0779"/>
    <w:rsid w:val="00CC0816"/>
    <w:rsid w:val="00CC0881"/>
    <w:rsid w:val="00CC0926"/>
    <w:rsid w:val="00CC09C4"/>
    <w:rsid w:val="00CC0A9C"/>
    <w:rsid w:val="00CC0ACE"/>
    <w:rsid w:val="00CC0B18"/>
    <w:rsid w:val="00CC0F95"/>
    <w:rsid w:val="00CC1020"/>
    <w:rsid w:val="00CC10CA"/>
    <w:rsid w:val="00CC1108"/>
    <w:rsid w:val="00CC110C"/>
    <w:rsid w:val="00CC113B"/>
    <w:rsid w:val="00CC11AE"/>
    <w:rsid w:val="00CC1273"/>
    <w:rsid w:val="00CC1458"/>
    <w:rsid w:val="00CC14FF"/>
    <w:rsid w:val="00CC1552"/>
    <w:rsid w:val="00CC1582"/>
    <w:rsid w:val="00CC182E"/>
    <w:rsid w:val="00CC199E"/>
    <w:rsid w:val="00CC1AA1"/>
    <w:rsid w:val="00CC1B1C"/>
    <w:rsid w:val="00CC1DFB"/>
    <w:rsid w:val="00CC1E57"/>
    <w:rsid w:val="00CC1E90"/>
    <w:rsid w:val="00CC1EE1"/>
    <w:rsid w:val="00CC1F9C"/>
    <w:rsid w:val="00CC2102"/>
    <w:rsid w:val="00CC2161"/>
    <w:rsid w:val="00CC21B1"/>
    <w:rsid w:val="00CC2247"/>
    <w:rsid w:val="00CC22EA"/>
    <w:rsid w:val="00CC23A6"/>
    <w:rsid w:val="00CC23B3"/>
    <w:rsid w:val="00CC2574"/>
    <w:rsid w:val="00CC2593"/>
    <w:rsid w:val="00CC25A0"/>
    <w:rsid w:val="00CC279B"/>
    <w:rsid w:val="00CC27BE"/>
    <w:rsid w:val="00CC287B"/>
    <w:rsid w:val="00CC2933"/>
    <w:rsid w:val="00CC2A0E"/>
    <w:rsid w:val="00CC2C2E"/>
    <w:rsid w:val="00CC304A"/>
    <w:rsid w:val="00CC30C0"/>
    <w:rsid w:val="00CC32D2"/>
    <w:rsid w:val="00CC3309"/>
    <w:rsid w:val="00CC3574"/>
    <w:rsid w:val="00CC361E"/>
    <w:rsid w:val="00CC3724"/>
    <w:rsid w:val="00CC37C8"/>
    <w:rsid w:val="00CC3927"/>
    <w:rsid w:val="00CC3A11"/>
    <w:rsid w:val="00CC3A56"/>
    <w:rsid w:val="00CC3B66"/>
    <w:rsid w:val="00CC3BFD"/>
    <w:rsid w:val="00CC3D53"/>
    <w:rsid w:val="00CC3F83"/>
    <w:rsid w:val="00CC4018"/>
    <w:rsid w:val="00CC40F7"/>
    <w:rsid w:val="00CC411E"/>
    <w:rsid w:val="00CC423F"/>
    <w:rsid w:val="00CC4249"/>
    <w:rsid w:val="00CC4596"/>
    <w:rsid w:val="00CC45FE"/>
    <w:rsid w:val="00CC463D"/>
    <w:rsid w:val="00CC4677"/>
    <w:rsid w:val="00CC493B"/>
    <w:rsid w:val="00CC4B2E"/>
    <w:rsid w:val="00CC4BDB"/>
    <w:rsid w:val="00CC4C57"/>
    <w:rsid w:val="00CC4CC1"/>
    <w:rsid w:val="00CC4CDB"/>
    <w:rsid w:val="00CC4E7D"/>
    <w:rsid w:val="00CC4F13"/>
    <w:rsid w:val="00CC50CF"/>
    <w:rsid w:val="00CC510A"/>
    <w:rsid w:val="00CC5361"/>
    <w:rsid w:val="00CC5407"/>
    <w:rsid w:val="00CC550C"/>
    <w:rsid w:val="00CC5701"/>
    <w:rsid w:val="00CC5AAF"/>
    <w:rsid w:val="00CC5B9A"/>
    <w:rsid w:val="00CC5CBB"/>
    <w:rsid w:val="00CC5ED2"/>
    <w:rsid w:val="00CC5F7E"/>
    <w:rsid w:val="00CC602C"/>
    <w:rsid w:val="00CC6065"/>
    <w:rsid w:val="00CC61BC"/>
    <w:rsid w:val="00CC633A"/>
    <w:rsid w:val="00CC6372"/>
    <w:rsid w:val="00CC6525"/>
    <w:rsid w:val="00CC6627"/>
    <w:rsid w:val="00CC69E7"/>
    <w:rsid w:val="00CC6C18"/>
    <w:rsid w:val="00CC6D01"/>
    <w:rsid w:val="00CC6DCB"/>
    <w:rsid w:val="00CC6FB5"/>
    <w:rsid w:val="00CC72F0"/>
    <w:rsid w:val="00CC7315"/>
    <w:rsid w:val="00CC7373"/>
    <w:rsid w:val="00CC7521"/>
    <w:rsid w:val="00CC77CA"/>
    <w:rsid w:val="00CC78BC"/>
    <w:rsid w:val="00CC7970"/>
    <w:rsid w:val="00CC7987"/>
    <w:rsid w:val="00CC7A05"/>
    <w:rsid w:val="00CC7BEC"/>
    <w:rsid w:val="00CC7BF5"/>
    <w:rsid w:val="00CC7E41"/>
    <w:rsid w:val="00CD03AC"/>
    <w:rsid w:val="00CD04A7"/>
    <w:rsid w:val="00CD054A"/>
    <w:rsid w:val="00CD0598"/>
    <w:rsid w:val="00CD05E5"/>
    <w:rsid w:val="00CD0656"/>
    <w:rsid w:val="00CD0700"/>
    <w:rsid w:val="00CD09A6"/>
    <w:rsid w:val="00CD0A0C"/>
    <w:rsid w:val="00CD0AA1"/>
    <w:rsid w:val="00CD0AB6"/>
    <w:rsid w:val="00CD0ADA"/>
    <w:rsid w:val="00CD0F29"/>
    <w:rsid w:val="00CD0F7E"/>
    <w:rsid w:val="00CD1157"/>
    <w:rsid w:val="00CD11C3"/>
    <w:rsid w:val="00CD123F"/>
    <w:rsid w:val="00CD12DC"/>
    <w:rsid w:val="00CD133B"/>
    <w:rsid w:val="00CD156F"/>
    <w:rsid w:val="00CD1753"/>
    <w:rsid w:val="00CD189F"/>
    <w:rsid w:val="00CD1C9B"/>
    <w:rsid w:val="00CD213F"/>
    <w:rsid w:val="00CD230B"/>
    <w:rsid w:val="00CD2399"/>
    <w:rsid w:val="00CD251A"/>
    <w:rsid w:val="00CD2819"/>
    <w:rsid w:val="00CD2990"/>
    <w:rsid w:val="00CD2A03"/>
    <w:rsid w:val="00CD2A2F"/>
    <w:rsid w:val="00CD2AA5"/>
    <w:rsid w:val="00CD2C05"/>
    <w:rsid w:val="00CD2C51"/>
    <w:rsid w:val="00CD2C8B"/>
    <w:rsid w:val="00CD2D5E"/>
    <w:rsid w:val="00CD2D7B"/>
    <w:rsid w:val="00CD2DB2"/>
    <w:rsid w:val="00CD2EC8"/>
    <w:rsid w:val="00CD31B2"/>
    <w:rsid w:val="00CD33C2"/>
    <w:rsid w:val="00CD34BB"/>
    <w:rsid w:val="00CD3669"/>
    <w:rsid w:val="00CD3772"/>
    <w:rsid w:val="00CD395C"/>
    <w:rsid w:val="00CD3982"/>
    <w:rsid w:val="00CD3CAC"/>
    <w:rsid w:val="00CD3CCE"/>
    <w:rsid w:val="00CD3D46"/>
    <w:rsid w:val="00CD3E78"/>
    <w:rsid w:val="00CD3F4E"/>
    <w:rsid w:val="00CD4047"/>
    <w:rsid w:val="00CD4123"/>
    <w:rsid w:val="00CD41F6"/>
    <w:rsid w:val="00CD4218"/>
    <w:rsid w:val="00CD430B"/>
    <w:rsid w:val="00CD445C"/>
    <w:rsid w:val="00CD44C7"/>
    <w:rsid w:val="00CD45F2"/>
    <w:rsid w:val="00CD464F"/>
    <w:rsid w:val="00CD4714"/>
    <w:rsid w:val="00CD4760"/>
    <w:rsid w:val="00CD4777"/>
    <w:rsid w:val="00CD49AE"/>
    <w:rsid w:val="00CD4A00"/>
    <w:rsid w:val="00CD4D54"/>
    <w:rsid w:val="00CD4E51"/>
    <w:rsid w:val="00CD4F17"/>
    <w:rsid w:val="00CD4F20"/>
    <w:rsid w:val="00CD5154"/>
    <w:rsid w:val="00CD5165"/>
    <w:rsid w:val="00CD529A"/>
    <w:rsid w:val="00CD52CC"/>
    <w:rsid w:val="00CD52DB"/>
    <w:rsid w:val="00CD52EB"/>
    <w:rsid w:val="00CD5605"/>
    <w:rsid w:val="00CD565C"/>
    <w:rsid w:val="00CD585D"/>
    <w:rsid w:val="00CD5C9B"/>
    <w:rsid w:val="00CD5FE5"/>
    <w:rsid w:val="00CD6004"/>
    <w:rsid w:val="00CD6043"/>
    <w:rsid w:val="00CD607B"/>
    <w:rsid w:val="00CD60B8"/>
    <w:rsid w:val="00CD6121"/>
    <w:rsid w:val="00CD62DC"/>
    <w:rsid w:val="00CD63BB"/>
    <w:rsid w:val="00CD6410"/>
    <w:rsid w:val="00CD64CA"/>
    <w:rsid w:val="00CD6781"/>
    <w:rsid w:val="00CD68DB"/>
    <w:rsid w:val="00CD6D3D"/>
    <w:rsid w:val="00CD6F6B"/>
    <w:rsid w:val="00CD6FCC"/>
    <w:rsid w:val="00CD70C6"/>
    <w:rsid w:val="00CD7386"/>
    <w:rsid w:val="00CD73A5"/>
    <w:rsid w:val="00CD75F5"/>
    <w:rsid w:val="00CD787A"/>
    <w:rsid w:val="00CD79D5"/>
    <w:rsid w:val="00CD7AB7"/>
    <w:rsid w:val="00CD7C8A"/>
    <w:rsid w:val="00CD7FD0"/>
    <w:rsid w:val="00CE0210"/>
    <w:rsid w:val="00CE0445"/>
    <w:rsid w:val="00CE044B"/>
    <w:rsid w:val="00CE0549"/>
    <w:rsid w:val="00CE058D"/>
    <w:rsid w:val="00CE05AC"/>
    <w:rsid w:val="00CE0657"/>
    <w:rsid w:val="00CE075A"/>
    <w:rsid w:val="00CE0A93"/>
    <w:rsid w:val="00CE0B68"/>
    <w:rsid w:val="00CE0B9C"/>
    <w:rsid w:val="00CE0BC3"/>
    <w:rsid w:val="00CE0CAB"/>
    <w:rsid w:val="00CE0D61"/>
    <w:rsid w:val="00CE0DE4"/>
    <w:rsid w:val="00CE0ECC"/>
    <w:rsid w:val="00CE0EFE"/>
    <w:rsid w:val="00CE101C"/>
    <w:rsid w:val="00CE10B2"/>
    <w:rsid w:val="00CE11E5"/>
    <w:rsid w:val="00CE1413"/>
    <w:rsid w:val="00CE144D"/>
    <w:rsid w:val="00CE1599"/>
    <w:rsid w:val="00CE176F"/>
    <w:rsid w:val="00CE182E"/>
    <w:rsid w:val="00CE1913"/>
    <w:rsid w:val="00CE1953"/>
    <w:rsid w:val="00CE1D19"/>
    <w:rsid w:val="00CE1F5F"/>
    <w:rsid w:val="00CE214E"/>
    <w:rsid w:val="00CE24CC"/>
    <w:rsid w:val="00CE2563"/>
    <w:rsid w:val="00CE26E4"/>
    <w:rsid w:val="00CE27BA"/>
    <w:rsid w:val="00CE2AAB"/>
    <w:rsid w:val="00CE2C64"/>
    <w:rsid w:val="00CE30D0"/>
    <w:rsid w:val="00CE3139"/>
    <w:rsid w:val="00CE3206"/>
    <w:rsid w:val="00CE329F"/>
    <w:rsid w:val="00CE333C"/>
    <w:rsid w:val="00CE3567"/>
    <w:rsid w:val="00CE3588"/>
    <w:rsid w:val="00CE369D"/>
    <w:rsid w:val="00CE36AB"/>
    <w:rsid w:val="00CE38D1"/>
    <w:rsid w:val="00CE3B06"/>
    <w:rsid w:val="00CE3BA5"/>
    <w:rsid w:val="00CE3C2F"/>
    <w:rsid w:val="00CE3CA5"/>
    <w:rsid w:val="00CE3F66"/>
    <w:rsid w:val="00CE4038"/>
    <w:rsid w:val="00CE40AC"/>
    <w:rsid w:val="00CE41B9"/>
    <w:rsid w:val="00CE4258"/>
    <w:rsid w:val="00CE42A3"/>
    <w:rsid w:val="00CE45FF"/>
    <w:rsid w:val="00CE4687"/>
    <w:rsid w:val="00CE49B1"/>
    <w:rsid w:val="00CE4A6B"/>
    <w:rsid w:val="00CE4A88"/>
    <w:rsid w:val="00CE4ABD"/>
    <w:rsid w:val="00CE4D27"/>
    <w:rsid w:val="00CE4EAC"/>
    <w:rsid w:val="00CE4F69"/>
    <w:rsid w:val="00CE4F7A"/>
    <w:rsid w:val="00CE4FC8"/>
    <w:rsid w:val="00CE5048"/>
    <w:rsid w:val="00CE509B"/>
    <w:rsid w:val="00CE53B1"/>
    <w:rsid w:val="00CE53E3"/>
    <w:rsid w:val="00CE5442"/>
    <w:rsid w:val="00CE5501"/>
    <w:rsid w:val="00CE55BE"/>
    <w:rsid w:val="00CE56FB"/>
    <w:rsid w:val="00CE5838"/>
    <w:rsid w:val="00CE59DA"/>
    <w:rsid w:val="00CE5B23"/>
    <w:rsid w:val="00CE5B5C"/>
    <w:rsid w:val="00CE5C35"/>
    <w:rsid w:val="00CE5DCD"/>
    <w:rsid w:val="00CE5E47"/>
    <w:rsid w:val="00CE5F70"/>
    <w:rsid w:val="00CE60C7"/>
    <w:rsid w:val="00CE6108"/>
    <w:rsid w:val="00CE6338"/>
    <w:rsid w:val="00CE6435"/>
    <w:rsid w:val="00CE65B0"/>
    <w:rsid w:val="00CE67CB"/>
    <w:rsid w:val="00CE67F8"/>
    <w:rsid w:val="00CE6C68"/>
    <w:rsid w:val="00CE6FF4"/>
    <w:rsid w:val="00CE7020"/>
    <w:rsid w:val="00CE71CB"/>
    <w:rsid w:val="00CE727C"/>
    <w:rsid w:val="00CE72B9"/>
    <w:rsid w:val="00CE730F"/>
    <w:rsid w:val="00CE74DF"/>
    <w:rsid w:val="00CE77F5"/>
    <w:rsid w:val="00CE781D"/>
    <w:rsid w:val="00CE788E"/>
    <w:rsid w:val="00CE796E"/>
    <w:rsid w:val="00CE7A34"/>
    <w:rsid w:val="00CE7AF0"/>
    <w:rsid w:val="00CE7C6C"/>
    <w:rsid w:val="00CE7CEA"/>
    <w:rsid w:val="00CE7F8D"/>
    <w:rsid w:val="00CF0028"/>
    <w:rsid w:val="00CF015C"/>
    <w:rsid w:val="00CF022F"/>
    <w:rsid w:val="00CF0363"/>
    <w:rsid w:val="00CF05B9"/>
    <w:rsid w:val="00CF0606"/>
    <w:rsid w:val="00CF0672"/>
    <w:rsid w:val="00CF06FD"/>
    <w:rsid w:val="00CF0795"/>
    <w:rsid w:val="00CF07E7"/>
    <w:rsid w:val="00CF08F2"/>
    <w:rsid w:val="00CF0988"/>
    <w:rsid w:val="00CF0A75"/>
    <w:rsid w:val="00CF0B1B"/>
    <w:rsid w:val="00CF0B58"/>
    <w:rsid w:val="00CF0E20"/>
    <w:rsid w:val="00CF0EFB"/>
    <w:rsid w:val="00CF0F34"/>
    <w:rsid w:val="00CF102D"/>
    <w:rsid w:val="00CF118A"/>
    <w:rsid w:val="00CF1412"/>
    <w:rsid w:val="00CF17FD"/>
    <w:rsid w:val="00CF1936"/>
    <w:rsid w:val="00CF1A99"/>
    <w:rsid w:val="00CF1B02"/>
    <w:rsid w:val="00CF1CA3"/>
    <w:rsid w:val="00CF1F0A"/>
    <w:rsid w:val="00CF20DC"/>
    <w:rsid w:val="00CF215A"/>
    <w:rsid w:val="00CF2211"/>
    <w:rsid w:val="00CF2217"/>
    <w:rsid w:val="00CF2457"/>
    <w:rsid w:val="00CF2532"/>
    <w:rsid w:val="00CF2682"/>
    <w:rsid w:val="00CF2817"/>
    <w:rsid w:val="00CF2863"/>
    <w:rsid w:val="00CF28D7"/>
    <w:rsid w:val="00CF28DD"/>
    <w:rsid w:val="00CF2969"/>
    <w:rsid w:val="00CF29F4"/>
    <w:rsid w:val="00CF2F6A"/>
    <w:rsid w:val="00CF3292"/>
    <w:rsid w:val="00CF3417"/>
    <w:rsid w:val="00CF352E"/>
    <w:rsid w:val="00CF3579"/>
    <w:rsid w:val="00CF35B9"/>
    <w:rsid w:val="00CF3703"/>
    <w:rsid w:val="00CF374D"/>
    <w:rsid w:val="00CF3996"/>
    <w:rsid w:val="00CF3AC0"/>
    <w:rsid w:val="00CF3C7D"/>
    <w:rsid w:val="00CF3F96"/>
    <w:rsid w:val="00CF3FC0"/>
    <w:rsid w:val="00CF3FC6"/>
    <w:rsid w:val="00CF3FF6"/>
    <w:rsid w:val="00CF4090"/>
    <w:rsid w:val="00CF4450"/>
    <w:rsid w:val="00CF4598"/>
    <w:rsid w:val="00CF4692"/>
    <w:rsid w:val="00CF470C"/>
    <w:rsid w:val="00CF4A36"/>
    <w:rsid w:val="00CF4CC9"/>
    <w:rsid w:val="00CF4D6C"/>
    <w:rsid w:val="00CF4F78"/>
    <w:rsid w:val="00CF50A7"/>
    <w:rsid w:val="00CF52BE"/>
    <w:rsid w:val="00CF52DF"/>
    <w:rsid w:val="00CF5314"/>
    <w:rsid w:val="00CF5327"/>
    <w:rsid w:val="00CF5447"/>
    <w:rsid w:val="00CF54CE"/>
    <w:rsid w:val="00CF556B"/>
    <w:rsid w:val="00CF56A2"/>
    <w:rsid w:val="00CF58E2"/>
    <w:rsid w:val="00CF59CF"/>
    <w:rsid w:val="00CF5A02"/>
    <w:rsid w:val="00CF5A47"/>
    <w:rsid w:val="00CF5B1E"/>
    <w:rsid w:val="00CF5E1D"/>
    <w:rsid w:val="00CF5EEA"/>
    <w:rsid w:val="00CF60AB"/>
    <w:rsid w:val="00CF637E"/>
    <w:rsid w:val="00CF6474"/>
    <w:rsid w:val="00CF648B"/>
    <w:rsid w:val="00CF6833"/>
    <w:rsid w:val="00CF6940"/>
    <w:rsid w:val="00CF6965"/>
    <w:rsid w:val="00CF6A94"/>
    <w:rsid w:val="00CF6B1D"/>
    <w:rsid w:val="00CF6FD7"/>
    <w:rsid w:val="00CF6FED"/>
    <w:rsid w:val="00CF702B"/>
    <w:rsid w:val="00CF702D"/>
    <w:rsid w:val="00CF709E"/>
    <w:rsid w:val="00CF71AB"/>
    <w:rsid w:val="00CF73B6"/>
    <w:rsid w:val="00CF7419"/>
    <w:rsid w:val="00CF74FF"/>
    <w:rsid w:val="00CF7531"/>
    <w:rsid w:val="00CF7551"/>
    <w:rsid w:val="00CF7690"/>
    <w:rsid w:val="00CF7695"/>
    <w:rsid w:val="00CF769E"/>
    <w:rsid w:val="00CF7A6D"/>
    <w:rsid w:val="00CF7A9A"/>
    <w:rsid w:val="00CF7F2F"/>
    <w:rsid w:val="00D002D8"/>
    <w:rsid w:val="00D005A8"/>
    <w:rsid w:val="00D00F42"/>
    <w:rsid w:val="00D01088"/>
    <w:rsid w:val="00D010AA"/>
    <w:rsid w:val="00D011DF"/>
    <w:rsid w:val="00D01339"/>
    <w:rsid w:val="00D01469"/>
    <w:rsid w:val="00D014F2"/>
    <w:rsid w:val="00D015F9"/>
    <w:rsid w:val="00D01722"/>
    <w:rsid w:val="00D01772"/>
    <w:rsid w:val="00D01C6B"/>
    <w:rsid w:val="00D01CE4"/>
    <w:rsid w:val="00D01D97"/>
    <w:rsid w:val="00D01EB4"/>
    <w:rsid w:val="00D01F4C"/>
    <w:rsid w:val="00D01FD1"/>
    <w:rsid w:val="00D0226A"/>
    <w:rsid w:val="00D022C2"/>
    <w:rsid w:val="00D023F1"/>
    <w:rsid w:val="00D025B2"/>
    <w:rsid w:val="00D02E61"/>
    <w:rsid w:val="00D02E77"/>
    <w:rsid w:val="00D02FF5"/>
    <w:rsid w:val="00D03037"/>
    <w:rsid w:val="00D0309F"/>
    <w:rsid w:val="00D032F5"/>
    <w:rsid w:val="00D03325"/>
    <w:rsid w:val="00D0352F"/>
    <w:rsid w:val="00D035CB"/>
    <w:rsid w:val="00D036D5"/>
    <w:rsid w:val="00D03781"/>
    <w:rsid w:val="00D039D4"/>
    <w:rsid w:val="00D03ACD"/>
    <w:rsid w:val="00D03BE8"/>
    <w:rsid w:val="00D03F46"/>
    <w:rsid w:val="00D040F1"/>
    <w:rsid w:val="00D04239"/>
    <w:rsid w:val="00D04333"/>
    <w:rsid w:val="00D046B6"/>
    <w:rsid w:val="00D04772"/>
    <w:rsid w:val="00D04786"/>
    <w:rsid w:val="00D0492F"/>
    <w:rsid w:val="00D0494B"/>
    <w:rsid w:val="00D04967"/>
    <w:rsid w:val="00D04A4E"/>
    <w:rsid w:val="00D04A73"/>
    <w:rsid w:val="00D04AC3"/>
    <w:rsid w:val="00D04B06"/>
    <w:rsid w:val="00D04BA3"/>
    <w:rsid w:val="00D04BD5"/>
    <w:rsid w:val="00D04C3E"/>
    <w:rsid w:val="00D04D68"/>
    <w:rsid w:val="00D04E15"/>
    <w:rsid w:val="00D04E98"/>
    <w:rsid w:val="00D04EBC"/>
    <w:rsid w:val="00D05039"/>
    <w:rsid w:val="00D05158"/>
    <w:rsid w:val="00D05380"/>
    <w:rsid w:val="00D0538A"/>
    <w:rsid w:val="00D053D4"/>
    <w:rsid w:val="00D0542E"/>
    <w:rsid w:val="00D05474"/>
    <w:rsid w:val="00D0555F"/>
    <w:rsid w:val="00D056EF"/>
    <w:rsid w:val="00D05981"/>
    <w:rsid w:val="00D05AB6"/>
    <w:rsid w:val="00D05CA9"/>
    <w:rsid w:val="00D06328"/>
    <w:rsid w:val="00D06375"/>
    <w:rsid w:val="00D063C2"/>
    <w:rsid w:val="00D063D6"/>
    <w:rsid w:val="00D06445"/>
    <w:rsid w:val="00D0644D"/>
    <w:rsid w:val="00D0661E"/>
    <w:rsid w:val="00D066D3"/>
    <w:rsid w:val="00D0671C"/>
    <w:rsid w:val="00D06750"/>
    <w:rsid w:val="00D0694E"/>
    <w:rsid w:val="00D0696D"/>
    <w:rsid w:val="00D06A8D"/>
    <w:rsid w:val="00D06B37"/>
    <w:rsid w:val="00D0716C"/>
    <w:rsid w:val="00D0719C"/>
    <w:rsid w:val="00D071BB"/>
    <w:rsid w:val="00D073FC"/>
    <w:rsid w:val="00D074E5"/>
    <w:rsid w:val="00D076A6"/>
    <w:rsid w:val="00D0789D"/>
    <w:rsid w:val="00D0792A"/>
    <w:rsid w:val="00D07BA7"/>
    <w:rsid w:val="00D10056"/>
    <w:rsid w:val="00D10156"/>
    <w:rsid w:val="00D10282"/>
    <w:rsid w:val="00D10421"/>
    <w:rsid w:val="00D106E1"/>
    <w:rsid w:val="00D10820"/>
    <w:rsid w:val="00D10A30"/>
    <w:rsid w:val="00D10FEB"/>
    <w:rsid w:val="00D1108E"/>
    <w:rsid w:val="00D11126"/>
    <w:rsid w:val="00D11139"/>
    <w:rsid w:val="00D11276"/>
    <w:rsid w:val="00D11496"/>
    <w:rsid w:val="00D11594"/>
    <w:rsid w:val="00D11A18"/>
    <w:rsid w:val="00D11A6A"/>
    <w:rsid w:val="00D11A73"/>
    <w:rsid w:val="00D11C5B"/>
    <w:rsid w:val="00D11C63"/>
    <w:rsid w:val="00D11DC6"/>
    <w:rsid w:val="00D11E6C"/>
    <w:rsid w:val="00D11FA3"/>
    <w:rsid w:val="00D1225A"/>
    <w:rsid w:val="00D123B5"/>
    <w:rsid w:val="00D1257D"/>
    <w:rsid w:val="00D125DA"/>
    <w:rsid w:val="00D125F9"/>
    <w:rsid w:val="00D12865"/>
    <w:rsid w:val="00D128E2"/>
    <w:rsid w:val="00D12924"/>
    <w:rsid w:val="00D129BE"/>
    <w:rsid w:val="00D12D5C"/>
    <w:rsid w:val="00D12D61"/>
    <w:rsid w:val="00D12D8B"/>
    <w:rsid w:val="00D12DF2"/>
    <w:rsid w:val="00D12F43"/>
    <w:rsid w:val="00D131F8"/>
    <w:rsid w:val="00D1326C"/>
    <w:rsid w:val="00D13448"/>
    <w:rsid w:val="00D1348D"/>
    <w:rsid w:val="00D134D9"/>
    <w:rsid w:val="00D13573"/>
    <w:rsid w:val="00D13799"/>
    <w:rsid w:val="00D137A2"/>
    <w:rsid w:val="00D13840"/>
    <w:rsid w:val="00D13BE8"/>
    <w:rsid w:val="00D13E22"/>
    <w:rsid w:val="00D14045"/>
    <w:rsid w:val="00D14279"/>
    <w:rsid w:val="00D14525"/>
    <w:rsid w:val="00D1462F"/>
    <w:rsid w:val="00D146CB"/>
    <w:rsid w:val="00D1473F"/>
    <w:rsid w:val="00D147D5"/>
    <w:rsid w:val="00D14945"/>
    <w:rsid w:val="00D14A3C"/>
    <w:rsid w:val="00D14B17"/>
    <w:rsid w:val="00D14B22"/>
    <w:rsid w:val="00D14D15"/>
    <w:rsid w:val="00D14DC1"/>
    <w:rsid w:val="00D14EB4"/>
    <w:rsid w:val="00D1511A"/>
    <w:rsid w:val="00D151E6"/>
    <w:rsid w:val="00D1572D"/>
    <w:rsid w:val="00D1577D"/>
    <w:rsid w:val="00D159B8"/>
    <w:rsid w:val="00D159DA"/>
    <w:rsid w:val="00D15A98"/>
    <w:rsid w:val="00D15B96"/>
    <w:rsid w:val="00D15CA9"/>
    <w:rsid w:val="00D15F2E"/>
    <w:rsid w:val="00D16056"/>
    <w:rsid w:val="00D160B3"/>
    <w:rsid w:val="00D160F5"/>
    <w:rsid w:val="00D16126"/>
    <w:rsid w:val="00D16205"/>
    <w:rsid w:val="00D1623C"/>
    <w:rsid w:val="00D16252"/>
    <w:rsid w:val="00D16274"/>
    <w:rsid w:val="00D1633A"/>
    <w:rsid w:val="00D163BD"/>
    <w:rsid w:val="00D16524"/>
    <w:rsid w:val="00D1664C"/>
    <w:rsid w:val="00D16702"/>
    <w:rsid w:val="00D168DA"/>
    <w:rsid w:val="00D168DB"/>
    <w:rsid w:val="00D16B6B"/>
    <w:rsid w:val="00D16D8E"/>
    <w:rsid w:val="00D17052"/>
    <w:rsid w:val="00D1710D"/>
    <w:rsid w:val="00D176B4"/>
    <w:rsid w:val="00D176FF"/>
    <w:rsid w:val="00D17957"/>
    <w:rsid w:val="00D17B96"/>
    <w:rsid w:val="00D17BD3"/>
    <w:rsid w:val="00D17C0C"/>
    <w:rsid w:val="00D17C55"/>
    <w:rsid w:val="00D17FE8"/>
    <w:rsid w:val="00D2000E"/>
    <w:rsid w:val="00D203D4"/>
    <w:rsid w:val="00D20528"/>
    <w:rsid w:val="00D2060E"/>
    <w:rsid w:val="00D2077D"/>
    <w:rsid w:val="00D207BE"/>
    <w:rsid w:val="00D2083C"/>
    <w:rsid w:val="00D209F0"/>
    <w:rsid w:val="00D209FF"/>
    <w:rsid w:val="00D20ABE"/>
    <w:rsid w:val="00D20B63"/>
    <w:rsid w:val="00D20CB0"/>
    <w:rsid w:val="00D20D05"/>
    <w:rsid w:val="00D210AE"/>
    <w:rsid w:val="00D210DF"/>
    <w:rsid w:val="00D211E9"/>
    <w:rsid w:val="00D2137B"/>
    <w:rsid w:val="00D213BF"/>
    <w:rsid w:val="00D214E8"/>
    <w:rsid w:val="00D21632"/>
    <w:rsid w:val="00D2191D"/>
    <w:rsid w:val="00D21A18"/>
    <w:rsid w:val="00D21ABC"/>
    <w:rsid w:val="00D21C21"/>
    <w:rsid w:val="00D21E3B"/>
    <w:rsid w:val="00D21E53"/>
    <w:rsid w:val="00D21EF4"/>
    <w:rsid w:val="00D21F0F"/>
    <w:rsid w:val="00D21F6A"/>
    <w:rsid w:val="00D22012"/>
    <w:rsid w:val="00D22071"/>
    <w:rsid w:val="00D2212C"/>
    <w:rsid w:val="00D221F7"/>
    <w:rsid w:val="00D226F6"/>
    <w:rsid w:val="00D22835"/>
    <w:rsid w:val="00D228A5"/>
    <w:rsid w:val="00D2293A"/>
    <w:rsid w:val="00D22A8E"/>
    <w:rsid w:val="00D22C71"/>
    <w:rsid w:val="00D22C9D"/>
    <w:rsid w:val="00D22D60"/>
    <w:rsid w:val="00D231BD"/>
    <w:rsid w:val="00D23284"/>
    <w:rsid w:val="00D233DD"/>
    <w:rsid w:val="00D2359E"/>
    <w:rsid w:val="00D235E3"/>
    <w:rsid w:val="00D237A0"/>
    <w:rsid w:val="00D239F1"/>
    <w:rsid w:val="00D23A38"/>
    <w:rsid w:val="00D23A71"/>
    <w:rsid w:val="00D23CDD"/>
    <w:rsid w:val="00D23E69"/>
    <w:rsid w:val="00D23E9E"/>
    <w:rsid w:val="00D24033"/>
    <w:rsid w:val="00D244C3"/>
    <w:rsid w:val="00D245BE"/>
    <w:rsid w:val="00D24704"/>
    <w:rsid w:val="00D24762"/>
    <w:rsid w:val="00D2479C"/>
    <w:rsid w:val="00D2486B"/>
    <w:rsid w:val="00D248D9"/>
    <w:rsid w:val="00D2493E"/>
    <w:rsid w:val="00D24A51"/>
    <w:rsid w:val="00D24AFB"/>
    <w:rsid w:val="00D24B67"/>
    <w:rsid w:val="00D24C3E"/>
    <w:rsid w:val="00D24D05"/>
    <w:rsid w:val="00D24E0A"/>
    <w:rsid w:val="00D24F86"/>
    <w:rsid w:val="00D24FD8"/>
    <w:rsid w:val="00D24FFD"/>
    <w:rsid w:val="00D250A6"/>
    <w:rsid w:val="00D25194"/>
    <w:rsid w:val="00D2527B"/>
    <w:rsid w:val="00D254BA"/>
    <w:rsid w:val="00D259AB"/>
    <w:rsid w:val="00D25A4B"/>
    <w:rsid w:val="00D25B43"/>
    <w:rsid w:val="00D25C71"/>
    <w:rsid w:val="00D25CF3"/>
    <w:rsid w:val="00D25FB2"/>
    <w:rsid w:val="00D26147"/>
    <w:rsid w:val="00D26164"/>
    <w:rsid w:val="00D262AB"/>
    <w:rsid w:val="00D26381"/>
    <w:rsid w:val="00D2663B"/>
    <w:rsid w:val="00D26824"/>
    <w:rsid w:val="00D26844"/>
    <w:rsid w:val="00D26974"/>
    <w:rsid w:val="00D26A9B"/>
    <w:rsid w:val="00D26B35"/>
    <w:rsid w:val="00D26B38"/>
    <w:rsid w:val="00D26C98"/>
    <w:rsid w:val="00D26CBC"/>
    <w:rsid w:val="00D26CD4"/>
    <w:rsid w:val="00D26CE8"/>
    <w:rsid w:val="00D26E5A"/>
    <w:rsid w:val="00D26EA6"/>
    <w:rsid w:val="00D26FA2"/>
    <w:rsid w:val="00D27054"/>
    <w:rsid w:val="00D2714C"/>
    <w:rsid w:val="00D27265"/>
    <w:rsid w:val="00D27269"/>
    <w:rsid w:val="00D27337"/>
    <w:rsid w:val="00D27373"/>
    <w:rsid w:val="00D273CE"/>
    <w:rsid w:val="00D274A9"/>
    <w:rsid w:val="00D275D0"/>
    <w:rsid w:val="00D2763F"/>
    <w:rsid w:val="00D27999"/>
    <w:rsid w:val="00D27AEA"/>
    <w:rsid w:val="00D27CDA"/>
    <w:rsid w:val="00D27D77"/>
    <w:rsid w:val="00D27EC2"/>
    <w:rsid w:val="00D300FA"/>
    <w:rsid w:val="00D3012B"/>
    <w:rsid w:val="00D302E2"/>
    <w:rsid w:val="00D303BB"/>
    <w:rsid w:val="00D3049B"/>
    <w:rsid w:val="00D30513"/>
    <w:rsid w:val="00D30602"/>
    <w:rsid w:val="00D306BB"/>
    <w:rsid w:val="00D3070F"/>
    <w:rsid w:val="00D30A2A"/>
    <w:rsid w:val="00D30A50"/>
    <w:rsid w:val="00D30AD9"/>
    <w:rsid w:val="00D30DBC"/>
    <w:rsid w:val="00D30E3F"/>
    <w:rsid w:val="00D30FF0"/>
    <w:rsid w:val="00D31273"/>
    <w:rsid w:val="00D31276"/>
    <w:rsid w:val="00D312B1"/>
    <w:rsid w:val="00D312F1"/>
    <w:rsid w:val="00D3137E"/>
    <w:rsid w:val="00D3152F"/>
    <w:rsid w:val="00D315E6"/>
    <w:rsid w:val="00D31743"/>
    <w:rsid w:val="00D3188C"/>
    <w:rsid w:val="00D31BE7"/>
    <w:rsid w:val="00D31DE8"/>
    <w:rsid w:val="00D31E17"/>
    <w:rsid w:val="00D31F68"/>
    <w:rsid w:val="00D31F74"/>
    <w:rsid w:val="00D32177"/>
    <w:rsid w:val="00D3245E"/>
    <w:rsid w:val="00D32485"/>
    <w:rsid w:val="00D3275D"/>
    <w:rsid w:val="00D32BE5"/>
    <w:rsid w:val="00D32C48"/>
    <w:rsid w:val="00D32D3C"/>
    <w:rsid w:val="00D32EB5"/>
    <w:rsid w:val="00D330C4"/>
    <w:rsid w:val="00D33371"/>
    <w:rsid w:val="00D33433"/>
    <w:rsid w:val="00D338E7"/>
    <w:rsid w:val="00D339F5"/>
    <w:rsid w:val="00D33A78"/>
    <w:rsid w:val="00D3401F"/>
    <w:rsid w:val="00D340D6"/>
    <w:rsid w:val="00D34295"/>
    <w:rsid w:val="00D3429D"/>
    <w:rsid w:val="00D34320"/>
    <w:rsid w:val="00D3437A"/>
    <w:rsid w:val="00D344D7"/>
    <w:rsid w:val="00D344E9"/>
    <w:rsid w:val="00D346F6"/>
    <w:rsid w:val="00D34754"/>
    <w:rsid w:val="00D34772"/>
    <w:rsid w:val="00D34A24"/>
    <w:rsid w:val="00D34A44"/>
    <w:rsid w:val="00D34A7E"/>
    <w:rsid w:val="00D34C9C"/>
    <w:rsid w:val="00D34DCD"/>
    <w:rsid w:val="00D34E85"/>
    <w:rsid w:val="00D34F67"/>
    <w:rsid w:val="00D350C2"/>
    <w:rsid w:val="00D35140"/>
    <w:rsid w:val="00D35392"/>
    <w:rsid w:val="00D354CE"/>
    <w:rsid w:val="00D35530"/>
    <w:rsid w:val="00D35726"/>
    <w:rsid w:val="00D35779"/>
    <w:rsid w:val="00D35965"/>
    <w:rsid w:val="00D35AAB"/>
    <w:rsid w:val="00D35AB3"/>
    <w:rsid w:val="00D35B51"/>
    <w:rsid w:val="00D35D0F"/>
    <w:rsid w:val="00D35DB7"/>
    <w:rsid w:val="00D35E75"/>
    <w:rsid w:val="00D35E78"/>
    <w:rsid w:val="00D35EF6"/>
    <w:rsid w:val="00D35F40"/>
    <w:rsid w:val="00D35FB3"/>
    <w:rsid w:val="00D36340"/>
    <w:rsid w:val="00D36439"/>
    <w:rsid w:val="00D3654D"/>
    <w:rsid w:val="00D36584"/>
    <w:rsid w:val="00D366FB"/>
    <w:rsid w:val="00D36F4A"/>
    <w:rsid w:val="00D36F4C"/>
    <w:rsid w:val="00D37291"/>
    <w:rsid w:val="00D37317"/>
    <w:rsid w:val="00D37463"/>
    <w:rsid w:val="00D37496"/>
    <w:rsid w:val="00D37609"/>
    <w:rsid w:val="00D37699"/>
    <w:rsid w:val="00D37797"/>
    <w:rsid w:val="00D378B8"/>
    <w:rsid w:val="00D37932"/>
    <w:rsid w:val="00D37957"/>
    <w:rsid w:val="00D37BA2"/>
    <w:rsid w:val="00D37C13"/>
    <w:rsid w:val="00D37CDF"/>
    <w:rsid w:val="00D37FD8"/>
    <w:rsid w:val="00D400AF"/>
    <w:rsid w:val="00D400D1"/>
    <w:rsid w:val="00D400F3"/>
    <w:rsid w:val="00D40300"/>
    <w:rsid w:val="00D40335"/>
    <w:rsid w:val="00D4055B"/>
    <w:rsid w:val="00D40765"/>
    <w:rsid w:val="00D4088E"/>
    <w:rsid w:val="00D40ADC"/>
    <w:rsid w:val="00D40C5F"/>
    <w:rsid w:val="00D40D43"/>
    <w:rsid w:val="00D40DD2"/>
    <w:rsid w:val="00D40EB5"/>
    <w:rsid w:val="00D40FCB"/>
    <w:rsid w:val="00D4113A"/>
    <w:rsid w:val="00D4149B"/>
    <w:rsid w:val="00D41582"/>
    <w:rsid w:val="00D416D9"/>
    <w:rsid w:val="00D41873"/>
    <w:rsid w:val="00D41949"/>
    <w:rsid w:val="00D41995"/>
    <w:rsid w:val="00D41B2E"/>
    <w:rsid w:val="00D41BB9"/>
    <w:rsid w:val="00D41C82"/>
    <w:rsid w:val="00D4200E"/>
    <w:rsid w:val="00D420A8"/>
    <w:rsid w:val="00D422D5"/>
    <w:rsid w:val="00D4235A"/>
    <w:rsid w:val="00D42415"/>
    <w:rsid w:val="00D42453"/>
    <w:rsid w:val="00D424E6"/>
    <w:rsid w:val="00D425B2"/>
    <w:rsid w:val="00D426BE"/>
    <w:rsid w:val="00D427F1"/>
    <w:rsid w:val="00D42894"/>
    <w:rsid w:val="00D428D7"/>
    <w:rsid w:val="00D429D3"/>
    <w:rsid w:val="00D42A3D"/>
    <w:rsid w:val="00D42D67"/>
    <w:rsid w:val="00D42EEE"/>
    <w:rsid w:val="00D4314C"/>
    <w:rsid w:val="00D43191"/>
    <w:rsid w:val="00D433E3"/>
    <w:rsid w:val="00D43450"/>
    <w:rsid w:val="00D43582"/>
    <w:rsid w:val="00D43587"/>
    <w:rsid w:val="00D436E2"/>
    <w:rsid w:val="00D4375C"/>
    <w:rsid w:val="00D43780"/>
    <w:rsid w:val="00D4388C"/>
    <w:rsid w:val="00D43B69"/>
    <w:rsid w:val="00D43B7C"/>
    <w:rsid w:val="00D43B8B"/>
    <w:rsid w:val="00D43BD8"/>
    <w:rsid w:val="00D43C73"/>
    <w:rsid w:val="00D43C87"/>
    <w:rsid w:val="00D43C9C"/>
    <w:rsid w:val="00D43D3A"/>
    <w:rsid w:val="00D43E22"/>
    <w:rsid w:val="00D43F02"/>
    <w:rsid w:val="00D44083"/>
    <w:rsid w:val="00D44130"/>
    <w:rsid w:val="00D441AA"/>
    <w:rsid w:val="00D44574"/>
    <w:rsid w:val="00D4468C"/>
    <w:rsid w:val="00D4472A"/>
    <w:rsid w:val="00D447DA"/>
    <w:rsid w:val="00D449EF"/>
    <w:rsid w:val="00D449F6"/>
    <w:rsid w:val="00D44A87"/>
    <w:rsid w:val="00D44AC7"/>
    <w:rsid w:val="00D44F72"/>
    <w:rsid w:val="00D45511"/>
    <w:rsid w:val="00D455C7"/>
    <w:rsid w:val="00D4566A"/>
    <w:rsid w:val="00D4590F"/>
    <w:rsid w:val="00D45AD6"/>
    <w:rsid w:val="00D45B1B"/>
    <w:rsid w:val="00D45B3B"/>
    <w:rsid w:val="00D45C20"/>
    <w:rsid w:val="00D45CE7"/>
    <w:rsid w:val="00D45D20"/>
    <w:rsid w:val="00D45E55"/>
    <w:rsid w:val="00D45F48"/>
    <w:rsid w:val="00D4602A"/>
    <w:rsid w:val="00D46057"/>
    <w:rsid w:val="00D460C4"/>
    <w:rsid w:val="00D46392"/>
    <w:rsid w:val="00D4648C"/>
    <w:rsid w:val="00D466A6"/>
    <w:rsid w:val="00D466FF"/>
    <w:rsid w:val="00D46738"/>
    <w:rsid w:val="00D467A6"/>
    <w:rsid w:val="00D46828"/>
    <w:rsid w:val="00D46A99"/>
    <w:rsid w:val="00D46AFD"/>
    <w:rsid w:val="00D46C83"/>
    <w:rsid w:val="00D46E19"/>
    <w:rsid w:val="00D46ED3"/>
    <w:rsid w:val="00D46F32"/>
    <w:rsid w:val="00D46FE3"/>
    <w:rsid w:val="00D471CC"/>
    <w:rsid w:val="00D471F6"/>
    <w:rsid w:val="00D4731E"/>
    <w:rsid w:val="00D4734B"/>
    <w:rsid w:val="00D47360"/>
    <w:rsid w:val="00D474B1"/>
    <w:rsid w:val="00D4751C"/>
    <w:rsid w:val="00D47595"/>
    <w:rsid w:val="00D4780B"/>
    <w:rsid w:val="00D4799F"/>
    <w:rsid w:val="00D479E5"/>
    <w:rsid w:val="00D47C64"/>
    <w:rsid w:val="00D47D84"/>
    <w:rsid w:val="00D47E0B"/>
    <w:rsid w:val="00D47E9C"/>
    <w:rsid w:val="00D47EF0"/>
    <w:rsid w:val="00D5025B"/>
    <w:rsid w:val="00D5081F"/>
    <w:rsid w:val="00D5083B"/>
    <w:rsid w:val="00D50867"/>
    <w:rsid w:val="00D50B04"/>
    <w:rsid w:val="00D50B43"/>
    <w:rsid w:val="00D50BAA"/>
    <w:rsid w:val="00D51528"/>
    <w:rsid w:val="00D516F8"/>
    <w:rsid w:val="00D5174D"/>
    <w:rsid w:val="00D517A1"/>
    <w:rsid w:val="00D51927"/>
    <w:rsid w:val="00D51955"/>
    <w:rsid w:val="00D51A07"/>
    <w:rsid w:val="00D51BB2"/>
    <w:rsid w:val="00D51BE6"/>
    <w:rsid w:val="00D51C2B"/>
    <w:rsid w:val="00D51D8E"/>
    <w:rsid w:val="00D51F66"/>
    <w:rsid w:val="00D51F85"/>
    <w:rsid w:val="00D52075"/>
    <w:rsid w:val="00D523F5"/>
    <w:rsid w:val="00D52606"/>
    <w:rsid w:val="00D526F4"/>
    <w:rsid w:val="00D52711"/>
    <w:rsid w:val="00D52821"/>
    <w:rsid w:val="00D52891"/>
    <w:rsid w:val="00D528CF"/>
    <w:rsid w:val="00D529B3"/>
    <w:rsid w:val="00D52A3B"/>
    <w:rsid w:val="00D52AD5"/>
    <w:rsid w:val="00D52C46"/>
    <w:rsid w:val="00D52C50"/>
    <w:rsid w:val="00D52C8F"/>
    <w:rsid w:val="00D52CE1"/>
    <w:rsid w:val="00D52D37"/>
    <w:rsid w:val="00D52FFB"/>
    <w:rsid w:val="00D53040"/>
    <w:rsid w:val="00D5310B"/>
    <w:rsid w:val="00D53254"/>
    <w:rsid w:val="00D535B5"/>
    <w:rsid w:val="00D53687"/>
    <w:rsid w:val="00D536DF"/>
    <w:rsid w:val="00D536F2"/>
    <w:rsid w:val="00D5383C"/>
    <w:rsid w:val="00D53C1B"/>
    <w:rsid w:val="00D53F61"/>
    <w:rsid w:val="00D53F81"/>
    <w:rsid w:val="00D5425F"/>
    <w:rsid w:val="00D54300"/>
    <w:rsid w:val="00D544E4"/>
    <w:rsid w:val="00D545C3"/>
    <w:rsid w:val="00D54816"/>
    <w:rsid w:val="00D54B41"/>
    <w:rsid w:val="00D54B54"/>
    <w:rsid w:val="00D54BF6"/>
    <w:rsid w:val="00D54CAD"/>
    <w:rsid w:val="00D54CFE"/>
    <w:rsid w:val="00D54E10"/>
    <w:rsid w:val="00D54E7A"/>
    <w:rsid w:val="00D55195"/>
    <w:rsid w:val="00D55353"/>
    <w:rsid w:val="00D5549C"/>
    <w:rsid w:val="00D554A3"/>
    <w:rsid w:val="00D55557"/>
    <w:rsid w:val="00D557C9"/>
    <w:rsid w:val="00D55946"/>
    <w:rsid w:val="00D55A4E"/>
    <w:rsid w:val="00D55B15"/>
    <w:rsid w:val="00D560F9"/>
    <w:rsid w:val="00D5616F"/>
    <w:rsid w:val="00D56231"/>
    <w:rsid w:val="00D5639A"/>
    <w:rsid w:val="00D565A8"/>
    <w:rsid w:val="00D566C9"/>
    <w:rsid w:val="00D56979"/>
    <w:rsid w:val="00D56A10"/>
    <w:rsid w:val="00D56B59"/>
    <w:rsid w:val="00D56BFA"/>
    <w:rsid w:val="00D56EBB"/>
    <w:rsid w:val="00D5710D"/>
    <w:rsid w:val="00D571DB"/>
    <w:rsid w:val="00D573FD"/>
    <w:rsid w:val="00D575E7"/>
    <w:rsid w:val="00D575FE"/>
    <w:rsid w:val="00D57717"/>
    <w:rsid w:val="00D577ED"/>
    <w:rsid w:val="00D5785C"/>
    <w:rsid w:val="00D57A64"/>
    <w:rsid w:val="00D57C6F"/>
    <w:rsid w:val="00D57C78"/>
    <w:rsid w:val="00D57C7E"/>
    <w:rsid w:val="00D57DA8"/>
    <w:rsid w:val="00D6004F"/>
    <w:rsid w:val="00D6007D"/>
    <w:rsid w:val="00D600D2"/>
    <w:rsid w:val="00D601C5"/>
    <w:rsid w:val="00D604BB"/>
    <w:rsid w:val="00D60521"/>
    <w:rsid w:val="00D6075F"/>
    <w:rsid w:val="00D6079D"/>
    <w:rsid w:val="00D6082B"/>
    <w:rsid w:val="00D609BE"/>
    <w:rsid w:val="00D60AC9"/>
    <w:rsid w:val="00D60B79"/>
    <w:rsid w:val="00D60D59"/>
    <w:rsid w:val="00D60D5B"/>
    <w:rsid w:val="00D60DC2"/>
    <w:rsid w:val="00D6103D"/>
    <w:rsid w:val="00D61291"/>
    <w:rsid w:val="00D6129A"/>
    <w:rsid w:val="00D61678"/>
    <w:rsid w:val="00D616F7"/>
    <w:rsid w:val="00D6187E"/>
    <w:rsid w:val="00D61967"/>
    <w:rsid w:val="00D6196E"/>
    <w:rsid w:val="00D61A97"/>
    <w:rsid w:val="00D61D20"/>
    <w:rsid w:val="00D61E4D"/>
    <w:rsid w:val="00D61F7A"/>
    <w:rsid w:val="00D61FED"/>
    <w:rsid w:val="00D62127"/>
    <w:rsid w:val="00D6215D"/>
    <w:rsid w:val="00D623AE"/>
    <w:rsid w:val="00D62476"/>
    <w:rsid w:val="00D6270E"/>
    <w:rsid w:val="00D6273F"/>
    <w:rsid w:val="00D6282C"/>
    <w:rsid w:val="00D62AF9"/>
    <w:rsid w:val="00D62B3E"/>
    <w:rsid w:val="00D62D2D"/>
    <w:rsid w:val="00D62F5F"/>
    <w:rsid w:val="00D631AD"/>
    <w:rsid w:val="00D6329D"/>
    <w:rsid w:val="00D63320"/>
    <w:rsid w:val="00D63776"/>
    <w:rsid w:val="00D637DE"/>
    <w:rsid w:val="00D638C9"/>
    <w:rsid w:val="00D63A82"/>
    <w:rsid w:val="00D63C13"/>
    <w:rsid w:val="00D63C40"/>
    <w:rsid w:val="00D63E3C"/>
    <w:rsid w:val="00D63EB7"/>
    <w:rsid w:val="00D63F9D"/>
    <w:rsid w:val="00D640A0"/>
    <w:rsid w:val="00D643B0"/>
    <w:rsid w:val="00D64584"/>
    <w:rsid w:val="00D6470B"/>
    <w:rsid w:val="00D64720"/>
    <w:rsid w:val="00D648FB"/>
    <w:rsid w:val="00D64BAD"/>
    <w:rsid w:val="00D64D40"/>
    <w:rsid w:val="00D65091"/>
    <w:rsid w:val="00D6512B"/>
    <w:rsid w:val="00D65160"/>
    <w:rsid w:val="00D65230"/>
    <w:rsid w:val="00D6530C"/>
    <w:rsid w:val="00D6547D"/>
    <w:rsid w:val="00D6553E"/>
    <w:rsid w:val="00D65717"/>
    <w:rsid w:val="00D657F3"/>
    <w:rsid w:val="00D65A80"/>
    <w:rsid w:val="00D65B2A"/>
    <w:rsid w:val="00D65B4D"/>
    <w:rsid w:val="00D65F23"/>
    <w:rsid w:val="00D65F29"/>
    <w:rsid w:val="00D65F6B"/>
    <w:rsid w:val="00D65F88"/>
    <w:rsid w:val="00D6623D"/>
    <w:rsid w:val="00D662B1"/>
    <w:rsid w:val="00D6634A"/>
    <w:rsid w:val="00D66359"/>
    <w:rsid w:val="00D6642A"/>
    <w:rsid w:val="00D66522"/>
    <w:rsid w:val="00D667BE"/>
    <w:rsid w:val="00D6688C"/>
    <w:rsid w:val="00D66A18"/>
    <w:rsid w:val="00D66C4E"/>
    <w:rsid w:val="00D66CAB"/>
    <w:rsid w:val="00D66DEB"/>
    <w:rsid w:val="00D67028"/>
    <w:rsid w:val="00D67032"/>
    <w:rsid w:val="00D6708C"/>
    <w:rsid w:val="00D67242"/>
    <w:rsid w:val="00D672EB"/>
    <w:rsid w:val="00D6744E"/>
    <w:rsid w:val="00D67635"/>
    <w:rsid w:val="00D6768F"/>
    <w:rsid w:val="00D67752"/>
    <w:rsid w:val="00D67758"/>
    <w:rsid w:val="00D67913"/>
    <w:rsid w:val="00D679DB"/>
    <w:rsid w:val="00D67B3F"/>
    <w:rsid w:val="00D67B45"/>
    <w:rsid w:val="00D67B8B"/>
    <w:rsid w:val="00D67BC9"/>
    <w:rsid w:val="00D67D47"/>
    <w:rsid w:val="00D67E0A"/>
    <w:rsid w:val="00D67FAF"/>
    <w:rsid w:val="00D67FCB"/>
    <w:rsid w:val="00D700CB"/>
    <w:rsid w:val="00D7040A"/>
    <w:rsid w:val="00D7068F"/>
    <w:rsid w:val="00D70789"/>
    <w:rsid w:val="00D70848"/>
    <w:rsid w:val="00D70A50"/>
    <w:rsid w:val="00D70BF9"/>
    <w:rsid w:val="00D70D07"/>
    <w:rsid w:val="00D70E25"/>
    <w:rsid w:val="00D70F68"/>
    <w:rsid w:val="00D70FA5"/>
    <w:rsid w:val="00D71075"/>
    <w:rsid w:val="00D7112A"/>
    <w:rsid w:val="00D712AC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92"/>
    <w:rsid w:val="00D71A74"/>
    <w:rsid w:val="00D71B94"/>
    <w:rsid w:val="00D71C4A"/>
    <w:rsid w:val="00D71CE9"/>
    <w:rsid w:val="00D71D10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F0"/>
    <w:rsid w:val="00D7257C"/>
    <w:rsid w:val="00D725D1"/>
    <w:rsid w:val="00D72730"/>
    <w:rsid w:val="00D727F7"/>
    <w:rsid w:val="00D7284E"/>
    <w:rsid w:val="00D7296D"/>
    <w:rsid w:val="00D72AFA"/>
    <w:rsid w:val="00D72B27"/>
    <w:rsid w:val="00D72D51"/>
    <w:rsid w:val="00D72F84"/>
    <w:rsid w:val="00D731B7"/>
    <w:rsid w:val="00D73278"/>
    <w:rsid w:val="00D73460"/>
    <w:rsid w:val="00D7347E"/>
    <w:rsid w:val="00D7350B"/>
    <w:rsid w:val="00D73544"/>
    <w:rsid w:val="00D735CF"/>
    <w:rsid w:val="00D73C18"/>
    <w:rsid w:val="00D73D0D"/>
    <w:rsid w:val="00D73DA2"/>
    <w:rsid w:val="00D73F40"/>
    <w:rsid w:val="00D73FCF"/>
    <w:rsid w:val="00D73FD3"/>
    <w:rsid w:val="00D7421F"/>
    <w:rsid w:val="00D74294"/>
    <w:rsid w:val="00D7435A"/>
    <w:rsid w:val="00D74378"/>
    <w:rsid w:val="00D744B2"/>
    <w:rsid w:val="00D746B3"/>
    <w:rsid w:val="00D74862"/>
    <w:rsid w:val="00D7494F"/>
    <w:rsid w:val="00D74A26"/>
    <w:rsid w:val="00D74A4F"/>
    <w:rsid w:val="00D74A7A"/>
    <w:rsid w:val="00D74B4C"/>
    <w:rsid w:val="00D74D98"/>
    <w:rsid w:val="00D74DC3"/>
    <w:rsid w:val="00D74EA4"/>
    <w:rsid w:val="00D750A4"/>
    <w:rsid w:val="00D7518F"/>
    <w:rsid w:val="00D7531F"/>
    <w:rsid w:val="00D7543C"/>
    <w:rsid w:val="00D75587"/>
    <w:rsid w:val="00D75841"/>
    <w:rsid w:val="00D75C83"/>
    <w:rsid w:val="00D75C97"/>
    <w:rsid w:val="00D75CA8"/>
    <w:rsid w:val="00D75D6A"/>
    <w:rsid w:val="00D75D94"/>
    <w:rsid w:val="00D75DBA"/>
    <w:rsid w:val="00D75F13"/>
    <w:rsid w:val="00D7604C"/>
    <w:rsid w:val="00D762BC"/>
    <w:rsid w:val="00D76486"/>
    <w:rsid w:val="00D76506"/>
    <w:rsid w:val="00D76665"/>
    <w:rsid w:val="00D76833"/>
    <w:rsid w:val="00D76861"/>
    <w:rsid w:val="00D76DE1"/>
    <w:rsid w:val="00D76FA5"/>
    <w:rsid w:val="00D77076"/>
    <w:rsid w:val="00D7726E"/>
    <w:rsid w:val="00D7732F"/>
    <w:rsid w:val="00D775EE"/>
    <w:rsid w:val="00D776C4"/>
    <w:rsid w:val="00D776D9"/>
    <w:rsid w:val="00D776FB"/>
    <w:rsid w:val="00D7784A"/>
    <w:rsid w:val="00D77B41"/>
    <w:rsid w:val="00D77BF5"/>
    <w:rsid w:val="00D77C35"/>
    <w:rsid w:val="00D77C45"/>
    <w:rsid w:val="00D77DF1"/>
    <w:rsid w:val="00D77DFE"/>
    <w:rsid w:val="00D80118"/>
    <w:rsid w:val="00D80205"/>
    <w:rsid w:val="00D8041F"/>
    <w:rsid w:val="00D80563"/>
    <w:rsid w:val="00D8057A"/>
    <w:rsid w:val="00D805D6"/>
    <w:rsid w:val="00D80681"/>
    <w:rsid w:val="00D807DA"/>
    <w:rsid w:val="00D80A38"/>
    <w:rsid w:val="00D80DD5"/>
    <w:rsid w:val="00D80E29"/>
    <w:rsid w:val="00D80F80"/>
    <w:rsid w:val="00D813EC"/>
    <w:rsid w:val="00D8144D"/>
    <w:rsid w:val="00D815F8"/>
    <w:rsid w:val="00D81726"/>
    <w:rsid w:val="00D818C8"/>
    <w:rsid w:val="00D81D63"/>
    <w:rsid w:val="00D81E6C"/>
    <w:rsid w:val="00D82049"/>
    <w:rsid w:val="00D8206C"/>
    <w:rsid w:val="00D820F6"/>
    <w:rsid w:val="00D82227"/>
    <w:rsid w:val="00D8246B"/>
    <w:rsid w:val="00D824D1"/>
    <w:rsid w:val="00D8258E"/>
    <w:rsid w:val="00D82676"/>
    <w:rsid w:val="00D82700"/>
    <w:rsid w:val="00D82861"/>
    <w:rsid w:val="00D828DE"/>
    <w:rsid w:val="00D82979"/>
    <w:rsid w:val="00D82A9E"/>
    <w:rsid w:val="00D82B78"/>
    <w:rsid w:val="00D82E09"/>
    <w:rsid w:val="00D83202"/>
    <w:rsid w:val="00D83225"/>
    <w:rsid w:val="00D83270"/>
    <w:rsid w:val="00D8341C"/>
    <w:rsid w:val="00D837C0"/>
    <w:rsid w:val="00D8387E"/>
    <w:rsid w:val="00D83883"/>
    <w:rsid w:val="00D838A1"/>
    <w:rsid w:val="00D8394E"/>
    <w:rsid w:val="00D8395B"/>
    <w:rsid w:val="00D839D8"/>
    <w:rsid w:val="00D83B9F"/>
    <w:rsid w:val="00D83CB8"/>
    <w:rsid w:val="00D83D05"/>
    <w:rsid w:val="00D83DBA"/>
    <w:rsid w:val="00D83E79"/>
    <w:rsid w:val="00D83FDC"/>
    <w:rsid w:val="00D83FF5"/>
    <w:rsid w:val="00D8409A"/>
    <w:rsid w:val="00D840DA"/>
    <w:rsid w:val="00D84194"/>
    <w:rsid w:val="00D842AD"/>
    <w:rsid w:val="00D84303"/>
    <w:rsid w:val="00D84632"/>
    <w:rsid w:val="00D8477A"/>
    <w:rsid w:val="00D84904"/>
    <w:rsid w:val="00D84971"/>
    <w:rsid w:val="00D84CE5"/>
    <w:rsid w:val="00D84D1D"/>
    <w:rsid w:val="00D84FEF"/>
    <w:rsid w:val="00D85014"/>
    <w:rsid w:val="00D85269"/>
    <w:rsid w:val="00D8532A"/>
    <w:rsid w:val="00D85621"/>
    <w:rsid w:val="00D8572F"/>
    <w:rsid w:val="00D857C5"/>
    <w:rsid w:val="00D857F7"/>
    <w:rsid w:val="00D85824"/>
    <w:rsid w:val="00D8589B"/>
    <w:rsid w:val="00D85CA2"/>
    <w:rsid w:val="00D85CC0"/>
    <w:rsid w:val="00D85D2E"/>
    <w:rsid w:val="00D85D5F"/>
    <w:rsid w:val="00D85D7B"/>
    <w:rsid w:val="00D85DD6"/>
    <w:rsid w:val="00D86038"/>
    <w:rsid w:val="00D86089"/>
    <w:rsid w:val="00D8608F"/>
    <w:rsid w:val="00D860AF"/>
    <w:rsid w:val="00D86147"/>
    <w:rsid w:val="00D8622D"/>
    <w:rsid w:val="00D86639"/>
    <w:rsid w:val="00D866D6"/>
    <w:rsid w:val="00D8672B"/>
    <w:rsid w:val="00D86754"/>
    <w:rsid w:val="00D86893"/>
    <w:rsid w:val="00D86A24"/>
    <w:rsid w:val="00D86A7D"/>
    <w:rsid w:val="00D86A84"/>
    <w:rsid w:val="00D86B12"/>
    <w:rsid w:val="00D86BC2"/>
    <w:rsid w:val="00D86C7A"/>
    <w:rsid w:val="00D86D10"/>
    <w:rsid w:val="00D86DED"/>
    <w:rsid w:val="00D86ECE"/>
    <w:rsid w:val="00D86F09"/>
    <w:rsid w:val="00D86FC1"/>
    <w:rsid w:val="00D86FCA"/>
    <w:rsid w:val="00D87027"/>
    <w:rsid w:val="00D8708B"/>
    <w:rsid w:val="00D870C0"/>
    <w:rsid w:val="00D8731E"/>
    <w:rsid w:val="00D87353"/>
    <w:rsid w:val="00D8743C"/>
    <w:rsid w:val="00D874AC"/>
    <w:rsid w:val="00D87681"/>
    <w:rsid w:val="00D87795"/>
    <w:rsid w:val="00D878BC"/>
    <w:rsid w:val="00D8798D"/>
    <w:rsid w:val="00D879A1"/>
    <w:rsid w:val="00D87A3A"/>
    <w:rsid w:val="00D87EFE"/>
    <w:rsid w:val="00D87F24"/>
    <w:rsid w:val="00D87F76"/>
    <w:rsid w:val="00D9002B"/>
    <w:rsid w:val="00D90055"/>
    <w:rsid w:val="00D9006A"/>
    <w:rsid w:val="00D9020E"/>
    <w:rsid w:val="00D90423"/>
    <w:rsid w:val="00D90B7A"/>
    <w:rsid w:val="00D90BDA"/>
    <w:rsid w:val="00D90BEC"/>
    <w:rsid w:val="00D90C25"/>
    <w:rsid w:val="00D90D77"/>
    <w:rsid w:val="00D90EC4"/>
    <w:rsid w:val="00D90F35"/>
    <w:rsid w:val="00D90F67"/>
    <w:rsid w:val="00D91029"/>
    <w:rsid w:val="00D9125C"/>
    <w:rsid w:val="00D9129C"/>
    <w:rsid w:val="00D91364"/>
    <w:rsid w:val="00D914CC"/>
    <w:rsid w:val="00D91501"/>
    <w:rsid w:val="00D91519"/>
    <w:rsid w:val="00D91688"/>
    <w:rsid w:val="00D918A8"/>
    <w:rsid w:val="00D91944"/>
    <w:rsid w:val="00D91A0C"/>
    <w:rsid w:val="00D91A66"/>
    <w:rsid w:val="00D91B95"/>
    <w:rsid w:val="00D91C96"/>
    <w:rsid w:val="00D91EFD"/>
    <w:rsid w:val="00D91F01"/>
    <w:rsid w:val="00D91FBC"/>
    <w:rsid w:val="00D9246F"/>
    <w:rsid w:val="00D924C0"/>
    <w:rsid w:val="00D925D3"/>
    <w:rsid w:val="00D92C6D"/>
    <w:rsid w:val="00D93938"/>
    <w:rsid w:val="00D93C92"/>
    <w:rsid w:val="00D93C9E"/>
    <w:rsid w:val="00D93DBC"/>
    <w:rsid w:val="00D93E6B"/>
    <w:rsid w:val="00D93EDD"/>
    <w:rsid w:val="00D93EF2"/>
    <w:rsid w:val="00D93F24"/>
    <w:rsid w:val="00D93F3A"/>
    <w:rsid w:val="00D94105"/>
    <w:rsid w:val="00D942D4"/>
    <w:rsid w:val="00D94336"/>
    <w:rsid w:val="00D94347"/>
    <w:rsid w:val="00D94469"/>
    <w:rsid w:val="00D9448A"/>
    <w:rsid w:val="00D944D1"/>
    <w:rsid w:val="00D94519"/>
    <w:rsid w:val="00D945DC"/>
    <w:rsid w:val="00D94633"/>
    <w:rsid w:val="00D9465D"/>
    <w:rsid w:val="00D947FD"/>
    <w:rsid w:val="00D94922"/>
    <w:rsid w:val="00D94A61"/>
    <w:rsid w:val="00D94AA6"/>
    <w:rsid w:val="00D94B06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7FC"/>
    <w:rsid w:val="00D958FF"/>
    <w:rsid w:val="00D9591A"/>
    <w:rsid w:val="00D9594A"/>
    <w:rsid w:val="00D95A04"/>
    <w:rsid w:val="00D95A10"/>
    <w:rsid w:val="00D95A32"/>
    <w:rsid w:val="00D95C8E"/>
    <w:rsid w:val="00D95D26"/>
    <w:rsid w:val="00D95EF3"/>
    <w:rsid w:val="00D96089"/>
    <w:rsid w:val="00D961D9"/>
    <w:rsid w:val="00D9620A"/>
    <w:rsid w:val="00D9625F"/>
    <w:rsid w:val="00D962AD"/>
    <w:rsid w:val="00D962FB"/>
    <w:rsid w:val="00D96334"/>
    <w:rsid w:val="00D96435"/>
    <w:rsid w:val="00D96486"/>
    <w:rsid w:val="00D965B7"/>
    <w:rsid w:val="00D966B1"/>
    <w:rsid w:val="00D966C2"/>
    <w:rsid w:val="00D969BE"/>
    <w:rsid w:val="00D96A54"/>
    <w:rsid w:val="00D96A61"/>
    <w:rsid w:val="00D96B03"/>
    <w:rsid w:val="00D96B6E"/>
    <w:rsid w:val="00D96C45"/>
    <w:rsid w:val="00D96D78"/>
    <w:rsid w:val="00D97219"/>
    <w:rsid w:val="00D972B7"/>
    <w:rsid w:val="00D972E3"/>
    <w:rsid w:val="00D97402"/>
    <w:rsid w:val="00D97583"/>
    <w:rsid w:val="00D975EA"/>
    <w:rsid w:val="00D9778E"/>
    <w:rsid w:val="00D977CE"/>
    <w:rsid w:val="00D97913"/>
    <w:rsid w:val="00D9794C"/>
    <w:rsid w:val="00D97A69"/>
    <w:rsid w:val="00D97B28"/>
    <w:rsid w:val="00D97C38"/>
    <w:rsid w:val="00D97E27"/>
    <w:rsid w:val="00D97E64"/>
    <w:rsid w:val="00D97E79"/>
    <w:rsid w:val="00D97F47"/>
    <w:rsid w:val="00DA003C"/>
    <w:rsid w:val="00DA01A4"/>
    <w:rsid w:val="00DA01CC"/>
    <w:rsid w:val="00DA02A0"/>
    <w:rsid w:val="00DA0587"/>
    <w:rsid w:val="00DA0723"/>
    <w:rsid w:val="00DA07A7"/>
    <w:rsid w:val="00DA0823"/>
    <w:rsid w:val="00DA0847"/>
    <w:rsid w:val="00DA09FD"/>
    <w:rsid w:val="00DA0B7E"/>
    <w:rsid w:val="00DA0C53"/>
    <w:rsid w:val="00DA0E15"/>
    <w:rsid w:val="00DA116A"/>
    <w:rsid w:val="00DA1345"/>
    <w:rsid w:val="00DA1440"/>
    <w:rsid w:val="00DA1476"/>
    <w:rsid w:val="00DA157D"/>
    <w:rsid w:val="00DA1701"/>
    <w:rsid w:val="00DA173E"/>
    <w:rsid w:val="00DA17F6"/>
    <w:rsid w:val="00DA1AA8"/>
    <w:rsid w:val="00DA1ABF"/>
    <w:rsid w:val="00DA1C54"/>
    <w:rsid w:val="00DA1C5B"/>
    <w:rsid w:val="00DA1C7C"/>
    <w:rsid w:val="00DA1C7F"/>
    <w:rsid w:val="00DA1CAF"/>
    <w:rsid w:val="00DA1CDB"/>
    <w:rsid w:val="00DA1D42"/>
    <w:rsid w:val="00DA21A2"/>
    <w:rsid w:val="00DA21D3"/>
    <w:rsid w:val="00DA2290"/>
    <w:rsid w:val="00DA257E"/>
    <w:rsid w:val="00DA272D"/>
    <w:rsid w:val="00DA29E0"/>
    <w:rsid w:val="00DA29E8"/>
    <w:rsid w:val="00DA2A8A"/>
    <w:rsid w:val="00DA2C12"/>
    <w:rsid w:val="00DA2C1B"/>
    <w:rsid w:val="00DA2C1E"/>
    <w:rsid w:val="00DA2CFA"/>
    <w:rsid w:val="00DA2ECB"/>
    <w:rsid w:val="00DA2EDB"/>
    <w:rsid w:val="00DA2FD7"/>
    <w:rsid w:val="00DA311A"/>
    <w:rsid w:val="00DA332D"/>
    <w:rsid w:val="00DA33E8"/>
    <w:rsid w:val="00DA35DB"/>
    <w:rsid w:val="00DA3605"/>
    <w:rsid w:val="00DA3660"/>
    <w:rsid w:val="00DA37AF"/>
    <w:rsid w:val="00DA38BA"/>
    <w:rsid w:val="00DA3D0A"/>
    <w:rsid w:val="00DA3EE0"/>
    <w:rsid w:val="00DA4028"/>
    <w:rsid w:val="00DA4035"/>
    <w:rsid w:val="00DA40A1"/>
    <w:rsid w:val="00DA40F9"/>
    <w:rsid w:val="00DA4118"/>
    <w:rsid w:val="00DA4270"/>
    <w:rsid w:val="00DA46AA"/>
    <w:rsid w:val="00DA4840"/>
    <w:rsid w:val="00DA49AC"/>
    <w:rsid w:val="00DA4A53"/>
    <w:rsid w:val="00DA4F3F"/>
    <w:rsid w:val="00DA4F8F"/>
    <w:rsid w:val="00DA4FE2"/>
    <w:rsid w:val="00DA5174"/>
    <w:rsid w:val="00DA5339"/>
    <w:rsid w:val="00DA5BD0"/>
    <w:rsid w:val="00DA5C6E"/>
    <w:rsid w:val="00DA5D1E"/>
    <w:rsid w:val="00DA5E8D"/>
    <w:rsid w:val="00DA5EFA"/>
    <w:rsid w:val="00DA5FEB"/>
    <w:rsid w:val="00DA6026"/>
    <w:rsid w:val="00DA605F"/>
    <w:rsid w:val="00DA643F"/>
    <w:rsid w:val="00DA65C0"/>
    <w:rsid w:val="00DA6802"/>
    <w:rsid w:val="00DA6847"/>
    <w:rsid w:val="00DA6903"/>
    <w:rsid w:val="00DA6943"/>
    <w:rsid w:val="00DA6963"/>
    <w:rsid w:val="00DA6A25"/>
    <w:rsid w:val="00DA6B7E"/>
    <w:rsid w:val="00DA6BA9"/>
    <w:rsid w:val="00DA6CA1"/>
    <w:rsid w:val="00DA6D66"/>
    <w:rsid w:val="00DA6DA5"/>
    <w:rsid w:val="00DA7050"/>
    <w:rsid w:val="00DA71F6"/>
    <w:rsid w:val="00DA7204"/>
    <w:rsid w:val="00DA7466"/>
    <w:rsid w:val="00DA7899"/>
    <w:rsid w:val="00DA7922"/>
    <w:rsid w:val="00DA79C6"/>
    <w:rsid w:val="00DA7B1B"/>
    <w:rsid w:val="00DA7C0E"/>
    <w:rsid w:val="00DA7C47"/>
    <w:rsid w:val="00DA7D60"/>
    <w:rsid w:val="00DA7D75"/>
    <w:rsid w:val="00DA7D7F"/>
    <w:rsid w:val="00DA7DB4"/>
    <w:rsid w:val="00DA7F31"/>
    <w:rsid w:val="00DB014A"/>
    <w:rsid w:val="00DB029F"/>
    <w:rsid w:val="00DB0331"/>
    <w:rsid w:val="00DB034C"/>
    <w:rsid w:val="00DB04B3"/>
    <w:rsid w:val="00DB04C0"/>
    <w:rsid w:val="00DB0763"/>
    <w:rsid w:val="00DB089C"/>
    <w:rsid w:val="00DB08CF"/>
    <w:rsid w:val="00DB09D4"/>
    <w:rsid w:val="00DB0AEC"/>
    <w:rsid w:val="00DB0C4A"/>
    <w:rsid w:val="00DB0CA1"/>
    <w:rsid w:val="00DB0D29"/>
    <w:rsid w:val="00DB0D51"/>
    <w:rsid w:val="00DB0D5F"/>
    <w:rsid w:val="00DB0F1A"/>
    <w:rsid w:val="00DB0F92"/>
    <w:rsid w:val="00DB0FD2"/>
    <w:rsid w:val="00DB100D"/>
    <w:rsid w:val="00DB10B5"/>
    <w:rsid w:val="00DB11FA"/>
    <w:rsid w:val="00DB1208"/>
    <w:rsid w:val="00DB126A"/>
    <w:rsid w:val="00DB135C"/>
    <w:rsid w:val="00DB1378"/>
    <w:rsid w:val="00DB13F1"/>
    <w:rsid w:val="00DB1455"/>
    <w:rsid w:val="00DB157C"/>
    <w:rsid w:val="00DB1941"/>
    <w:rsid w:val="00DB1AAE"/>
    <w:rsid w:val="00DB1CB0"/>
    <w:rsid w:val="00DB1FD8"/>
    <w:rsid w:val="00DB20B3"/>
    <w:rsid w:val="00DB2180"/>
    <w:rsid w:val="00DB22FD"/>
    <w:rsid w:val="00DB23AF"/>
    <w:rsid w:val="00DB246F"/>
    <w:rsid w:val="00DB24FD"/>
    <w:rsid w:val="00DB2633"/>
    <w:rsid w:val="00DB27DC"/>
    <w:rsid w:val="00DB2AA0"/>
    <w:rsid w:val="00DB2C68"/>
    <w:rsid w:val="00DB2E90"/>
    <w:rsid w:val="00DB2F5A"/>
    <w:rsid w:val="00DB3060"/>
    <w:rsid w:val="00DB30E1"/>
    <w:rsid w:val="00DB311A"/>
    <w:rsid w:val="00DB3384"/>
    <w:rsid w:val="00DB3496"/>
    <w:rsid w:val="00DB3537"/>
    <w:rsid w:val="00DB38BB"/>
    <w:rsid w:val="00DB3A41"/>
    <w:rsid w:val="00DB3A9E"/>
    <w:rsid w:val="00DB3AB4"/>
    <w:rsid w:val="00DB3B60"/>
    <w:rsid w:val="00DB3C5C"/>
    <w:rsid w:val="00DB3C95"/>
    <w:rsid w:val="00DB3CDD"/>
    <w:rsid w:val="00DB3CE2"/>
    <w:rsid w:val="00DB3EA2"/>
    <w:rsid w:val="00DB3EF2"/>
    <w:rsid w:val="00DB436A"/>
    <w:rsid w:val="00DB47B1"/>
    <w:rsid w:val="00DB49DA"/>
    <w:rsid w:val="00DB4BBA"/>
    <w:rsid w:val="00DB4DF2"/>
    <w:rsid w:val="00DB4F40"/>
    <w:rsid w:val="00DB4F7B"/>
    <w:rsid w:val="00DB50FA"/>
    <w:rsid w:val="00DB510C"/>
    <w:rsid w:val="00DB54E2"/>
    <w:rsid w:val="00DB577E"/>
    <w:rsid w:val="00DB5832"/>
    <w:rsid w:val="00DB58AC"/>
    <w:rsid w:val="00DB58B0"/>
    <w:rsid w:val="00DB5965"/>
    <w:rsid w:val="00DB59C9"/>
    <w:rsid w:val="00DB59CE"/>
    <w:rsid w:val="00DB5B17"/>
    <w:rsid w:val="00DB5C80"/>
    <w:rsid w:val="00DB5D18"/>
    <w:rsid w:val="00DB5E34"/>
    <w:rsid w:val="00DB5E66"/>
    <w:rsid w:val="00DB5EF4"/>
    <w:rsid w:val="00DB5FB3"/>
    <w:rsid w:val="00DB612F"/>
    <w:rsid w:val="00DB63CE"/>
    <w:rsid w:val="00DB68DA"/>
    <w:rsid w:val="00DB6A36"/>
    <w:rsid w:val="00DB6CFF"/>
    <w:rsid w:val="00DB6DA8"/>
    <w:rsid w:val="00DB6E43"/>
    <w:rsid w:val="00DB6F22"/>
    <w:rsid w:val="00DB70B1"/>
    <w:rsid w:val="00DB7173"/>
    <w:rsid w:val="00DB7343"/>
    <w:rsid w:val="00DB74BD"/>
    <w:rsid w:val="00DB760B"/>
    <w:rsid w:val="00DB77DC"/>
    <w:rsid w:val="00DB7988"/>
    <w:rsid w:val="00DB79F0"/>
    <w:rsid w:val="00DB7D5D"/>
    <w:rsid w:val="00DB7ECE"/>
    <w:rsid w:val="00DB7F21"/>
    <w:rsid w:val="00DC01D4"/>
    <w:rsid w:val="00DC0293"/>
    <w:rsid w:val="00DC037C"/>
    <w:rsid w:val="00DC05E9"/>
    <w:rsid w:val="00DC06EB"/>
    <w:rsid w:val="00DC07BD"/>
    <w:rsid w:val="00DC083B"/>
    <w:rsid w:val="00DC085B"/>
    <w:rsid w:val="00DC094D"/>
    <w:rsid w:val="00DC09CF"/>
    <w:rsid w:val="00DC0A07"/>
    <w:rsid w:val="00DC0B24"/>
    <w:rsid w:val="00DC0CBB"/>
    <w:rsid w:val="00DC0E43"/>
    <w:rsid w:val="00DC103A"/>
    <w:rsid w:val="00DC10CC"/>
    <w:rsid w:val="00DC1363"/>
    <w:rsid w:val="00DC139F"/>
    <w:rsid w:val="00DC152F"/>
    <w:rsid w:val="00DC15F8"/>
    <w:rsid w:val="00DC16C6"/>
    <w:rsid w:val="00DC17A6"/>
    <w:rsid w:val="00DC1C01"/>
    <w:rsid w:val="00DC1E20"/>
    <w:rsid w:val="00DC1EEB"/>
    <w:rsid w:val="00DC1F3A"/>
    <w:rsid w:val="00DC200F"/>
    <w:rsid w:val="00DC2010"/>
    <w:rsid w:val="00DC202E"/>
    <w:rsid w:val="00DC20FA"/>
    <w:rsid w:val="00DC212E"/>
    <w:rsid w:val="00DC22BA"/>
    <w:rsid w:val="00DC22FE"/>
    <w:rsid w:val="00DC236E"/>
    <w:rsid w:val="00DC2772"/>
    <w:rsid w:val="00DC2921"/>
    <w:rsid w:val="00DC2DF1"/>
    <w:rsid w:val="00DC2F8A"/>
    <w:rsid w:val="00DC2FB4"/>
    <w:rsid w:val="00DC2FEB"/>
    <w:rsid w:val="00DC3024"/>
    <w:rsid w:val="00DC30F0"/>
    <w:rsid w:val="00DC31D4"/>
    <w:rsid w:val="00DC33AA"/>
    <w:rsid w:val="00DC3444"/>
    <w:rsid w:val="00DC3594"/>
    <w:rsid w:val="00DC37DA"/>
    <w:rsid w:val="00DC3880"/>
    <w:rsid w:val="00DC392B"/>
    <w:rsid w:val="00DC3BA5"/>
    <w:rsid w:val="00DC3BFA"/>
    <w:rsid w:val="00DC3D60"/>
    <w:rsid w:val="00DC3EE2"/>
    <w:rsid w:val="00DC40D7"/>
    <w:rsid w:val="00DC44DE"/>
    <w:rsid w:val="00DC4662"/>
    <w:rsid w:val="00DC46CA"/>
    <w:rsid w:val="00DC46CB"/>
    <w:rsid w:val="00DC4898"/>
    <w:rsid w:val="00DC4FB5"/>
    <w:rsid w:val="00DC5206"/>
    <w:rsid w:val="00DC527E"/>
    <w:rsid w:val="00DC52FA"/>
    <w:rsid w:val="00DC53DA"/>
    <w:rsid w:val="00DC57BA"/>
    <w:rsid w:val="00DC58B5"/>
    <w:rsid w:val="00DC5B4A"/>
    <w:rsid w:val="00DC5CC7"/>
    <w:rsid w:val="00DC5DA0"/>
    <w:rsid w:val="00DC5DA5"/>
    <w:rsid w:val="00DC5E60"/>
    <w:rsid w:val="00DC5EB7"/>
    <w:rsid w:val="00DC60F4"/>
    <w:rsid w:val="00DC611E"/>
    <w:rsid w:val="00DC6420"/>
    <w:rsid w:val="00DC661E"/>
    <w:rsid w:val="00DC68BD"/>
    <w:rsid w:val="00DC695B"/>
    <w:rsid w:val="00DC6990"/>
    <w:rsid w:val="00DC6A5D"/>
    <w:rsid w:val="00DC6ADA"/>
    <w:rsid w:val="00DC6B4A"/>
    <w:rsid w:val="00DC6D24"/>
    <w:rsid w:val="00DC6F7C"/>
    <w:rsid w:val="00DC7160"/>
    <w:rsid w:val="00DC71CA"/>
    <w:rsid w:val="00DC71D2"/>
    <w:rsid w:val="00DC721A"/>
    <w:rsid w:val="00DC72B1"/>
    <w:rsid w:val="00DC7398"/>
    <w:rsid w:val="00DC7417"/>
    <w:rsid w:val="00DC759E"/>
    <w:rsid w:val="00DC75A0"/>
    <w:rsid w:val="00DC7989"/>
    <w:rsid w:val="00DC7A2F"/>
    <w:rsid w:val="00DC7AE9"/>
    <w:rsid w:val="00DC7BD0"/>
    <w:rsid w:val="00DC7DD0"/>
    <w:rsid w:val="00DC7DE6"/>
    <w:rsid w:val="00DC7E92"/>
    <w:rsid w:val="00DC7EA1"/>
    <w:rsid w:val="00DC7FBC"/>
    <w:rsid w:val="00DD029B"/>
    <w:rsid w:val="00DD0442"/>
    <w:rsid w:val="00DD054A"/>
    <w:rsid w:val="00DD054B"/>
    <w:rsid w:val="00DD063A"/>
    <w:rsid w:val="00DD06D0"/>
    <w:rsid w:val="00DD0868"/>
    <w:rsid w:val="00DD0B6A"/>
    <w:rsid w:val="00DD0CFE"/>
    <w:rsid w:val="00DD0D0D"/>
    <w:rsid w:val="00DD0D78"/>
    <w:rsid w:val="00DD0F35"/>
    <w:rsid w:val="00DD1272"/>
    <w:rsid w:val="00DD14F4"/>
    <w:rsid w:val="00DD157D"/>
    <w:rsid w:val="00DD18D0"/>
    <w:rsid w:val="00DD1B11"/>
    <w:rsid w:val="00DD1CB2"/>
    <w:rsid w:val="00DD2072"/>
    <w:rsid w:val="00DD2179"/>
    <w:rsid w:val="00DD239C"/>
    <w:rsid w:val="00DD23FB"/>
    <w:rsid w:val="00DD246C"/>
    <w:rsid w:val="00DD263A"/>
    <w:rsid w:val="00DD2663"/>
    <w:rsid w:val="00DD2A2D"/>
    <w:rsid w:val="00DD2A59"/>
    <w:rsid w:val="00DD2AA2"/>
    <w:rsid w:val="00DD2B51"/>
    <w:rsid w:val="00DD2B86"/>
    <w:rsid w:val="00DD2C5A"/>
    <w:rsid w:val="00DD2D01"/>
    <w:rsid w:val="00DD2F29"/>
    <w:rsid w:val="00DD2F67"/>
    <w:rsid w:val="00DD3057"/>
    <w:rsid w:val="00DD31C3"/>
    <w:rsid w:val="00DD32EF"/>
    <w:rsid w:val="00DD330B"/>
    <w:rsid w:val="00DD3340"/>
    <w:rsid w:val="00DD33DF"/>
    <w:rsid w:val="00DD3767"/>
    <w:rsid w:val="00DD37A7"/>
    <w:rsid w:val="00DD3A15"/>
    <w:rsid w:val="00DD3A25"/>
    <w:rsid w:val="00DD3A6C"/>
    <w:rsid w:val="00DD3B50"/>
    <w:rsid w:val="00DD3CF1"/>
    <w:rsid w:val="00DD3CF3"/>
    <w:rsid w:val="00DD3CFC"/>
    <w:rsid w:val="00DD3F1D"/>
    <w:rsid w:val="00DD3F6C"/>
    <w:rsid w:val="00DD3F7D"/>
    <w:rsid w:val="00DD40B1"/>
    <w:rsid w:val="00DD4210"/>
    <w:rsid w:val="00DD43AE"/>
    <w:rsid w:val="00DD4411"/>
    <w:rsid w:val="00DD44B7"/>
    <w:rsid w:val="00DD4522"/>
    <w:rsid w:val="00DD45E0"/>
    <w:rsid w:val="00DD4D09"/>
    <w:rsid w:val="00DD4EFC"/>
    <w:rsid w:val="00DD4F5C"/>
    <w:rsid w:val="00DD4F64"/>
    <w:rsid w:val="00DD5250"/>
    <w:rsid w:val="00DD52F4"/>
    <w:rsid w:val="00DD52F7"/>
    <w:rsid w:val="00DD53C3"/>
    <w:rsid w:val="00DD546C"/>
    <w:rsid w:val="00DD55B5"/>
    <w:rsid w:val="00DD56A1"/>
    <w:rsid w:val="00DD5826"/>
    <w:rsid w:val="00DD5840"/>
    <w:rsid w:val="00DD5854"/>
    <w:rsid w:val="00DD5950"/>
    <w:rsid w:val="00DD59DA"/>
    <w:rsid w:val="00DD59DC"/>
    <w:rsid w:val="00DD5C68"/>
    <w:rsid w:val="00DD5E54"/>
    <w:rsid w:val="00DD5E65"/>
    <w:rsid w:val="00DD5E8D"/>
    <w:rsid w:val="00DD611C"/>
    <w:rsid w:val="00DD61FD"/>
    <w:rsid w:val="00DD658E"/>
    <w:rsid w:val="00DD66B1"/>
    <w:rsid w:val="00DD66FB"/>
    <w:rsid w:val="00DD6825"/>
    <w:rsid w:val="00DD68EC"/>
    <w:rsid w:val="00DD6A43"/>
    <w:rsid w:val="00DD6B06"/>
    <w:rsid w:val="00DD6C1E"/>
    <w:rsid w:val="00DD6CEC"/>
    <w:rsid w:val="00DD6CEF"/>
    <w:rsid w:val="00DD6D18"/>
    <w:rsid w:val="00DD6D5C"/>
    <w:rsid w:val="00DD6D90"/>
    <w:rsid w:val="00DD6DD0"/>
    <w:rsid w:val="00DD6E24"/>
    <w:rsid w:val="00DD6EA9"/>
    <w:rsid w:val="00DD6F72"/>
    <w:rsid w:val="00DD700C"/>
    <w:rsid w:val="00DD72AC"/>
    <w:rsid w:val="00DD7523"/>
    <w:rsid w:val="00DD774C"/>
    <w:rsid w:val="00DD77FA"/>
    <w:rsid w:val="00DD7813"/>
    <w:rsid w:val="00DD7863"/>
    <w:rsid w:val="00DD7C72"/>
    <w:rsid w:val="00DD7D82"/>
    <w:rsid w:val="00DD7FE9"/>
    <w:rsid w:val="00DE00FE"/>
    <w:rsid w:val="00DE02B2"/>
    <w:rsid w:val="00DE02D5"/>
    <w:rsid w:val="00DE02F0"/>
    <w:rsid w:val="00DE0358"/>
    <w:rsid w:val="00DE03C5"/>
    <w:rsid w:val="00DE057D"/>
    <w:rsid w:val="00DE05B2"/>
    <w:rsid w:val="00DE0714"/>
    <w:rsid w:val="00DE08CA"/>
    <w:rsid w:val="00DE0969"/>
    <w:rsid w:val="00DE0A95"/>
    <w:rsid w:val="00DE0ABB"/>
    <w:rsid w:val="00DE0BC2"/>
    <w:rsid w:val="00DE0DCA"/>
    <w:rsid w:val="00DE1117"/>
    <w:rsid w:val="00DE1273"/>
    <w:rsid w:val="00DE1360"/>
    <w:rsid w:val="00DE140B"/>
    <w:rsid w:val="00DE1559"/>
    <w:rsid w:val="00DE1560"/>
    <w:rsid w:val="00DE15B6"/>
    <w:rsid w:val="00DE1611"/>
    <w:rsid w:val="00DE1675"/>
    <w:rsid w:val="00DE1963"/>
    <w:rsid w:val="00DE1976"/>
    <w:rsid w:val="00DE19EB"/>
    <w:rsid w:val="00DE1AD0"/>
    <w:rsid w:val="00DE1AE1"/>
    <w:rsid w:val="00DE1D3E"/>
    <w:rsid w:val="00DE1EF3"/>
    <w:rsid w:val="00DE1FDE"/>
    <w:rsid w:val="00DE2113"/>
    <w:rsid w:val="00DE2203"/>
    <w:rsid w:val="00DE2235"/>
    <w:rsid w:val="00DE258E"/>
    <w:rsid w:val="00DE26F0"/>
    <w:rsid w:val="00DE27D4"/>
    <w:rsid w:val="00DE2822"/>
    <w:rsid w:val="00DE2851"/>
    <w:rsid w:val="00DE28E8"/>
    <w:rsid w:val="00DE2A5F"/>
    <w:rsid w:val="00DE2ADC"/>
    <w:rsid w:val="00DE2AF4"/>
    <w:rsid w:val="00DE2B96"/>
    <w:rsid w:val="00DE2CEC"/>
    <w:rsid w:val="00DE2D43"/>
    <w:rsid w:val="00DE2D4A"/>
    <w:rsid w:val="00DE2DD3"/>
    <w:rsid w:val="00DE2FB5"/>
    <w:rsid w:val="00DE3023"/>
    <w:rsid w:val="00DE3036"/>
    <w:rsid w:val="00DE32E9"/>
    <w:rsid w:val="00DE33E8"/>
    <w:rsid w:val="00DE3457"/>
    <w:rsid w:val="00DE34D0"/>
    <w:rsid w:val="00DE34F7"/>
    <w:rsid w:val="00DE3576"/>
    <w:rsid w:val="00DE3589"/>
    <w:rsid w:val="00DE363E"/>
    <w:rsid w:val="00DE3699"/>
    <w:rsid w:val="00DE37AB"/>
    <w:rsid w:val="00DE389D"/>
    <w:rsid w:val="00DE3960"/>
    <w:rsid w:val="00DE3964"/>
    <w:rsid w:val="00DE39F7"/>
    <w:rsid w:val="00DE3A59"/>
    <w:rsid w:val="00DE3C98"/>
    <w:rsid w:val="00DE3CBA"/>
    <w:rsid w:val="00DE3CC4"/>
    <w:rsid w:val="00DE4029"/>
    <w:rsid w:val="00DE4118"/>
    <w:rsid w:val="00DE4489"/>
    <w:rsid w:val="00DE46B3"/>
    <w:rsid w:val="00DE470E"/>
    <w:rsid w:val="00DE482A"/>
    <w:rsid w:val="00DE48AD"/>
    <w:rsid w:val="00DE48E9"/>
    <w:rsid w:val="00DE4A62"/>
    <w:rsid w:val="00DE4A75"/>
    <w:rsid w:val="00DE4B40"/>
    <w:rsid w:val="00DE4B7D"/>
    <w:rsid w:val="00DE4E40"/>
    <w:rsid w:val="00DE4E9A"/>
    <w:rsid w:val="00DE4EAC"/>
    <w:rsid w:val="00DE4EF6"/>
    <w:rsid w:val="00DE4FF6"/>
    <w:rsid w:val="00DE5028"/>
    <w:rsid w:val="00DE528A"/>
    <w:rsid w:val="00DE54F9"/>
    <w:rsid w:val="00DE552C"/>
    <w:rsid w:val="00DE55A0"/>
    <w:rsid w:val="00DE5621"/>
    <w:rsid w:val="00DE5812"/>
    <w:rsid w:val="00DE58AF"/>
    <w:rsid w:val="00DE592A"/>
    <w:rsid w:val="00DE59CB"/>
    <w:rsid w:val="00DE5B02"/>
    <w:rsid w:val="00DE5B6C"/>
    <w:rsid w:val="00DE5BAD"/>
    <w:rsid w:val="00DE5C5D"/>
    <w:rsid w:val="00DE5D4E"/>
    <w:rsid w:val="00DE5E2F"/>
    <w:rsid w:val="00DE61A9"/>
    <w:rsid w:val="00DE64AE"/>
    <w:rsid w:val="00DE6677"/>
    <w:rsid w:val="00DE672B"/>
    <w:rsid w:val="00DE67F9"/>
    <w:rsid w:val="00DE6822"/>
    <w:rsid w:val="00DE685F"/>
    <w:rsid w:val="00DE693F"/>
    <w:rsid w:val="00DE6982"/>
    <w:rsid w:val="00DE6A40"/>
    <w:rsid w:val="00DE6A95"/>
    <w:rsid w:val="00DE6BDD"/>
    <w:rsid w:val="00DE6BF0"/>
    <w:rsid w:val="00DE6D33"/>
    <w:rsid w:val="00DE6D58"/>
    <w:rsid w:val="00DE6F99"/>
    <w:rsid w:val="00DE6FD2"/>
    <w:rsid w:val="00DE7095"/>
    <w:rsid w:val="00DE71FD"/>
    <w:rsid w:val="00DE722A"/>
    <w:rsid w:val="00DE7337"/>
    <w:rsid w:val="00DE75BD"/>
    <w:rsid w:val="00DE7692"/>
    <w:rsid w:val="00DE76C6"/>
    <w:rsid w:val="00DE76E4"/>
    <w:rsid w:val="00DE77E9"/>
    <w:rsid w:val="00DE77EE"/>
    <w:rsid w:val="00DE7A20"/>
    <w:rsid w:val="00DE7A4A"/>
    <w:rsid w:val="00DE7DF4"/>
    <w:rsid w:val="00DE7FEC"/>
    <w:rsid w:val="00DF0286"/>
    <w:rsid w:val="00DF0329"/>
    <w:rsid w:val="00DF0344"/>
    <w:rsid w:val="00DF0507"/>
    <w:rsid w:val="00DF054B"/>
    <w:rsid w:val="00DF08D7"/>
    <w:rsid w:val="00DF0946"/>
    <w:rsid w:val="00DF0DA0"/>
    <w:rsid w:val="00DF0E01"/>
    <w:rsid w:val="00DF0EB8"/>
    <w:rsid w:val="00DF100F"/>
    <w:rsid w:val="00DF119D"/>
    <w:rsid w:val="00DF11A3"/>
    <w:rsid w:val="00DF13B1"/>
    <w:rsid w:val="00DF13C6"/>
    <w:rsid w:val="00DF155E"/>
    <w:rsid w:val="00DF16B5"/>
    <w:rsid w:val="00DF16DC"/>
    <w:rsid w:val="00DF18C5"/>
    <w:rsid w:val="00DF1B0E"/>
    <w:rsid w:val="00DF1D85"/>
    <w:rsid w:val="00DF1EAC"/>
    <w:rsid w:val="00DF1F17"/>
    <w:rsid w:val="00DF1F48"/>
    <w:rsid w:val="00DF1F81"/>
    <w:rsid w:val="00DF20D5"/>
    <w:rsid w:val="00DF2376"/>
    <w:rsid w:val="00DF24A1"/>
    <w:rsid w:val="00DF259F"/>
    <w:rsid w:val="00DF25E0"/>
    <w:rsid w:val="00DF261B"/>
    <w:rsid w:val="00DF263B"/>
    <w:rsid w:val="00DF26D7"/>
    <w:rsid w:val="00DF2806"/>
    <w:rsid w:val="00DF2823"/>
    <w:rsid w:val="00DF2A3B"/>
    <w:rsid w:val="00DF2B93"/>
    <w:rsid w:val="00DF2C3D"/>
    <w:rsid w:val="00DF2D8A"/>
    <w:rsid w:val="00DF2DDA"/>
    <w:rsid w:val="00DF2E5F"/>
    <w:rsid w:val="00DF2F5F"/>
    <w:rsid w:val="00DF2FE9"/>
    <w:rsid w:val="00DF30DC"/>
    <w:rsid w:val="00DF337F"/>
    <w:rsid w:val="00DF3398"/>
    <w:rsid w:val="00DF357C"/>
    <w:rsid w:val="00DF37F6"/>
    <w:rsid w:val="00DF384A"/>
    <w:rsid w:val="00DF38F3"/>
    <w:rsid w:val="00DF3B52"/>
    <w:rsid w:val="00DF3C09"/>
    <w:rsid w:val="00DF3CB7"/>
    <w:rsid w:val="00DF3CCD"/>
    <w:rsid w:val="00DF3EA8"/>
    <w:rsid w:val="00DF3F12"/>
    <w:rsid w:val="00DF403E"/>
    <w:rsid w:val="00DF4044"/>
    <w:rsid w:val="00DF404A"/>
    <w:rsid w:val="00DF4222"/>
    <w:rsid w:val="00DF438B"/>
    <w:rsid w:val="00DF4603"/>
    <w:rsid w:val="00DF4777"/>
    <w:rsid w:val="00DF47C7"/>
    <w:rsid w:val="00DF481F"/>
    <w:rsid w:val="00DF4A4D"/>
    <w:rsid w:val="00DF4B44"/>
    <w:rsid w:val="00DF4DA9"/>
    <w:rsid w:val="00DF4F8C"/>
    <w:rsid w:val="00DF50F1"/>
    <w:rsid w:val="00DF5117"/>
    <w:rsid w:val="00DF5383"/>
    <w:rsid w:val="00DF5399"/>
    <w:rsid w:val="00DF53A2"/>
    <w:rsid w:val="00DF548C"/>
    <w:rsid w:val="00DF5849"/>
    <w:rsid w:val="00DF595E"/>
    <w:rsid w:val="00DF596B"/>
    <w:rsid w:val="00DF5A8A"/>
    <w:rsid w:val="00DF5C98"/>
    <w:rsid w:val="00DF5D01"/>
    <w:rsid w:val="00DF5D1E"/>
    <w:rsid w:val="00DF5D40"/>
    <w:rsid w:val="00DF5DBC"/>
    <w:rsid w:val="00DF5F06"/>
    <w:rsid w:val="00DF5F38"/>
    <w:rsid w:val="00DF6031"/>
    <w:rsid w:val="00DF6067"/>
    <w:rsid w:val="00DF60D2"/>
    <w:rsid w:val="00DF61B4"/>
    <w:rsid w:val="00DF6301"/>
    <w:rsid w:val="00DF6379"/>
    <w:rsid w:val="00DF63DE"/>
    <w:rsid w:val="00DF63F3"/>
    <w:rsid w:val="00DF64E1"/>
    <w:rsid w:val="00DF6597"/>
    <w:rsid w:val="00DF65FF"/>
    <w:rsid w:val="00DF66D3"/>
    <w:rsid w:val="00DF673F"/>
    <w:rsid w:val="00DF676C"/>
    <w:rsid w:val="00DF6781"/>
    <w:rsid w:val="00DF6A28"/>
    <w:rsid w:val="00DF6A92"/>
    <w:rsid w:val="00DF6B20"/>
    <w:rsid w:val="00DF6B50"/>
    <w:rsid w:val="00DF6D42"/>
    <w:rsid w:val="00DF6F9F"/>
    <w:rsid w:val="00DF6FCE"/>
    <w:rsid w:val="00DF700E"/>
    <w:rsid w:val="00DF7078"/>
    <w:rsid w:val="00DF7152"/>
    <w:rsid w:val="00DF715E"/>
    <w:rsid w:val="00DF72E1"/>
    <w:rsid w:val="00DF74DA"/>
    <w:rsid w:val="00DF74F9"/>
    <w:rsid w:val="00DF7546"/>
    <w:rsid w:val="00DF766B"/>
    <w:rsid w:val="00DF773A"/>
    <w:rsid w:val="00DF7783"/>
    <w:rsid w:val="00DF7987"/>
    <w:rsid w:val="00DF7C8B"/>
    <w:rsid w:val="00DF7D0D"/>
    <w:rsid w:val="00DF7D42"/>
    <w:rsid w:val="00DF7D57"/>
    <w:rsid w:val="00E0013A"/>
    <w:rsid w:val="00E0031C"/>
    <w:rsid w:val="00E007C0"/>
    <w:rsid w:val="00E008E5"/>
    <w:rsid w:val="00E009B2"/>
    <w:rsid w:val="00E00A29"/>
    <w:rsid w:val="00E00D2C"/>
    <w:rsid w:val="00E00DBF"/>
    <w:rsid w:val="00E00DF2"/>
    <w:rsid w:val="00E00FCB"/>
    <w:rsid w:val="00E0103C"/>
    <w:rsid w:val="00E0106B"/>
    <w:rsid w:val="00E010F9"/>
    <w:rsid w:val="00E01154"/>
    <w:rsid w:val="00E01177"/>
    <w:rsid w:val="00E011F5"/>
    <w:rsid w:val="00E01689"/>
    <w:rsid w:val="00E016C4"/>
    <w:rsid w:val="00E016EB"/>
    <w:rsid w:val="00E01706"/>
    <w:rsid w:val="00E01772"/>
    <w:rsid w:val="00E017C2"/>
    <w:rsid w:val="00E01822"/>
    <w:rsid w:val="00E01934"/>
    <w:rsid w:val="00E01946"/>
    <w:rsid w:val="00E01AED"/>
    <w:rsid w:val="00E01BE3"/>
    <w:rsid w:val="00E01C5F"/>
    <w:rsid w:val="00E01CBA"/>
    <w:rsid w:val="00E01D1A"/>
    <w:rsid w:val="00E01D33"/>
    <w:rsid w:val="00E01D44"/>
    <w:rsid w:val="00E01FE4"/>
    <w:rsid w:val="00E01FFD"/>
    <w:rsid w:val="00E0212F"/>
    <w:rsid w:val="00E02156"/>
    <w:rsid w:val="00E021C3"/>
    <w:rsid w:val="00E02213"/>
    <w:rsid w:val="00E02459"/>
    <w:rsid w:val="00E02460"/>
    <w:rsid w:val="00E0261C"/>
    <w:rsid w:val="00E0278F"/>
    <w:rsid w:val="00E028A3"/>
    <w:rsid w:val="00E02A9E"/>
    <w:rsid w:val="00E02D8B"/>
    <w:rsid w:val="00E02E47"/>
    <w:rsid w:val="00E02EF3"/>
    <w:rsid w:val="00E03001"/>
    <w:rsid w:val="00E0311D"/>
    <w:rsid w:val="00E03140"/>
    <w:rsid w:val="00E031EA"/>
    <w:rsid w:val="00E034BA"/>
    <w:rsid w:val="00E03686"/>
    <w:rsid w:val="00E036A5"/>
    <w:rsid w:val="00E037AF"/>
    <w:rsid w:val="00E038E7"/>
    <w:rsid w:val="00E03BBB"/>
    <w:rsid w:val="00E03BE5"/>
    <w:rsid w:val="00E03C00"/>
    <w:rsid w:val="00E03C4C"/>
    <w:rsid w:val="00E03C50"/>
    <w:rsid w:val="00E03C9D"/>
    <w:rsid w:val="00E03D15"/>
    <w:rsid w:val="00E03D82"/>
    <w:rsid w:val="00E03D8B"/>
    <w:rsid w:val="00E03DAD"/>
    <w:rsid w:val="00E03E97"/>
    <w:rsid w:val="00E03F15"/>
    <w:rsid w:val="00E04037"/>
    <w:rsid w:val="00E041D6"/>
    <w:rsid w:val="00E04267"/>
    <w:rsid w:val="00E04478"/>
    <w:rsid w:val="00E045C5"/>
    <w:rsid w:val="00E04760"/>
    <w:rsid w:val="00E0485E"/>
    <w:rsid w:val="00E049A1"/>
    <w:rsid w:val="00E04CEA"/>
    <w:rsid w:val="00E04D0F"/>
    <w:rsid w:val="00E04D15"/>
    <w:rsid w:val="00E04FD7"/>
    <w:rsid w:val="00E0505B"/>
    <w:rsid w:val="00E0507D"/>
    <w:rsid w:val="00E05090"/>
    <w:rsid w:val="00E050C7"/>
    <w:rsid w:val="00E052A9"/>
    <w:rsid w:val="00E0545A"/>
    <w:rsid w:val="00E054E3"/>
    <w:rsid w:val="00E055B4"/>
    <w:rsid w:val="00E057E7"/>
    <w:rsid w:val="00E05825"/>
    <w:rsid w:val="00E05B43"/>
    <w:rsid w:val="00E05C08"/>
    <w:rsid w:val="00E05D01"/>
    <w:rsid w:val="00E05E6B"/>
    <w:rsid w:val="00E05EC1"/>
    <w:rsid w:val="00E05FB4"/>
    <w:rsid w:val="00E06030"/>
    <w:rsid w:val="00E061DE"/>
    <w:rsid w:val="00E0638F"/>
    <w:rsid w:val="00E063C3"/>
    <w:rsid w:val="00E063E7"/>
    <w:rsid w:val="00E06562"/>
    <w:rsid w:val="00E067AE"/>
    <w:rsid w:val="00E06960"/>
    <w:rsid w:val="00E06A01"/>
    <w:rsid w:val="00E06A92"/>
    <w:rsid w:val="00E06D3D"/>
    <w:rsid w:val="00E06D6A"/>
    <w:rsid w:val="00E06F74"/>
    <w:rsid w:val="00E071A1"/>
    <w:rsid w:val="00E071CB"/>
    <w:rsid w:val="00E073E4"/>
    <w:rsid w:val="00E074D3"/>
    <w:rsid w:val="00E074D8"/>
    <w:rsid w:val="00E075F5"/>
    <w:rsid w:val="00E0760D"/>
    <w:rsid w:val="00E07728"/>
    <w:rsid w:val="00E0777E"/>
    <w:rsid w:val="00E07825"/>
    <w:rsid w:val="00E0794A"/>
    <w:rsid w:val="00E079BA"/>
    <w:rsid w:val="00E079FC"/>
    <w:rsid w:val="00E07ADB"/>
    <w:rsid w:val="00E07B59"/>
    <w:rsid w:val="00E07C22"/>
    <w:rsid w:val="00E07E5B"/>
    <w:rsid w:val="00E07F98"/>
    <w:rsid w:val="00E100A6"/>
    <w:rsid w:val="00E101E0"/>
    <w:rsid w:val="00E1030F"/>
    <w:rsid w:val="00E10595"/>
    <w:rsid w:val="00E10680"/>
    <w:rsid w:val="00E1076F"/>
    <w:rsid w:val="00E10A4C"/>
    <w:rsid w:val="00E10AED"/>
    <w:rsid w:val="00E10AF4"/>
    <w:rsid w:val="00E10BB1"/>
    <w:rsid w:val="00E10C3A"/>
    <w:rsid w:val="00E10D3A"/>
    <w:rsid w:val="00E10DEF"/>
    <w:rsid w:val="00E10ECA"/>
    <w:rsid w:val="00E11010"/>
    <w:rsid w:val="00E1118B"/>
    <w:rsid w:val="00E11206"/>
    <w:rsid w:val="00E11459"/>
    <w:rsid w:val="00E11613"/>
    <w:rsid w:val="00E1162A"/>
    <w:rsid w:val="00E1162D"/>
    <w:rsid w:val="00E117F3"/>
    <w:rsid w:val="00E1184F"/>
    <w:rsid w:val="00E11AD7"/>
    <w:rsid w:val="00E11B59"/>
    <w:rsid w:val="00E11BB8"/>
    <w:rsid w:val="00E11D44"/>
    <w:rsid w:val="00E11FE6"/>
    <w:rsid w:val="00E123A1"/>
    <w:rsid w:val="00E1240B"/>
    <w:rsid w:val="00E125C5"/>
    <w:rsid w:val="00E12612"/>
    <w:rsid w:val="00E1274D"/>
    <w:rsid w:val="00E12874"/>
    <w:rsid w:val="00E128EA"/>
    <w:rsid w:val="00E129AD"/>
    <w:rsid w:val="00E12A3B"/>
    <w:rsid w:val="00E12D2E"/>
    <w:rsid w:val="00E12EF6"/>
    <w:rsid w:val="00E12FD2"/>
    <w:rsid w:val="00E13057"/>
    <w:rsid w:val="00E13068"/>
    <w:rsid w:val="00E13163"/>
    <w:rsid w:val="00E1361C"/>
    <w:rsid w:val="00E138A4"/>
    <w:rsid w:val="00E139BE"/>
    <w:rsid w:val="00E13C82"/>
    <w:rsid w:val="00E13D7D"/>
    <w:rsid w:val="00E13DB2"/>
    <w:rsid w:val="00E13DE3"/>
    <w:rsid w:val="00E13E9F"/>
    <w:rsid w:val="00E140BA"/>
    <w:rsid w:val="00E141AB"/>
    <w:rsid w:val="00E14236"/>
    <w:rsid w:val="00E14371"/>
    <w:rsid w:val="00E14457"/>
    <w:rsid w:val="00E14484"/>
    <w:rsid w:val="00E145DF"/>
    <w:rsid w:val="00E1470C"/>
    <w:rsid w:val="00E14735"/>
    <w:rsid w:val="00E14796"/>
    <w:rsid w:val="00E1487F"/>
    <w:rsid w:val="00E1493D"/>
    <w:rsid w:val="00E14B30"/>
    <w:rsid w:val="00E14B65"/>
    <w:rsid w:val="00E14E09"/>
    <w:rsid w:val="00E14E8B"/>
    <w:rsid w:val="00E15064"/>
    <w:rsid w:val="00E150BD"/>
    <w:rsid w:val="00E150CB"/>
    <w:rsid w:val="00E150D1"/>
    <w:rsid w:val="00E150F0"/>
    <w:rsid w:val="00E152C7"/>
    <w:rsid w:val="00E15377"/>
    <w:rsid w:val="00E153E8"/>
    <w:rsid w:val="00E154B2"/>
    <w:rsid w:val="00E154C3"/>
    <w:rsid w:val="00E1554E"/>
    <w:rsid w:val="00E155F3"/>
    <w:rsid w:val="00E15651"/>
    <w:rsid w:val="00E15906"/>
    <w:rsid w:val="00E159ED"/>
    <w:rsid w:val="00E15C4C"/>
    <w:rsid w:val="00E15EA5"/>
    <w:rsid w:val="00E15F99"/>
    <w:rsid w:val="00E161F4"/>
    <w:rsid w:val="00E16214"/>
    <w:rsid w:val="00E16229"/>
    <w:rsid w:val="00E165C8"/>
    <w:rsid w:val="00E165ED"/>
    <w:rsid w:val="00E166AE"/>
    <w:rsid w:val="00E16853"/>
    <w:rsid w:val="00E1690D"/>
    <w:rsid w:val="00E16AAE"/>
    <w:rsid w:val="00E16ABF"/>
    <w:rsid w:val="00E16BCA"/>
    <w:rsid w:val="00E16DA3"/>
    <w:rsid w:val="00E16E13"/>
    <w:rsid w:val="00E1724E"/>
    <w:rsid w:val="00E17435"/>
    <w:rsid w:val="00E17563"/>
    <w:rsid w:val="00E1757D"/>
    <w:rsid w:val="00E175D0"/>
    <w:rsid w:val="00E176DF"/>
    <w:rsid w:val="00E176E7"/>
    <w:rsid w:val="00E1778D"/>
    <w:rsid w:val="00E17818"/>
    <w:rsid w:val="00E17AF5"/>
    <w:rsid w:val="00E17BAF"/>
    <w:rsid w:val="00E20371"/>
    <w:rsid w:val="00E204A1"/>
    <w:rsid w:val="00E204BE"/>
    <w:rsid w:val="00E20619"/>
    <w:rsid w:val="00E2065B"/>
    <w:rsid w:val="00E207B2"/>
    <w:rsid w:val="00E2097F"/>
    <w:rsid w:val="00E209B6"/>
    <w:rsid w:val="00E20A19"/>
    <w:rsid w:val="00E20A41"/>
    <w:rsid w:val="00E20B22"/>
    <w:rsid w:val="00E20B72"/>
    <w:rsid w:val="00E20D43"/>
    <w:rsid w:val="00E2113D"/>
    <w:rsid w:val="00E214B9"/>
    <w:rsid w:val="00E215F8"/>
    <w:rsid w:val="00E2165F"/>
    <w:rsid w:val="00E216DD"/>
    <w:rsid w:val="00E2187D"/>
    <w:rsid w:val="00E21A2F"/>
    <w:rsid w:val="00E21A4F"/>
    <w:rsid w:val="00E21A53"/>
    <w:rsid w:val="00E21A9A"/>
    <w:rsid w:val="00E21BA9"/>
    <w:rsid w:val="00E21BDC"/>
    <w:rsid w:val="00E21CE6"/>
    <w:rsid w:val="00E21DC0"/>
    <w:rsid w:val="00E21EC9"/>
    <w:rsid w:val="00E21EEF"/>
    <w:rsid w:val="00E21F33"/>
    <w:rsid w:val="00E21F99"/>
    <w:rsid w:val="00E2208F"/>
    <w:rsid w:val="00E22536"/>
    <w:rsid w:val="00E225BB"/>
    <w:rsid w:val="00E22732"/>
    <w:rsid w:val="00E2278C"/>
    <w:rsid w:val="00E227A9"/>
    <w:rsid w:val="00E22844"/>
    <w:rsid w:val="00E229EC"/>
    <w:rsid w:val="00E22A31"/>
    <w:rsid w:val="00E22AA2"/>
    <w:rsid w:val="00E22D00"/>
    <w:rsid w:val="00E22D72"/>
    <w:rsid w:val="00E22E2B"/>
    <w:rsid w:val="00E22FBB"/>
    <w:rsid w:val="00E22FDD"/>
    <w:rsid w:val="00E23080"/>
    <w:rsid w:val="00E23136"/>
    <w:rsid w:val="00E232DE"/>
    <w:rsid w:val="00E23366"/>
    <w:rsid w:val="00E2336E"/>
    <w:rsid w:val="00E2347C"/>
    <w:rsid w:val="00E2367E"/>
    <w:rsid w:val="00E2381D"/>
    <w:rsid w:val="00E23D64"/>
    <w:rsid w:val="00E23DD7"/>
    <w:rsid w:val="00E23EC6"/>
    <w:rsid w:val="00E23FE4"/>
    <w:rsid w:val="00E23FF1"/>
    <w:rsid w:val="00E24090"/>
    <w:rsid w:val="00E241EE"/>
    <w:rsid w:val="00E24273"/>
    <w:rsid w:val="00E24596"/>
    <w:rsid w:val="00E2480B"/>
    <w:rsid w:val="00E2489B"/>
    <w:rsid w:val="00E248C0"/>
    <w:rsid w:val="00E24ACC"/>
    <w:rsid w:val="00E24C13"/>
    <w:rsid w:val="00E24CD5"/>
    <w:rsid w:val="00E24DAF"/>
    <w:rsid w:val="00E24E1D"/>
    <w:rsid w:val="00E24E75"/>
    <w:rsid w:val="00E24F8A"/>
    <w:rsid w:val="00E24FFA"/>
    <w:rsid w:val="00E25009"/>
    <w:rsid w:val="00E2510A"/>
    <w:rsid w:val="00E25126"/>
    <w:rsid w:val="00E25171"/>
    <w:rsid w:val="00E25264"/>
    <w:rsid w:val="00E2528A"/>
    <w:rsid w:val="00E252AF"/>
    <w:rsid w:val="00E25626"/>
    <w:rsid w:val="00E256DD"/>
    <w:rsid w:val="00E25826"/>
    <w:rsid w:val="00E25846"/>
    <w:rsid w:val="00E25861"/>
    <w:rsid w:val="00E258BB"/>
    <w:rsid w:val="00E25A35"/>
    <w:rsid w:val="00E25B13"/>
    <w:rsid w:val="00E25B2A"/>
    <w:rsid w:val="00E25C36"/>
    <w:rsid w:val="00E25DEB"/>
    <w:rsid w:val="00E25E55"/>
    <w:rsid w:val="00E25E76"/>
    <w:rsid w:val="00E25E85"/>
    <w:rsid w:val="00E25F3E"/>
    <w:rsid w:val="00E25FCE"/>
    <w:rsid w:val="00E260DB"/>
    <w:rsid w:val="00E26293"/>
    <w:rsid w:val="00E26332"/>
    <w:rsid w:val="00E263B1"/>
    <w:rsid w:val="00E264CE"/>
    <w:rsid w:val="00E264FF"/>
    <w:rsid w:val="00E2676B"/>
    <w:rsid w:val="00E2677A"/>
    <w:rsid w:val="00E269BF"/>
    <w:rsid w:val="00E269F2"/>
    <w:rsid w:val="00E26B7F"/>
    <w:rsid w:val="00E26C57"/>
    <w:rsid w:val="00E26D53"/>
    <w:rsid w:val="00E26DD9"/>
    <w:rsid w:val="00E26E14"/>
    <w:rsid w:val="00E26E34"/>
    <w:rsid w:val="00E26E3F"/>
    <w:rsid w:val="00E2703A"/>
    <w:rsid w:val="00E270BD"/>
    <w:rsid w:val="00E27269"/>
    <w:rsid w:val="00E272F2"/>
    <w:rsid w:val="00E27323"/>
    <w:rsid w:val="00E2739B"/>
    <w:rsid w:val="00E27400"/>
    <w:rsid w:val="00E274A9"/>
    <w:rsid w:val="00E27544"/>
    <w:rsid w:val="00E27547"/>
    <w:rsid w:val="00E2757D"/>
    <w:rsid w:val="00E27610"/>
    <w:rsid w:val="00E2766B"/>
    <w:rsid w:val="00E2779E"/>
    <w:rsid w:val="00E27D6E"/>
    <w:rsid w:val="00E30052"/>
    <w:rsid w:val="00E302B9"/>
    <w:rsid w:val="00E305B5"/>
    <w:rsid w:val="00E306BB"/>
    <w:rsid w:val="00E30766"/>
    <w:rsid w:val="00E30792"/>
    <w:rsid w:val="00E30950"/>
    <w:rsid w:val="00E3095A"/>
    <w:rsid w:val="00E30A73"/>
    <w:rsid w:val="00E30BF3"/>
    <w:rsid w:val="00E30D08"/>
    <w:rsid w:val="00E30DD1"/>
    <w:rsid w:val="00E30F3B"/>
    <w:rsid w:val="00E30F95"/>
    <w:rsid w:val="00E311A1"/>
    <w:rsid w:val="00E31376"/>
    <w:rsid w:val="00E31519"/>
    <w:rsid w:val="00E316FA"/>
    <w:rsid w:val="00E318B0"/>
    <w:rsid w:val="00E319D8"/>
    <w:rsid w:val="00E31CBA"/>
    <w:rsid w:val="00E31CC8"/>
    <w:rsid w:val="00E31CCC"/>
    <w:rsid w:val="00E31CE9"/>
    <w:rsid w:val="00E31D28"/>
    <w:rsid w:val="00E31FBC"/>
    <w:rsid w:val="00E32115"/>
    <w:rsid w:val="00E3248A"/>
    <w:rsid w:val="00E324B9"/>
    <w:rsid w:val="00E3256C"/>
    <w:rsid w:val="00E325EA"/>
    <w:rsid w:val="00E3265B"/>
    <w:rsid w:val="00E326AC"/>
    <w:rsid w:val="00E3284F"/>
    <w:rsid w:val="00E32884"/>
    <w:rsid w:val="00E328E4"/>
    <w:rsid w:val="00E328FB"/>
    <w:rsid w:val="00E32994"/>
    <w:rsid w:val="00E329D1"/>
    <w:rsid w:val="00E32A15"/>
    <w:rsid w:val="00E32A9F"/>
    <w:rsid w:val="00E32ABD"/>
    <w:rsid w:val="00E32AE0"/>
    <w:rsid w:val="00E32BA0"/>
    <w:rsid w:val="00E32C47"/>
    <w:rsid w:val="00E32E89"/>
    <w:rsid w:val="00E32F36"/>
    <w:rsid w:val="00E3323F"/>
    <w:rsid w:val="00E33294"/>
    <w:rsid w:val="00E33337"/>
    <w:rsid w:val="00E3344E"/>
    <w:rsid w:val="00E334F7"/>
    <w:rsid w:val="00E337BB"/>
    <w:rsid w:val="00E3384F"/>
    <w:rsid w:val="00E339F5"/>
    <w:rsid w:val="00E33A11"/>
    <w:rsid w:val="00E33B81"/>
    <w:rsid w:val="00E33BDE"/>
    <w:rsid w:val="00E33C7B"/>
    <w:rsid w:val="00E33DF6"/>
    <w:rsid w:val="00E341D2"/>
    <w:rsid w:val="00E34237"/>
    <w:rsid w:val="00E345CF"/>
    <w:rsid w:val="00E347ED"/>
    <w:rsid w:val="00E34829"/>
    <w:rsid w:val="00E348FF"/>
    <w:rsid w:val="00E34972"/>
    <w:rsid w:val="00E34AC0"/>
    <w:rsid w:val="00E34B43"/>
    <w:rsid w:val="00E34B99"/>
    <w:rsid w:val="00E34F2E"/>
    <w:rsid w:val="00E35140"/>
    <w:rsid w:val="00E35287"/>
    <w:rsid w:val="00E352EA"/>
    <w:rsid w:val="00E354BB"/>
    <w:rsid w:val="00E35759"/>
    <w:rsid w:val="00E35762"/>
    <w:rsid w:val="00E35797"/>
    <w:rsid w:val="00E357E7"/>
    <w:rsid w:val="00E35998"/>
    <w:rsid w:val="00E359C7"/>
    <w:rsid w:val="00E35AC0"/>
    <w:rsid w:val="00E35EA9"/>
    <w:rsid w:val="00E36174"/>
    <w:rsid w:val="00E36547"/>
    <w:rsid w:val="00E367CD"/>
    <w:rsid w:val="00E369FA"/>
    <w:rsid w:val="00E36B71"/>
    <w:rsid w:val="00E36CD0"/>
    <w:rsid w:val="00E36E3E"/>
    <w:rsid w:val="00E36EAC"/>
    <w:rsid w:val="00E36EC3"/>
    <w:rsid w:val="00E36EDD"/>
    <w:rsid w:val="00E36FF1"/>
    <w:rsid w:val="00E37081"/>
    <w:rsid w:val="00E370C5"/>
    <w:rsid w:val="00E3714B"/>
    <w:rsid w:val="00E37209"/>
    <w:rsid w:val="00E373FA"/>
    <w:rsid w:val="00E37515"/>
    <w:rsid w:val="00E37565"/>
    <w:rsid w:val="00E376E8"/>
    <w:rsid w:val="00E376F7"/>
    <w:rsid w:val="00E37701"/>
    <w:rsid w:val="00E377C9"/>
    <w:rsid w:val="00E3793F"/>
    <w:rsid w:val="00E37AFD"/>
    <w:rsid w:val="00E37F4E"/>
    <w:rsid w:val="00E400B0"/>
    <w:rsid w:val="00E40354"/>
    <w:rsid w:val="00E403A7"/>
    <w:rsid w:val="00E40449"/>
    <w:rsid w:val="00E405B8"/>
    <w:rsid w:val="00E4068B"/>
    <w:rsid w:val="00E40730"/>
    <w:rsid w:val="00E40876"/>
    <w:rsid w:val="00E409E7"/>
    <w:rsid w:val="00E40B8A"/>
    <w:rsid w:val="00E40B8B"/>
    <w:rsid w:val="00E40BA5"/>
    <w:rsid w:val="00E40C10"/>
    <w:rsid w:val="00E40E28"/>
    <w:rsid w:val="00E40EED"/>
    <w:rsid w:val="00E41077"/>
    <w:rsid w:val="00E410C4"/>
    <w:rsid w:val="00E41276"/>
    <w:rsid w:val="00E4128E"/>
    <w:rsid w:val="00E4136F"/>
    <w:rsid w:val="00E4140D"/>
    <w:rsid w:val="00E41530"/>
    <w:rsid w:val="00E4155D"/>
    <w:rsid w:val="00E4183B"/>
    <w:rsid w:val="00E418E9"/>
    <w:rsid w:val="00E41990"/>
    <w:rsid w:val="00E41C10"/>
    <w:rsid w:val="00E41CC0"/>
    <w:rsid w:val="00E41E5D"/>
    <w:rsid w:val="00E41ECF"/>
    <w:rsid w:val="00E42007"/>
    <w:rsid w:val="00E42292"/>
    <w:rsid w:val="00E42431"/>
    <w:rsid w:val="00E426F1"/>
    <w:rsid w:val="00E4278B"/>
    <w:rsid w:val="00E4287E"/>
    <w:rsid w:val="00E428C3"/>
    <w:rsid w:val="00E42ADD"/>
    <w:rsid w:val="00E42BA1"/>
    <w:rsid w:val="00E42D6F"/>
    <w:rsid w:val="00E42DBC"/>
    <w:rsid w:val="00E42E48"/>
    <w:rsid w:val="00E42FC5"/>
    <w:rsid w:val="00E430AD"/>
    <w:rsid w:val="00E4319C"/>
    <w:rsid w:val="00E43416"/>
    <w:rsid w:val="00E434C7"/>
    <w:rsid w:val="00E4359E"/>
    <w:rsid w:val="00E435B4"/>
    <w:rsid w:val="00E43629"/>
    <w:rsid w:val="00E437D5"/>
    <w:rsid w:val="00E438D4"/>
    <w:rsid w:val="00E43910"/>
    <w:rsid w:val="00E439F3"/>
    <w:rsid w:val="00E43A77"/>
    <w:rsid w:val="00E43B2C"/>
    <w:rsid w:val="00E43B84"/>
    <w:rsid w:val="00E43C6E"/>
    <w:rsid w:val="00E43DB1"/>
    <w:rsid w:val="00E43E4A"/>
    <w:rsid w:val="00E43EAC"/>
    <w:rsid w:val="00E44097"/>
    <w:rsid w:val="00E440D0"/>
    <w:rsid w:val="00E44147"/>
    <w:rsid w:val="00E44248"/>
    <w:rsid w:val="00E445B7"/>
    <w:rsid w:val="00E44921"/>
    <w:rsid w:val="00E44977"/>
    <w:rsid w:val="00E44A90"/>
    <w:rsid w:val="00E44AD3"/>
    <w:rsid w:val="00E44C64"/>
    <w:rsid w:val="00E44CB1"/>
    <w:rsid w:val="00E44D98"/>
    <w:rsid w:val="00E45039"/>
    <w:rsid w:val="00E4516E"/>
    <w:rsid w:val="00E45262"/>
    <w:rsid w:val="00E4533F"/>
    <w:rsid w:val="00E45351"/>
    <w:rsid w:val="00E45444"/>
    <w:rsid w:val="00E45701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5FE2"/>
    <w:rsid w:val="00E461DF"/>
    <w:rsid w:val="00E46329"/>
    <w:rsid w:val="00E46419"/>
    <w:rsid w:val="00E4655B"/>
    <w:rsid w:val="00E466A6"/>
    <w:rsid w:val="00E46801"/>
    <w:rsid w:val="00E46BDE"/>
    <w:rsid w:val="00E46C85"/>
    <w:rsid w:val="00E46C9B"/>
    <w:rsid w:val="00E46F93"/>
    <w:rsid w:val="00E46FA3"/>
    <w:rsid w:val="00E46FD0"/>
    <w:rsid w:val="00E47015"/>
    <w:rsid w:val="00E47074"/>
    <w:rsid w:val="00E471D4"/>
    <w:rsid w:val="00E4723D"/>
    <w:rsid w:val="00E475BC"/>
    <w:rsid w:val="00E475C1"/>
    <w:rsid w:val="00E475FD"/>
    <w:rsid w:val="00E47603"/>
    <w:rsid w:val="00E4761F"/>
    <w:rsid w:val="00E47673"/>
    <w:rsid w:val="00E476A7"/>
    <w:rsid w:val="00E47BC2"/>
    <w:rsid w:val="00E47CE1"/>
    <w:rsid w:val="00E47D1D"/>
    <w:rsid w:val="00E47D91"/>
    <w:rsid w:val="00E501D9"/>
    <w:rsid w:val="00E50206"/>
    <w:rsid w:val="00E50382"/>
    <w:rsid w:val="00E508B4"/>
    <w:rsid w:val="00E50A04"/>
    <w:rsid w:val="00E50DAA"/>
    <w:rsid w:val="00E50DD4"/>
    <w:rsid w:val="00E5111C"/>
    <w:rsid w:val="00E51344"/>
    <w:rsid w:val="00E513A4"/>
    <w:rsid w:val="00E5142A"/>
    <w:rsid w:val="00E5149C"/>
    <w:rsid w:val="00E517B9"/>
    <w:rsid w:val="00E51902"/>
    <w:rsid w:val="00E51A97"/>
    <w:rsid w:val="00E51A9C"/>
    <w:rsid w:val="00E51B72"/>
    <w:rsid w:val="00E51C9A"/>
    <w:rsid w:val="00E51C9E"/>
    <w:rsid w:val="00E51CEB"/>
    <w:rsid w:val="00E51E07"/>
    <w:rsid w:val="00E52465"/>
    <w:rsid w:val="00E52517"/>
    <w:rsid w:val="00E52535"/>
    <w:rsid w:val="00E5279D"/>
    <w:rsid w:val="00E527E2"/>
    <w:rsid w:val="00E5281B"/>
    <w:rsid w:val="00E528D1"/>
    <w:rsid w:val="00E529D2"/>
    <w:rsid w:val="00E52B17"/>
    <w:rsid w:val="00E52B48"/>
    <w:rsid w:val="00E52BB3"/>
    <w:rsid w:val="00E52BFB"/>
    <w:rsid w:val="00E52C23"/>
    <w:rsid w:val="00E52C7B"/>
    <w:rsid w:val="00E52D3E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909"/>
    <w:rsid w:val="00E53A1F"/>
    <w:rsid w:val="00E53A9F"/>
    <w:rsid w:val="00E53DF3"/>
    <w:rsid w:val="00E53F5E"/>
    <w:rsid w:val="00E54021"/>
    <w:rsid w:val="00E54050"/>
    <w:rsid w:val="00E540A1"/>
    <w:rsid w:val="00E540B4"/>
    <w:rsid w:val="00E5410F"/>
    <w:rsid w:val="00E5457E"/>
    <w:rsid w:val="00E54657"/>
    <w:rsid w:val="00E5471F"/>
    <w:rsid w:val="00E54724"/>
    <w:rsid w:val="00E549DD"/>
    <w:rsid w:val="00E54A97"/>
    <w:rsid w:val="00E54D23"/>
    <w:rsid w:val="00E54D2E"/>
    <w:rsid w:val="00E54F09"/>
    <w:rsid w:val="00E551DD"/>
    <w:rsid w:val="00E55202"/>
    <w:rsid w:val="00E55276"/>
    <w:rsid w:val="00E552FE"/>
    <w:rsid w:val="00E55305"/>
    <w:rsid w:val="00E55444"/>
    <w:rsid w:val="00E55478"/>
    <w:rsid w:val="00E554BB"/>
    <w:rsid w:val="00E5550B"/>
    <w:rsid w:val="00E55725"/>
    <w:rsid w:val="00E5589B"/>
    <w:rsid w:val="00E55B4B"/>
    <w:rsid w:val="00E55D10"/>
    <w:rsid w:val="00E55DF4"/>
    <w:rsid w:val="00E560E5"/>
    <w:rsid w:val="00E562F5"/>
    <w:rsid w:val="00E5631D"/>
    <w:rsid w:val="00E563FC"/>
    <w:rsid w:val="00E564CB"/>
    <w:rsid w:val="00E5652C"/>
    <w:rsid w:val="00E565C5"/>
    <w:rsid w:val="00E565FB"/>
    <w:rsid w:val="00E56803"/>
    <w:rsid w:val="00E56A13"/>
    <w:rsid w:val="00E56B62"/>
    <w:rsid w:val="00E56C40"/>
    <w:rsid w:val="00E56C85"/>
    <w:rsid w:val="00E56DE0"/>
    <w:rsid w:val="00E56EEC"/>
    <w:rsid w:val="00E5702D"/>
    <w:rsid w:val="00E57064"/>
    <w:rsid w:val="00E57161"/>
    <w:rsid w:val="00E571D9"/>
    <w:rsid w:val="00E5720C"/>
    <w:rsid w:val="00E572C7"/>
    <w:rsid w:val="00E57391"/>
    <w:rsid w:val="00E57552"/>
    <w:rsid w:val="00E57899"/>
    <w:rsid w:val="00E57C1C"/>
    <w:rsid w:val="00E57CA4"/>
    <w:rsid w:val="00E57CF8"/>
    <w:rsid w:val="00E57EAB"/>
    <w:rsid w:val="00E57F47"/>
    <w:rsid w:val="00E57FB7"/>
    <w:rsid w:val="00E60019"/>
    <w:rsid w:val="00E60113"/>
    <w:rsid w:val="00E6048B"/>
    <w:rsid w:val="00E604D3"/>
    <w:rsid w:val="00E605E0"/>
    <w:rsid w:val="00E60621"/>
    <w:rsid w:val="00E607FB"/>
    <w:rsid w:val="00E60930"/>
    <w:rsid w:val="00E60990"/>
    <w:rsid w:val="00E609A1"/>
    <w:rsid w:val="00E60B5B"/>
    <w:rsid w:val="00E60BAD"/>
    <w:rsid w:val="00E60C77"/>
    <w:rsid w:val="00E60C8B"/>
    <w:rsid w:val="00E60E4D"/>
    <w:rsid w:val="00E6113D"/>
    <w:rsid w:val="00E612D6"/>
    <w:rsid w:val="00E61310"/>
    <w:rsid w:val="00E6163A"/>
    <w:rsid w:val="00E616BF"/>
    <w:rsid w:val="00E61837"/>
    <w:rsid w:val="00E61862"/>
    <w:rsid w:val="00E619D7"/>
    <w:rsid w:val="00E61ADF"/>
    <w:rsid w:val="00E61B20"/>
    <w:rsid w:val="00E61BA5"/>
    <w:rsid w:val="00E61BAE"/>
    <w:rsid w:val="00E61C5F"/>
    <w:rsid w:val="00E61C7C"/>
    <w:rsid w:val="00E61CE0"/>
    <w:rsid w:val="00E61D10"/>
    <w:rsid w:val="00E61DE8"/>
    <w:rsid w:val="00E62002"/>
    <w:rsid w:val="00E620D5"/>
    <w:rsid w:val="00E621F2"/>
    <w:rsid w:val="00E623F1"/>
    <w:rsid w:val="00E624E3"/>
    <w:rsid w:val="00E625A0"/>
    <w:rsid w:val="00E62683"/>
    <w:rsid w:val="00E627BC"/>
    <w:rsid w:val="00E627E1"/>
    <w:rsid w:val="00E6293D"/>
    <w:rsid w:val="00E62C86"/>
    <w:rsid w:val="00E62FF4"/>
    <w:rsid w:val="00E63264"/>
    <w:rsid w:val="00E632B3"/>
    <w:rsid w:val="00E633C4"/>
    <w:rsid w:val="00E63688"/>
    <w:rsid w:val="00E63716"/>
    <w:rsid w:val="00E6383B"/>
    <w:rsid w:val="00E63C7C"/>
    <w:rsid w:val="00E63D1F"/>
    <w:rsid w:val="00E63F83"/>
    <w:rsid w:val="00E63F9C"/>
    <w:rsid w:val="00E640D2"/>
    <w:rsid w:val="00E64175"/>
    <w:rsid w:val="00E6444F"/>
    <w:rsid w:val="00E64481"/>
    <w:rsid w:val="00E645B6"/>
    <w:rsid w:val="00E64706"/>
    <w:rsid w:val="00E64782"/>
    <w:rsid w:val="00E64890"/>
    <w:rsid w:val="00E64905"/>
    <w:rsid w:val="00E64A98"/>
    <w:rsid w:val="00E64B32"/>
    <w:rsid w:val="00E64D60"/>
    <w:rsid w:val="00E64E94"/>
    <w:rsid w:val="00E64F79"/>
    <w:rsid w:val="00E6523F"/>
    <w:rsid w:val="00E65308"/>
    <w:rsid w:val="00E65341"/>
    <w:rsid w:val="00E65351"/>
    <w:rsid w:val="00E6547D"/>
    <w:rsid w:val="00E65566"/>
    <w:rsid w:val="00E655F5"/>
    <w:rsid w:val="00E6575A"/>
    <w:rsid w:val="00E65A89"/>
    <w:rsid w:val="00E65B11"/>
    <w:rsid w:val="00E65CAF"/>
    <w:rsid w:val="00E65CD8"/>
    <w:rsid w:val="00E66093"/>
    <w:rsid w:val="00E66153"/>
    <w:rsid w:val="00E663F1"/>
    <w:rsid w:val="00E6648F"/>
    <w:rsid w:val="00E665CD"/>
    <w:rsid w:val="00E669CB"/>
    <w:rsid w:val="00E66A12"/>
    <w:rsid w:val="00E66C28"/>
    <w:rsid w:val="00E66D36"/>
    <w:rsid w:val="00E66E10"/>
    <w:rsid w:val="00E67053"/>
    <w:rsid w:val="00E6717A"/>
    <w:rsid w:val="00E6717C"/>
    <w:rsid w:val="00E672D6"/>
    <w:rsid w:val="00E674AF"/>
    <w:rsid w:val="00E67511"/>
    <w:rsid w:val="00E675CF"/>
    <w:rsid w:val="00E67691"/>
    <w:rsid w:val="00E67759"/>
    <w:rsid w:val="00E67A63"/>
    <w:rsid w:val="00E67A67"/>
    <w:rsid w:val="00E67C07"/>
    <w:rsid w:val="00E67C38"/>
    <w:rsid w:val="00E67F36"/>
    <w:rsid w:val="00E67F55"/>
    <w:rsid w:val="00E700C7"/>
    <w:rsid w:val="00E700ED"/>
    <w:rsid w:val="00E70128"/>
    <w:rsid w:val="00E7012C"/>
    <w:rsid w:val="00E7016F"/>
    <w:rsid w:val="00E7045B"/>
    <w:rsid w:val="00E70723"/>
    <w:rsid w:val="00E7079E"/>
    <w:rsid w:val="00E7097F"/>
    <w:rsid w:val="00E70A54"/>
    <w:rsid w:val="00E70AEE"/>
    <w:rsid w:val="00E70B7B"/>
    <w:rsid w:val="00E70C6D"/>
    <w:rsid w:val="00E70CC6"/>
    <w:rsid w:val="00E70CF8"/>
    <w:rsid w:val="00E70DF8"/>
    <w:rsid w:val="00E7101C"/>
    <w:rsid w:val="00E710E6"/>
    <w:rsid w:val="00E713B7"/>
    <w:rsid w:val="00E714D2"/>
    <w:rsid w:val="00E71510"/>
    <w:rsid w:val="00E7155A"/>
    <w:rsid w:val="00E715DC"/>
    <w:rsid w:val="00E71727"/>
    <w:rsid w:val="00E71788"/>
    <w:rsid w:val="00E71853"/>
    <w:rsid w:val="00E719AB"/>
    <w:rsid w:val="00E71A69"/>
    <w:rsid w:val="00E71B51"/>
    <w:rsid w:val="00E71B72"/>
    <w:rsid w:val="00E71D31"/>
    <w:rsid w:val="00E71FA6"/>
    <w:rsid w:val="00E72085"/>
    <w:rsid w:val="00E72177"/>
    <w:rsid w:val="00E72256"/>
    <w:rsid w:val="00E7226F"/>
    <w:rsid w:val="00E722A6"/>
    <w:rsid w:val="00E723A1"/>
    <w:rsid w:val="00E723D1"/>
    <w:rsid w:val="00E723D6"/>
    <w:rsid w:val="00E725FD"/>
    <w:rsid w:val="00E7271B"/>
    <w:rsid w:val="00E72877"/>
    <w:rsid w:val="00E7287E"/>
    <w:rsid w:val="00E72CCD"/>
    <w:rsid w:val="00E72DB1"/>
    <w:rsid w:val="00E733EB"/>
    <w:rsid w:val="00E73406"/>
    <w:rsid w:val="00E73433"/>
    <w:rsid w:val="00E7344B"/>
    <w:rsid w:val="00E734AA"/>
    <w:rsid w:val="00E734C6"/>
    <w:rsid w:val="00E734FC"/>
    <w:rsid w:val="00E73738"/>
    <w:rsid w:val="00E73899"/>
    <w:rsid w:val="00E7390A"/>
    <w:rsid w:val="00E73C0F"/>
    <w:rsid w:val="00E73C14"/>
    <w:rsid w:val="00E73DE3"/>
    <w:rsid w:val="00E73EE9"/>
    <w:rsid w:val="00E740D6"/>
    <w:rsid w:val="00E74174"/>
    <w:rsid w:val="00E74189"/>
    <w:rsid w:val="00E74212"/>
    <w:rsid w:val="00E7424D"/>
    <w:rsid w:val="00E744C1"/>
    <w:rsid w:val="00E746A6"/>
    <w:rsid w:val="00E74797"/>
    <w:rsid w:val="00E74AFE"/>
    <w:rsid w:val="00E74DBC"/>
    <w:rsid w:val="00E74E9F"/>
    <w:rsid w:val="00E74ECC"/>
    <w:rsid w:val="00E75104"/>
    <w:rsid w:val="00E7511A"/>
    <w:rsid w:val="00E75368"/>
    <w:rsid w:val="00E7539F"/>
    <w:rsid w:val="00E75415"/>
    <w:rsid w:val="00E75491"/>
    <w:rsid w:val="00E75742"/>
    <w:rsid w:val="00E75942"/>
    <w:rsid w:val="00E75C82"/>
    <w:rsid w:val="00E75D6A"/>
    <w:rsid w:val="00E75D83"/>
    <w:rsid w:val="00E75DD5"/>
    <w:rsid w:val="00E75E88"/>
    <w:rsid w:val="00E75F43"/>
    <w:rsid w:val="00E75F7B"/>
    <w:rsid w:val="00E76047"/>
    <w:rsid w:val="00E76085"/>
    <w:rsid w:val="00E7611F"/>
    <w:rsid w:val="00E76263"/>
    <w:rsid w:val="00E7628A"/>
    <w:rsid w:val="00E76335"/>
    <w:rsid w:val="00E76486"/>
    <w:rsid w:val="00E76811"/>
    <w:rsid w:val="00E76895"/>
    <w:rsid w:val="00E76A41"/>
    <w:rsid w:val="00E76ACE"/>
    <w:rsid w:val="00E76AD4"/>
    <w:rsid w:val="00E76C37"/>
    <w:rsid w:val="00E76C52"/>
    <w:rsid w:val="00E76E08"/>
    <w:rsid w:val="00E77205"/>
    <w:rsid w:val="00E772E8"/>
    <w:rsid w:val="00E77348"/>
    <w:rsid w:val="00E774A1"/>
    <w:rsid w:val="00E7773C"/>
    <w:rsid w:val="00E777A1"/>
    <w:rsid w:val="00E7783B"/>
    <w:rsid w:val="00E77885"/>
    <w:rsid w:val="00E778B5"/>
    <w:rsid w:val="00E7794A"/>
    <w:rsid w:val="00E77A30"/>
    <w:rsid w:val="00E77D5C"/>
    <w:rsid w:val="00E77EE5"/>
    <w:rsid w:val="00E80010"/>
    <w:rsid w:val="00E800EA"/>
    <w:rsid w:val="00E80277"/>
    <w:rsid w:val="00E8028F"/>
    <w:rsid w:val="00E8030B"/>
    <w:rsid w:val="00E80361"/>
    <w:rsid w:val="00E80642"/>
    <w:rsid w:val="00E807EE"/>
    <w:rsid w:val="00E80CAA"/>
    <w:rsid w:val="00E80E2B"/>
    <w:rsid w:val="00E80E36"/>
    <w:rsid w:val="00E812BB"/>
    <w:rsid w:val="00E81365"/>
    <w:rsid w:val="00E8137F"/>
    <w:rsid w:val="00E813A0"/>
    <w:rsid w:val="00E813EC"/>
    <w:rsid w:val="00E814C6"/>
    <w:rsid w:val="00E8191A"/>
    <w:rsid w:val="00E81A03"/>
    <w:rsid w:val="00E81A2C"/>
    <w:rsid w:val="00E81A4B"/>
    <w:rsid w:val="00E81A8B"/>
    <w:rsid w:val="00E821E2"/>
    <w:rsid w:val="00E822F7"/>
    <w:rsid w:val="00E823DF"/>
    <w:rsid w:val="00E8272B"/>
    <w:rsid w:val="00E82858"/>
    <w:rsid w:val="00E82C35"/>
    <w:rsid w:val="00E82C6F"/>
    <w:rsid w:val="00E83410"/>
    <w:rsid w:val="00E83479"/>
    <w:rsid w:val="00E83541"/>
    <w:rsid w:val="00E83A0B"/>
    <w:rsid w:val="00E83B08"/>
    <w:rsid w:val="00E83C59"/>
    <w:rsid w:val="00E83F59"/>
    <w:rsid w:val="00E83FA0"/>
    <w:rsid w:val="00E841AE"/>
    <w:rsid w:val="00E84445"/>
    <w:rsid w:val="00E84596"/>
    <w:rsid w:val="00E84693"/>
    <w:rsid w:val="00E8471C"/>
    <w:rsid w:val="00E847EE"/>
    <w:rsid w:val="00E84991"/>
    <w:rsid w:val="00E84A02"/>
    <w:rsid w:val="00E84A97"/>
    <w:rsid w:val="00E84AE5"/>
    <w:rsid w:val="00E84C40"/>
    <w:rsid w:val="00E84CC5"/>
    <w:rsid w:val="00E84E07"/>
    <w:rsid w:val="00E84EA5"/>
    <w:rsid w:val="00E85226"/>
    <w:rsid w:val="00E85276"/>
    <w:rsid w:val="00E85290"/>
    <w:rsid w:val="00E85443"/>
    <w:rsid w:val="00E8549C"/>
    <w:rsid w:val="00E854AA"/>
    <w:rsid w:val="00E85649"/>
    <w:rsid w:val="00E856EF"/>
    <w:rsid w:val="00E857F0"/>
    <w:rsid w:val="00E858C4"/>
    <w:rsid w:val="00E85985"/>
    <w:rsid w:val="00E85CAD"/>
    <w:rsid w:val="00E85FBA"/>
    <w:rsid w:val="00E8600F"/>
    <w:rsid w:val="00E8634D"/>
    <w:rsid w:val="00E8658D"/>
    <w:rsid w:val="00E865AC"/>
    <w:rsid w:val="00E865DB"/>
    <w:rsid w:val="00E86746"/>
    <w:rsid w:val="00E8681D"/>
    <w:rsid w:val="00E8684C"/>
    <w:rsid w:val="00E868D0"/>
    <w:rsid w:val="00E869FD"/>
    <w:rsid w:val="00E86A6A"/>
    <w:rsid w:val="00E86BC6"/>
    <w:rsid w:val="00E86C7F"/>
    <w:rsid w:val="00E86CFD"/>
    <w:rsid w:val="00E86D38"/>
    <w:rsid w:val="00E86D43"/>
    <w:rsid w:val="00E87065"/>
    <w:rsid w:val="00E870FE"/>
    <w:rsid w:val="00E8752E"/>
    <w:rsid w:val="00E8769D"/>
    <w:rsid w:val="00E87715"/>
    <w:rsid w:val="00E877C6"/>
    <w:rsid w:val="00E877D5"/>
    <w:rsid w:val="00E877FE"/>
    <w:rsid w:val="00E87822"/>
    <w:rsid w:val="00E878EB"/>
    <w:rsid w:val="00E87A46"/>
    <w:rsid w:val="00E87BBA"/>
    <w:rsid w:val="00E87C2D"/>
    <w:rsid w:val="00E87C3B"/>
    <w:rsid w:val="00E87C4A"/>
    <w:rsid w:val="00E87F5F"/>
    <w:rsid w:val="00E900FA"/>
    <w:rsid w:val="00E90106"/>
    <w:rsid w:val="00E901FB"/>
    <w:rsid w:val="00E903C5"/>
    <w:rsid w:val="00E903E1"/>
    <w:rsid w:val="00E90445"/>
    <w:rsid w:val="00E90616"/>
    <w:rsid w:val="00E9063D"/>
    <w:rsid w:val="00E90654"/>
    <w:rsid w:val="00E906E5"/>
    <w:rsid w:val="00E9085B"/>
    <w:rsid w:val="00E909E2"/>
    <w:rsid w:val="00E90BEA"/>
    <w:rsid w:val="00E90CF3"/>
    <w:rsid w:val="00E90CF7"/>
    <w:rsid w:val="00E90D58"/>
    <w:rsid w:val="00E90E66"/>
    <w:rsid w:val="00E90F29"/>
    <w:rsid w:val="00E910EE"/>
    <w:rsid w:val="00E91267"/>
    <w:rsid w:val="00E9132C"/>
    <w:rsid w:val="00E9135E"/>
    <w:rsid w:val="00E91395"/>
    <w:rsid w:val="00E91526"/>
    <w:rsid w:val="00E9186A"/>
    <w:rsid w:val="00E91A86"/>
    <w:rsid w:val="00E91B48"/>
    <w:rsid w:val="00E91B88"/>
    <w:rsid w:val="00E91D94"/>
    <w:rsid w:val="00E91E14"/>
    <w:rsid w:val="00E91E4A"/>
    <w:rsid w:val="00E920D5"/>
    <w:rsid w:val="00E92190"/>
    <w:rsid w:val="00E923FF"/>
    <w:rsid w:val="00E92426"/>
    <w:rsid w:val="00E924A6"/>
    <w:rsid w:val="00E92552"/>
    <w:rsid w:val="00E9274D"/>
    <w:rsid w:val="00E9285F"/>
    <w:rsid w:val="00E92A3F"/>
    <w:rsid w:val="00E92BD1"/>
    <w:rsid w:val="00E92EE5"/>
    <w:rsid w:val="00E92FF9"/>
    <w:rsid w:val="00E9304E"/>
    <w:rsid w:val="00E930AD"/>
    <w:rsid w:val="00E9350C"/>
    <w:rsid w:val="00E9350F"/>
    <w:rsid w:val="00E9379F"/>
    <w:rsid w:val="00E9386D"/>
    <w:rsid w:val="00E93968"/>
    <w:rsid w:val="00E93B89"/>
    <w:rsid w:val="00E93CA3"/>
    <w:rsid w:val="00E93CDF"/>
    <w:rsid w:val="00E93D69"/>
    <w:rsid w:val="00E93E40"/>
    <w:rsid w:val="00E93FA8"/>
    <w:rsid w:val="00E943C1"/>
    <w:rsid w:val="00E9469C"/>
    <w:rsid w:val="00E948FF"/>
    <w:rsid w:val="00E94AEB"/>
    <w:rsid w:val="00E94EC3"/>
    <w:rsid w:val="00E95075"/>
    <w:rsid w:val="00E95078"/>
    <w:rsid w:val="00E95160"/>
    <w:rsid w:val="00E951A9"/>
    <w:rsid w:val="00E9528C"/>
    <w:rsid w:val="00E95365"/>
    <w:rsid w:val="00E953D6"/>
    <w:rsid w:val="00E953FA"/>
    <w:rsid w:val="00E95432"/>
    <w:rsid w:val="00E954DF"/>
    <w:rsid w:val="00E955BA"/>
    <w:rsid w:val="00E958F8"/>
    <w:rsid w:val="00E95921"/>
    <w:rsid w:val="00E95950"/>
    <w:rsid w:val="00E95A64"/>
    <w:rsid w:val="00E95BAB"/>
    <w:rsid w:val="00E95CFF"/>
    <w:rsid w:val="00E95E00"/>
    <w:rsid w:val="00E95E28"/>
    <w:rsid w:val="00E96066"/>
    <w:rsid w:val="00E960E1"/>
    <w:rsid w:val="00E96145"/>
    <w:rsid w:val="00E96702"/>
    <w:rsid w:val="00E96C43"/>
    <w:rsid w:val="00E96DA6"/>
    <w:rsid w:val="00E96F4E"/>
    <w:rsid w:val="00E97093"/>
    <w:rsid w:val="00E9710C"/>
    <w:rsid w:val="00E971ED"/>
    <w:rsid w:val="00E974A2"/>
    <w:rsid w:val="00E97592"/>
    <w:rsid w:val="00E9765F"/>
    <w:rsid w:val="00E977B8"/>
    <w:rsid w:val="00E977B9"/>
    <w:rsid w:val="00E977C7"/>
    <w:rsid w:val="00E97826"/>
    <w:rsid w:val="00E978B1"/>
    <w:rsid w:val="00E97AC9"/>
    <w:rsid w:val="00E97ADB"/>
    <w:rsid w:val="00E97B2A"/>
    <w:rsid w:val="00E97CB1"/>
    <w:rsid w:val="00E97E7B"/>
    <w:rsid w:val="00E97EC7"/>
    <w:rsid w:val="00E97FE2"/>
    <w:rsid w:val="00EA007F"/>
    <w:rsid w:val="00EA00FD"/>
    <w:rsid w:val="00EA016A"/>
    <w:rsid w:val="00EA06AE"/>
    <w:rsid w:val="00EA07B2"/>
    <w:rsid w:val="00EA08BF"/>
    <w:rsid w:val="00EA0946"/>
    <w:rsid w:val="00EA0990"/>
    <w:rsid w:val="00EA0A9F"/>
    <w:rsid w:val="00EA0AE2"/>
    <w:rsid w:val="00EA0B50"/>
    <w:rsid w:val="00EA0B51"/>
    <w:rsid w:val="00EA0B58"/>
    <w:rsid w:val="00EA0C01"/>
    <w:rsid w:val="00EA0C77"/>
    <w:rsid w:val="00EA0D1B"/>
    <w:rsid w:val="00EA0E0C"/>
    <w:rsid w:val="00EA0E36"/>
    <w:rsid w:val="00EA1212"/>
    <w:rsid w:val="00EA126B"/>
    <w:rsid w:val="00EA1278"/>
    <w:rsid w:val="00EA1322"/>
    <w:rsid w:val="00EA1526"/>
    <w:rsid w:val="00EA1A06"/>
    <w:rsid w:val="00EA1A2A"/>
    <w:rsid w:val="00EA1D2A"/>
    <w:rsid w:val="00EA1DAA"/>
    <w:rsid w:val="00EA1F6D"/>
    <w:rsid w:val="00EA1F90"/>
    <w:rsid w:val="00EA213D"/>
    <w:rsid w:val="00EA2274"/>
    <w:rsid w:val="00EA23F4"/>
    <w:rsid w:val="00EA24FB"/>
    <w:rsid w:val="00EA2569"/>
    <w:rsid w:val="00EA2638"/>
    <w:rsid w:val="00EA2741"/>
    <w:rsid w:val="00EA2821"/>
    <w:rsid w:val="00EA2895"/>
    <w:rsid w:val="00EA2B9C"/>
    <w:rsid w:val="00EA2C5B"/>
    <w:rsid w:val="00EA2DC2"/>
    <w:rsid w:val="00EA323C"/>
    <w:rsid w:val="00EA32AA"/>
    <w:rsid w:val="00EA346B"/>
    <w:rsid w:val="00EA35A7"/>
    <w:rsid w:val="00EA3601"/>
    <w:rsid w:val="00EA362B"/>
    <w:rsid w:val="00EA3695"/>
    <w:rsid w:val="00EA3721"/>
    <w:rsid w:val="00EA37A7"/>
    <w:rsid w:val="00EA3B13"/>
    <w:rsid w:val="00EA3B94"/>
    <w:rsid w:val="00EA3E13"/>
    <w:rsid w:val="00EA3F37"/>
    <w:rsid w:val="00EA3FD8"/>
    <w:rsid w:val="00EA40BA"/>
    <w:rsid w:val="00EA430A"/>
    <w:rsid w:val="00EA43FB"/>
    <w:rsid w:val="00EA4535"/>
    <w:rsid w:val="00EA4647"/>
    <w:rsid w:val="00EA479B"/>
    <w:rsid w:val="00EA490C"/>
    <w:rsid w:val="00EA49B6"/>
    <w:rsid w:val="00EA4C09"/>
    <w:rsid w:val="00EA4C31"/>
    <w:rsid w:val="00EA4CC1"/>
    <w:rsid w:val="00EA4F23"/>
    <w:rsid w:val="00EA4FB8"/>
    <w:rsid w:val="00EA513D"/>
    <w:rsid w:val="00EA5226"/>
    <w:rsid w:val="00EA530C"/>
    <w:rsid w:val="00EA543B"/>
    <w:rsid w:val="00EA565F"/>
    <w:rsid w:val="00EA5878"/>
    <w:rsid w:val="00EA5896"/>
    <w:rsid w:val="00EA593A"/>
    <w:rsid w:val="00EA59E0"/>
    <w:rsid w:val="00EA5A9A"/>
    <w:rsid w:val="00EA5C56"/>
    <w:rsid w:val="00EA5CB8"/>
    <w:rsid w:val="00EA5E75"/>
    <w:rsid w:val="00EA5EC7"/>
    <w:rsid w:val="00EA6098"/>
    <w:rsid w:val="00EA625D"/>
    <w:rsid w:val="00EA6286"/>
    <w:rsid w:val="00EA634D"/>
    <w:rsid w:val="00EA6704"/>
    <w:rsid w:val="00EA672B"/>
    <w:rsid w:val="00EA6A86"/>
    <w:rsid w:val="00EA6B48"/>
    <w:rsid w:val="00EA6B85"/>
    <w:rsid w:val="00EA6D8A"/>
    <w:rsid w:val="00EA6EA5"/>
    <w:rsid w:val="00EA6FA8"/>
    <w:rsid w:val="00EA70ED"/>
    <w:rsid w:val="00EA7108"/>
    <w:rsid w:val="00EA7208"/>
    <w:rsid w:val="00EA7300"/>
    <w:rsid w:val="00EA7347"/>
    <w:rsid w:val="00EA74C9"/>
    <w:rsid w:val="00EA7515"/>
    <w:rsid w:val="00EA755A"/>
    <w:rsid w:val="00EA75BA"/>
    <w:rsid w:val="00EA7633"/>
    <w:rsid w:val="00EA7644"/>
    <w:rsid w:val="00EA77C8"/>
    <w:rsid w:val="00EA79C8"/>
    <w:rsid w:val="00EA7A70"/>
    <w:rsid w:val="00EA7CEC"/>
    <w:rsid w:val="00EA7E9F"/>
    <w:rsid w:val="00EB003C"/>
    <w:rsid w:val="00EB0287"/>
    <w:rsid w:val="00EB02C0"/>
    <w:rsid w:val="00EB0558"/>
    <w:rsid w:val="00EB0635"/>
    <w:rsid w:val="00EB0766"/>
    <w:rsid w:val="00EB0853"/>
    <w:rsid w:val="00EB091D"/>
    <w:rsid w:val="00EB09D9"/>
    <w:rsid w:val="00EB0AFE"/>
    <w:rsid w:val="00EB0B9F"/>
    <w:rsid w:val="00EB0D47"/>
    <w:rsid w:val="00EB0D9F"/>
    <w:rsid w:val="00EB0F75"/>
    <w:rsid w:val="00EB11D7"/>
    <w:rsid w:val="00EB1344"/>
    <w:rsid w:val="00EB150C"/>
    <w:rsid w:val="00EB1813"/>
    <w:rsid w:val="00EB1835"/>
    <w:rsid w:val="00EB1A99"/>
    <w:rsid w:val="00EB1B23"/>
    <w:rsid w:val="00EB1C37"/>
    <w:rsid w:val="00EB1EF6"/>
    <w:rsid w:val="00EB211F"/>
    <w:rsid w:val="00EB2138"/>
    <w:rsid w:val="00EB21D5"/>
    <w:rsid w:val="00EB23D5"/>
    <w:rsid w:val="00EB2465"/>
    <w:rsid w:val="00EB2829"/>
    <w:rsid w:val="00EB286A"/>
    <w:rsid w:val="00EB2BF1"/>
    <w:rsid w:val="00EB2C08"/>
    <w:rsid w:val="00EB2C9F"/>
    <w:rsid w:val="00EB2F72"/>
    <w:rsid w:val="00EB2F89"/>
    <w:rsid w:val="00EB3063"/>
    <w:rsid w:val="00EB308E"/>
    <w:rsid w:val="00EB35EB"/>
    <w:rsid w:val="00EB36F1"/>
    <w:rsid w:val="00EB37A5"/>
    <w:rsid w:val="00EB37B2"/>
    <w:rsid w:val="00EB394A"/>
    <w:rsid w:val="00EB3C14"/>
    <w:rsid w:val="00EB3E1D"/>
    <w:rsid w:val="00EB3E8E"/>
    <w:rsid w:val="00EB45CE"/>
    <w:rsid w:val="00EB46A1"/>
    <w:rsid w:val="00EB4851"/>
    <w:rsid w:val="00EB4AD0"/>
    <w:rsid w:val="00EB4BA2"/>
    <w:rsid w:val="00EB4F1B"/>
    <w:rsid w:val="00EB4FA3"/>
    <w:rsid w:val="00EB503D"/>
    <w:rsid w:val="00EB5049"/>
    <w:rsid w:val="00EB50B5"/>
    <w:rsid w:val="00EB5167"/>
    <w:rsid w:val="00EB524C"/>
    <w:rsid w:val="00EB57C5"/>
    <w:rsid w:val="00EB593D"/>
    <w:rsid w:val="00EB5A80"/>
    <w:rsid w:val="00EB5BDF"/>
    <w:rsid w:val="00EB5BFB"/>
    <w:rsid w:val="00EB5D8E"/>
    <w:rsid w:val="00EB5FE9"/>
    <w:rsid w:val="00EB60CA"/>
    <w:rsid w:val="00EB6109"/>
    <w:rsid w:val="00EB6167"/>
    <w:rsid w:val="00EB6226"/>
    <w:rsid w:val="00EB62BF"/>
    <w:rsid w:val="00EB6372"/>
    <w:rsid w:val="00EB6495"/>
    <w:rsid w:val="00EB6719"/>
    <w:rsid w:val="00EB67AC"/>
    <w:rsid w:val="00EB68F9"/>
    <w:rsid w:val="00EB6A08"/>
    <w:rsid w:val="00EB6AA6"/>
    <w:rsid w:val="00EB6AEC"/>
    <w:rsid w:val="00EB6C24"/>
    <w:rsid w:val="00EB6C70"/>
    <w:rsid w:val="00EB6D91"/>
    <w:rsid w:val="00EB6E6F"/>
    <w:rsid w:val="00EB6F3D"/>
    <w:rsid w:val="00EB6F7B"/>
    <w:rsid w:val="00EB6FE0"/>
    <w:rsid w:val="00EB70D1"/>
    <w:rsid w:val="00EB7330"/>
    <w:rsid w:val="00EB7421"/>
    <w:rsid w:val="00EB7560"/>
    <w:rsid w:val="00EB7616"/>
    <w:rsid w:val="00EB7628"/>
    <w:rsid w:val="00EB76FF"/>
    <w:rsid w:val="00EB7B4A"/>
    <w:rsid w:val="00EB7BB9"/>
    <w:rsid w:val="00EB7F15"/>
    <w:rsid w:val="00EC013B"/>
    <w:rsid w:val="00EC056F"/>
    <w:rsid w:val="00EC05D1"/>
    <w:rsid w:val="00EC082E"/>
    <w:rsid w:val="00EC085F"/>
    <w:rsid w:val="00EC0B24"/>
    <w:rsid w:val="00EC0B8B"/>
    <w:rsid w:val="00EC0DE5"/>
    <w:rsid w:val="00EC0E17"/>
    <w:rsid w:val="00EC0F6C"/>
    <w:rsid w:val="00EC10D2"/>
    <w:rsid w:val="00EC1236"/>
    <w:rsid w:val="00EC123F"/>
    <w:rsid w:val="00EC129B"/>
    <w:rsid w:val="00EC1380"/>
    <w:rsid w:val="00EC1411"/>
    <w:rsid w:val="00EC1444"/>
    <w:rsid w:val="00EC1496"/>
    <w:rsid w:val="00EC1C0B"/>
    <w:rsid w:val="00EC1CF2"/>
    <w:rsid w:val="00EC1D61"/>
    <w:rsid w:val="00EC1DDC"/>
    <w:rsid w:val="00EC1F1E"/>
    <w:rsid w:val="00EC2023"/>
    <w:rsid w:val="00EC2103"/>
    <w:rsid w:val="00EC2162"/>
    <w:rsid w:val="00EC265F"/>
    <w:rsid w:val="00EC2670"/>
    <w:rsid w:val="00EC27FD"/>
    <w:rsid w:val="00EC2817"/>
    <w:rsid w:val="00EC2B7C"/>
    <w:rsid w:val="00EC2BBC"/>
    <w:rsid w:val="00EC2E07"/>
    <w:rsid w:val="00EC2E18"/>
    <w:rsid w:val="00EC2F29"/>
    <w:rsid w:val="00EC3122"/>
    <w:rsid w:val="00EC31BB"/>
    <w:rsid w:val="00EC32E2"/>
    <w:rsid w:val="00EC3333"/>
    <w:rsid w:val="00EC3376"/>
    <w:rsid w:val="00EC37BD"/>
    <w:rsid w:val="00EC384C"/>
    <w:rsid w:val="00EC39A4"/>
    <w:rsid w:val="00EC3B72"/>
    <w:rsid w:val="00EC3BFF"/>
    <w:rsid w:val="00EC3C76"/>
    <w:rsid w:val="00EC3CD7"/>
    <w:rsid w:val="00EC3DAD"/>
    <w:rsid w:val="00EC3DD8"/>
    <w:rsid w:val="00EC3E7D"/>
    <w:rsid w:val="00EC3FC8"/>
    <w:rsid w:val="00EC4087"/>
    <w:rsid w:val="00EC438F"/>
    <w:rsid w:val="00EC4639"/>
    <w:rsid w:val="00EC46C9"/>
    <w:rsid w:val="00EC46D0"/>
    <w:rsid w:val="00EC4737"/>
    <w:rsid w:val="00EC48D7"/>
    <w:rsid w:val="00EC4983"/>
    <w:rsid w:val="00EC4A2C"/>
    <w:rsid w:val="00EC4CCC"/>
    <w:rsid w:val="00EC4DA3"/>
    <w:rsid w:val="00EC4E45"/>
    <w:rsid w:val="00EC4FA9"/>
    <w:rsid w:val="00EC4FE7"/>
    <w:rsid w:val="00EC529F"/>
    <w:rsid w:val="00EC55DE"/>
    <w:rsid w:val="00EC58BD"/>
    <w:rsid w:val="00EC5933"/>
    <w:rsid w:val="00EC5C51"/>
    <w:rsid w:val="00EC5CBC"/>
    <w:rsid w:val="00EC5D81"/>
    <w:rsid w:val="00EC5DA5"/>
    <w:rsid w:val="00EC5DC0"/>
    <w:rsid w:val="00EC63BF"/>
    <w:rsid w:val="00EC64AE"/>
    <w:rsid w:val="00EC6594"/>
    <w:rsid w:val="00EC665C"/>
    <w:rsid w:val="00EC66D4"/>
    <w:rsid w:val="00EC6A0C"/>
    <w:rsid w:val="00EC6B30"/>
    <w:rsid w:val="00EC6CA0"/>
    <w:rsid w:val="00EC6D77"/>
    <w:rsid w:val="00EC6DA7"/>
    <w:rsid w:val="00EC6E8E"/>
    <w:rsid w:val="00EC6F31"/>
    <w:rsid w:val="00EC6FCE"/>
    <w:rsid w:val="00EC701D"/>
    <w:rsid w:val="00EC7336"/>
    <w:rsid w:val="00EC7568"/>
    <w:rsid w:val="00EC7751"/>
    <w:rsid w:val="00EC78AA"/>
    <w:rsid w:val="00EC7BCF"/>
    <w:rsid w:val="00EC7C95"/>
    <w:rsid w:val="00EC7D8E"/>
    <w:rsid w:val="00EC7FE3"/>
    <w:rsid w:val="00ED02AA"/>
    <w:rsid w:val="00ED0611"/>
    <w:rsid w:val="00ED06C6"/>
    <w:rsid w:val="00ED081D"/>
    <w:rsid w:val="00ED0847"/>
    <w:rsid w:val="00ED0933"/>
    <w:rsid w:val="00ED0A7E"/>
    <w:rsid w:val="00ED0C3E"/>
    <w:rsid w:val="00ED0C77"/>
    <w:rsid w:val="00ED0CDA"/>
    <w:rsid w:val="00ED0F53"/>
    <w:rsid w:val="00ED106D"/>
    <w:rsid w:val="00ED10CC"/>
    <w:rsid w:val="00ED125F"/>
    <w:rsid w:val="00ED1331"/>
    <w:rsid w:val="00ED1364"/>
    <w:rsid w:val="00ED145B"/>
    <w:rsid w:val="00ED174D"/>
    <w:rsid w:val="00ED1778"/>
    <w:rsid w:val="00ED1831"/>
    <w:rsid w:val="00ED1847"/>
    <w:rsid w:val="00ED19C0"/>
    <w:rsid w:val="00ED1B84"/>
    <w:rsid w:val="00ED1E25"/>
    <w:rsid w:val="00ED1EC2"/>
    <w:rsid w:val="00ED21A9"/>
    <w:rsid w:val="00ED2358"/>
    <w:rsid w:val="00ED2471"/>
    <w:rsid w:val="00ED24A2"/>
    <w:rsid w:val="00ED24DB"/>
    <w:rsid w:val="00ED2641"/>
    <w:rsid w:val="00ED26EF"/>
    <w:rsid w:val="00ED2807"/>
    <w:rsid w:val="00ED29E4"/>
    <w:rsid w:val="00ED2B75"/>
    <w:rsid w:val="00ED2CC4"/>
    <w:rsid w:val="00ED2D45"/>
    <w:rsid w:val="00ED2DD1"/>
    <w:rsid w:val="00ED2E13"/>
    <w:rsid w:val="00ED30AB"/>
    <w:rsid w:val="00ED30CD"/>
    <w:rsid w:val="00ED3176"/>
    <w:rsid w:val="00ED320B"/>
    <w:rsid w:val="00ED337D"/>
    <w:rsid w:val="00ED33C9"/>
    <w:rsid w:val="00ED3489"/>
    <w:rsid w:val="00ED3561"/>
    <w:rsid w:val="00ED35D7"/>
    <w:rsid w:val="00ED3666"/>
    <w:rsid w:val="00ED3B8C"/>
    <w:rsid w:val="00ED3D48"/>
    <w:rsid w:val="00ED3F7D"/>
    <w:rsid w:val="00ED4054"/>
    <w:rsid w:val="00ED4281"/>
    <w:rsid w:val="00ED42D3"/>
    <w:rsid w:val="00ED430F"/>
    <w:rsid w:val="00ED43D1"/>
    <w:rsid w:val="00ED4608"/>
    <w:rsid w:val="00ED486E"/>
    <w:rsid w:val="00ED496F"/>
    <w:rsid w:val="00ED49D5"/>
    <w:rsid w:val="00ED49F1"/>
    <w:rsid w:val="00ED4B20"/>
    <w:rsid w:val="00ED4D01"/>
    <w:rsid w:val="00ED4D06"/>
    <w:rsid w:val="00ED4D1A"/>
    <w:rsid w:val="00ED4D48"/>
    <w:rsid w:val="00ED4D81"/>
    <w:rsid w:val="00ED4E40"/>
    <w:rsid w:val="00ED4E94"/>
    <w:rsid w:val="00ED5078"/>
    <w:rsid w:val="00ED50EE"/>
    <w:rsid w:val="00ED5409"/>
    <w:rsid w:val="00ED559A"/>
    <w:rsid w:val="00ED55B1"/>
    <w:rsid w:val="00ED5648"/>
    <w:rsid w:val="00ED567F"/>
    <w:rsid w:val="00ED5801"/>
    <w:rsid w:val="00ED591D"/>
    <w:rsid w:val="00ED59A9"/>
    <w:rsid w:val="00ED5AAC"/>
    <w:rsid w:val="00ED5AD3"/>
    <w:rsid w:val="00ED5D06"/>
    <w:rsid w:val="00ED5D43"/>
    <w:rsid w:val="00ED5EB8"/>
    <w:rsid w:val="00ED5F5A"/>
    <w:rsid w:val="00ED622F"/>
    <w:rsid w:val="00ED6268"/>
    <w:rsid w:val="00ED62E2"/>
    <w:rsid w:val="00ED6320"/>
    <w:rsid w:val="00ED6368"/>
    <w:rsid w:val="00ED640C"/>
    <w:rsid w:val="00ED654C"/>
    <w:rsid w:val="00ED673E"/>
    <w:rsid w:val="00ED68C0"/>
    <w:rsid w:val="00ED691C"/>
    <w:rsid w:val="00ED6B87"/>
    <w:rsid w:val="00ED6C46"/>
    <w:rsid w:val="00ED6E69"/>
    <w:rsid w:val="00ED701D"/>
    <w:rsid w:val="00ED70C2"/>
    <w:rsid w:val="00ED7101"/>
    <w:rsid w:val="00ED7160"/>
    <w:rsid w:val="00ED72DA"/>
    <w:rsid w:val="00ED736B"/>
    <w:rsid w:val="00ED7409"/>
    <w:rsid w:val="00ED7919"/>
    <w:rsid w:val="00ED793F"/>
    <w:rsid w:val="00ED7960"/>
    <w:rsid w:val="00ED79FD"/>
    <w:rsid w:val="00ED79FE"/>
    <w:rsid w:val="00ED7A57"/>
    <w:rsid w:val="00ED7BCF"/>
    <w:rsid w:val="00ED7DFC"/>
    <w:rsid w:val="00ED7FE7"/>
    <w:rsid w:val="00ED7FEA"/>
    <w:rsid w:val="00EE0115"/>
    <w:rsid w:val="00EE011F"/>
    <w:rsid w:val="00EE036A"/>
    <w:rsid w:val="00EE039F"/>
    <w:rsid w:val="00EE03DE"/>
    <w:rsid w:val="00EE0429"/>
    <w:rsid w:val="00EE042B"/>
    <w:rsid w:val="00EE0470"/>
    <w:rsid w:val="00EE04F4"/>
    <w:rsid w:val="00EE05DA"/>
    <w:rsid w:val="00EE0637"/>
    <w:rsid w:val="00EE063A"/>
    <w:rsid w:val="00EE065B"/>
    <w:rsid w:val="00EE07CD"/>
    <w:rsid w:val="00EE0852"/>
    <w:rsid w:val="00EE08F7"/>
    <w:rsid w:val="00EE0ADC"/>
    <w:rsid w:val="00EE0BBD"/>
    <w:rsid w:val="00EE0C99"/>
    <w:rsid w:val="00EE0F73"/>
    <w:rsid w:val="00EE0FB6"/>
    <w:rsid w:val="00EE1099"/>
    <w:rsid w:val="00EE1259"/>
    <w:rsid w:val="00EE139B"/>
    <w:rsid w:val="00EE13B1"/>
    <w:rsid w:val="00EE14CD"/>
    <w:rsid w:val="00EE1634"/>
    <w:rsid w:val="00EE165D"/>
    <w:rsid w:val="00EE16EF"/>
    <w:rsid w:val="00EE16F4"/>
    <w:rsid w:val="00EE192E"/>
    <w:rsid w:val="00EE1A49"/>
    <w:rsid w:val="00EE1A7A"/>
    <w:rsid w:val="00EE1C3B"/>
    <w:rsid w:val="00EE1D80"/>
    <w:rsid w:val="00EE1EB7"/>
    <w:rsid w:val="00EE1F53"/>
    <w:rsid w:val="00EE1F5A"/>
    <w:rsid w:val="00EE203D"/>
    <w:rsid w:val="00EE20A9"/>
    <w:rsid w:val="00EE2112"/>
    <w:rsid w:val="00EE22C5"/>
    <w:rsid w:val="00EE247A"/>
    <w:rsid w:val="00EE25D4"/>
    <w:rsid w:val="00EE27C2"/>
    <w:rsid w:val="00EE27D4"/>
    <w:rsid w:val="00EE2808"/>
    <w:rsid w:val="00EE2ADB"/>
    <w:rsid w:val="00EE2CC5"/>
    <w:rsid w:val="00EE2D3B"/>
    <w:rsid w:val="00EE2E58"/>
    <w:rsid w:val="00EE2E8E"/>
    <w:rsid w:val="00EE2E9D"/>
    <w:rsid w:val="00EE2FD9"/>
    <w:rsid w:val="00EE31E2"/>
    <w:rsid w:val="00EE323C"/>
    <w:rsid w:val="00EE3452"/>
    <w:rsid w:val="00EE3476"/>
    <w:rsid w:val="00EE35B3"/>
    <w:rsid w:val="00EE3691"/>
    <w:rsid w:val="00EE387B"/>
    <w:rsid w:val="00EE39A8"/>
    <w:rsid w:val="00EE39CC"/>
    <w:rsid w:val="00EE3A55"/>
    <w:rsid w:val="00EE3BDB"/>
    <w:rsid w:val="00EE3C4F"/>
    <w:rsid w:val="00EE3E00"/>
    <w:rsid w:val="00EE3F32"/>
    <w:rsid w:val="00EE3F7F"/>
    <w:rsid w:val="00EE3FD6"/>
    <w:rsid w:val="00EE4077"/>
    <w:rsid w:val="00EE4153"/>
    <w:rsid w:val="00EE419E"/>
    <w:rsid w:val="00EE421A"/>
    <w:rsid w:val="00EE43BE"/>
    <w:rsid w:val="00EE4608"/>
    <w:rsid w:val="00EE4729"/>
    <w:rsid w:val="00EE475B"/>
    <w:rsid w:val="00EE481E"/>
    <w:rsid w:val="00EE488C"/>
    <w:rsid w:val="00EE4912"/>
    <w:rsid w:val="00EE4920"/>
    <w:rsid w:val="00EE494A"/>
    <w:rsid w:val="00EE4A03"/>
    <w:rsid w:val="00EE4A22"/>
    <w:rsid w:val="00EE4B28"/>
    <w:rsid w:val="00EE4C1A"/>
    <w:rsid w:val="00EE4CB6"/>
    <w:rsid w:val="00EE4FCE"/>
    <w:rsid w:val="00EE50AD"/>
    <w:rsid w:val="00EE50CA"/>
    <w:rsid w:val="00EE5526"/>
    <w:rsid w:val="00EE56B5"/>
    <w:rsid w:val="00EE5855"/>
    <w:rsid w:val="00EE59D2"/>
    <w:rsid w:val="00EE5BD5"/>
    <w:rsid w:val="00EE5D2E"/>
    <w:rsid w:val="00EE5DEA"/>
    <w:rsid w:val="00EE5EE8"/>
    <w:rsid w:val="00EE6079"/>
    <w:rsid w:val="00EE623B"/>
    <w:rsid w:val="00EE6486"/>
    <w:rsid w:val="00EE6530"/>
    <w:rsid w:val="00EE654F"/>
    <w:rsid w:val="00EE667E"/>
    <w:rsid w:val="00EE6717"/>
    <w:rsid w:val="00EE6868"/>
    <w:rsid w:val="00EE693A"/>
    <w:rsid w:val="00EE6ACA"/>
    <w:rsid w:val="00EE6CAA"/>
    <w:rsid w:val="00EE6CE8"/>
    <w:rsid w:val="00EE6D72"/>
    <w:rsid w:val="00EE70B0"/>
    <w:rsid w:val="00EE70FE"/>
    <w:rsid w:val="00EE72E4"/>
    <w:rsid w:val="00EE73C4"/>
    <w:rsid w:val="00EE7929"/>
    <w:rsid w:val="00EE799B"/>
    <w:rsid w:val="00EE7BED"/>
    <w:rsid w:val="00EE7D9C"/>
    <w:rsid w:val="00EE7E32"/>
    <w:rsid w:val="00EE7E3B"/>
    <w:rsid w:val="00EE7E4F"/>
    <w:rsid w:val="00EE7EB7"/>
    <w:rsid w:val="00EF0036"/>
    <w:rsid w:val="00EF00D2"/>
    <w:rsid w:val="00EF0245"/>
    <w:rsid w:val="00EF0567"/>
    <w:rsid w:val="00EF06FB"/>
    <w:rsid w:val="00EF080A"/>
    <w:rsid w:val="00EF0A28"/>
    <w:rsid w:val="00EF0A48"/>
    <w:rsid w:val="00EF0BBE"/>
    <w:rsid w:val="00EF0D82"/>
    <w:rsid w:val="00EF0DE8"/>
    <w:rsid w:val="00EF0DFD"/>
    <w:rsid w:val="00EF102C"/>
    <w:rsid w:val="00EF14EB"/>
    <w:rsid w:val="00EF17DC"/>
    <w:rsid w:val="00EF17F6"/>
    <w:rsid w:val="00EF1986"/>
    <w:rsid w:val="00EF1B50"/>
    <w:rsid w:val="00EF1B70"/>
    <w:rsid w:val="00EF1CBA"/>
    <w:rsid w:val="00EF1F63"/>
    <w:rsid w:val="00EF1F6F"/>
    <w:rsid w:val="00EF208F"/>
    <w:rsid w:val="00EF21FB"/>
    <w:rsid w:val="00EF233D"/>
    <w:rsid w:val="00EF236E"/>
    <w:rsid w:val="00EF244F"/>
    <w:rsid w:val="00EF25AD"/>
    <w:rsid w:val="00EF26FC"/>
    <w:rsid w:val="00EF2809"/>
    <w:rsid w:val="00EF293E"/>
    <w:rsid w:val="00EF2965"/>
    <w:rsid w:val="00EF29CE"/>
    <w:rsid w:val="00EF29F5"/>
    <w:rsid w:val="00EF2AD0"/>
    <w:rsid w:val="00EF2C80"/>
    <w:rsid w:val="00EF2CCB"/>
    <w:rsid w:val="00EF2E00"/>
    <w:rsid w:val="00EF2E67"/>
    <w:rsid w:val="00EF2F61"/>
    <w:rsid w:val="00EF2FA8"/>
    <w:rsid w:val="00EF339F"/>
    <w:rsid w:val="00EF33F0"/>
    <w:rsid w:val="00EF3612"/>
    <w:rsid w:val="00EF37BD"/>
    <w:rsid w:val="00EF39F2"/>
    <w:rsid w:val="00EF3C78"/>
    <w:rsid w:val="00EF3CAA"/>
    <w:rsid w:val="00EF3CEF"/>
    <w:rsid w:val="00EF3E33"/>
    <w:rsid w:val="00EF4009"/>
    <w:rsid w:val="00EF4052"/>
    <w:rsid w:val="00EF430B"/>
    <w:rsid w:val="00EF4386"/>
    <w:rsid w:val="00EF43D0"/>
    <w:rsid w:val="00EF46B2"/>
    <w:rsid w:val="00EF4A64"/>
    <w:rsid w:val="00EF4AB7"/>
    <w:rsid w:val="00EF4B36"/>
    <w:rsid w:val="00EF4CC2"/>
    <w:rsid w:val="00EF4EB3"/>
    <w:rsid w:val="00EF502D"/>
    <w:rsid w:val="00EF52CB"/>
    <w:rsid w:val="00EF5479"/>
    <w:rsid w:val="00EF55A6"/>
    <w:rsid w:val="00EF55F9"/>
    <w:rsid w:val="00EF5621"/>
    <w:rsid w:val="00EF562E"/>
    <w:rsid w:val="00EF5656"/>
    <w:rsid w:val="00EF56D4"/>
    <w:rsid w:val="00EF5718"/>
    <w:rsid w:val="00EF57DD"/>
    <w:rsid w:val="00EF59A6"/>
    <w:rsid w:val="00EF59D8"/>
    <w:rsid w:val="00EF5A4F"/>
    <w:rsid w:val="00EF5A74"/>
    <w:rsid w:val="00EF5D5B"/>
    <w:rsid w:val="00EF5E9B"/>
    <w:rsid w:val="00EF5F24"/>
    <w:rsid w:val="00EF5F9B"/>
    <w:rsid w:val="00EF5FB4"/>
    <w:rsid w:val="00EF6149"/>
    <w:rsid w:val="00EF61A5"/>
    <w:rsid w:val="00EF62DC"/>
    <w:rsid w:val="00EF6AAB"/>
    <w:rsid w:val="00EF6AE7"/>
    <w:rsid w:val="00EF6B27"/>
    <w:rsid w:val="00EF6B88"/>
    <w:rsid w:val="00EF6BAD"/>
    <w:rsid w:val="00EF6F5B"/>
    <w:rsid w:val="00EF7065"/>
    <w:rsid w:val="00EF7135"/>
    <w:rsid w:val="00EF72AC"/>
    <w:rsid w:val="00EF737D"/>
    <w:rsid w:val="00EF755F"/>
    <w:rsid w:val="00EF7702"/>
    <w:rsid w:val="00EF775A"/>
    <w:rsid w:val="00EF7835"/>
    <w:rsid w:val="00EF791B"/>
    <w:rsid w:val="00EF7C1E"/>
    <w:rsid w:val="00EF7D0F"/>
    <w:rsid w:val="00EF7E5E"/>
    <w:rsid w:val="00EF7E92"/>
    <w:rsid w:val="00EF7F97"/>
    <w:rsid w:val="00F00048"/>
    <w:rsid w:val="00F00161"/>
    <w:rsid w:val="00F00273"/>
    <w:rsid w:val="00F00284"/>
    <w:rsid w:val="00F00357"/>
    <w:rsid w:val="00F005B5"/>
    <w:rsid w:val="00F00618"/>
    <w:rsid w:val="00F00790"/>
    <w:rsid w:val="00F00905"/>
    <w:rsid w:val="00F00981"/>
    <w:rsid w:val="00F00B1E"/>
    <w:rsid w:val="00F00B81"/>
    <w:rsid w:val="00F00CBC"/>
    <w:rsid w:val="00F00EFA"/>
    <w:rsid w:val="00F01125"/>
    <w:rsid w:val="00F01162"/>
    <w:rsid w:val="00F0150C"/>
    <w:rsid w:val="00F01789"/>
    <w:rsid w:val="00F01864"/>
    <w:rsid w:val="00F01888"/>
    <w:rsid w:val="00F018D0"/>
    <w:rsid w:val="00F019FB"/>
    <w:rsid w:val="00F01AB3"/>
    <w:rsid w:val="00F01C3F"/>
    <w:rsid w:val="00F01C71"/>
    <w:rsid w:val="00F01EB2"/>
    <w:rsid w:val="00F0208E"/>
    <w:rsid w:val="00F023CC"/>
    <w:rsid w:val="00F027A0"/>
    <w:rsid w:val="00F028FF"/>
    <w:rsid w:val="00F029B6"/>
    <w:rsid w:val="00F02BC4"/>
    <w:rsid w:val="00F02C2D"/>
    <w:rsid w:val="00F02CA1"/>
    <w:rsid w:val="00F02D34"/>
    <w:rsid w:val="00F03164"/>
    <w:rsid w:val="00F03276"/>
    <w:rsid w:val="00F03298"/>
    <w:rsid w:val="00F0343D"/>
    <w:rsid w:val="00F034B7"/>
    <w:rsid w:val="00F0385E"/>
    <w:rsid w:val="00F03963"/>
    <w:rsid w:val="00F03999"/>
    <w:rsid w:val="00F039C9"/>
    <w:rsid w:val="00F03D7A"/>
    <w:rsid w:val="00F03DCF"/>
    <w:rsid w:val="00F03E2D"/>
    <w:rsid w:val="00F03EB9"/>
    <w:rsid w:val="00F03F2A"/>
    <w:rsid w:val="00F040BD"/>
    <w:rsid w:val="00F04150"/>
    <w:rsid w:val="00F0422E"/>
    <w:rsid w:val="00F04274"/>
    <w:rsid w:val="00F043DB"/>
    <w:rsid w:val="00F0446F"/>
    <w:rsid w:val="00F044DE"/>
    <w:rsid w:val="00F045A3"/>
    <w:rsid w:val="00F04630"/>
    <w:rsid w:val="00F04649"/>
    <w:rsid w:val="00F0475D"/>
    <w:rsid w:val="00F0478F"/>
    <w:rsid w:val="00F04934"/>
    <w:rsid w:val="00F04B04"/>
    <w:rsid w:val="00F04DC7"/>
    <w:rsid w:val="00F04E34"/>
    <w:rsid w:val="00F05260"/>
    <w:rsid w:val="00F0562E"/>
    <w:rsid w:val="00F0579A"/>
    <w:rsid w:val="00F0593D"/>
    <w:rsid w:val="00F059C7"/>
    <w:rsid w:val="00F05A54"/>
    <w:rsid w:val="00F05AE0"/>
    <w:rsid w:val="00F05BC7"/>
    <w:rsid w:val="00F05BDB"/>
    <w:rsid w:val="00F05D4B"/>
    <w:rsid w:val="00F0601E"/>
    <w:rsid w:val="00F06073"/>
    <w:rsid w:val="00F061BA"/>
    <w:rsid w:val="00F062D2"/>
    <w:rsid w:val="00F06653"/>
    <w:rsid w:val="00F066E4"/>
    <w:rsid w:val="00F067E2"/>
    <w:rsid w:val="00F068D2"/>
    <w:rsid w:val="00F068D6"/>
    <w:rsid w:val="00F06A50"/>
    <w:rsid w:val="00F06A88"/>
    <w:rsid w:val="00F06AAD"/>
    <w:rsid w:val="00F06B49"/>
    <w:rsid w:val="00F06B77"/>
    <w:rsid w:val="00F06C12"/>
    <w:rsid w:val="00F06F35"/>
    <w:rsid w:val="00F06F71"/>
    <w:rsid w:val="00F06FDF"/>
    <w:rsid w:val="00F0739A"/>
    <w:rsid w:val="00F07413"/>
    <w:rsid w:val="00F07491"/>
    <w:rsid w:val="00F07579"/>
    <w:rsid w:val="00F0763D"/>
    <w:rsid w:val="00F07976"/>
    <w:rsid w:val="00F07990"/>
    <w:rsid w:val="00F07B20"/>
    <w:rsid w:val="00F07B6D"/>
    <w:rsid w:val="00F07B9F"/>
    <w:rsid w:val="00F07C2E"/>
    <w:rsid w:val="00F07D5E"/>
    <w:rsid w:val="00F07FA9"/>
    <w:rsid w:val="00F1010F"/>
    <w:rsid w:val="00F1014A"/>
    <w:rsid w:val="00F102C1"/>
    <w:rsid w:val="00F103B9"/>
    <w:rsid w:val="00F10418"/>
    <w:rsid w:val="00F10470"/>
    <w:rsid w:val="00F104E3"/>
    <w:rsid w:val="00F10517"/>
    <w:rsid w:val="00F106A5"/>
    <w:rsid w:val="00F107B7"/>
    <w:rsid w:val="00F108EC"/>
    <w:rsid w:val="00F108F7"/>
    <w:rsid w:val="00F109C0"/>
    <w:rsid w:val="00F10BF3"/>
    <w:rsid w:val="00F10C3D"/>
    <w:rsid w:val="00F10CED"/>
    <w:rsid w:val="00F10D2A"/>
    <w:rsid w:val="00F10D4F"/>
    <w:rsid w:val="00F10EF0"/>
    <w:rsid w:val="00F11060"/>
    <w:rsid w:val="00F1115A"/>
    <w:rsid w:val="00F113A4"/>
    <w:rsid w:val="00F116FB"/>
    <w:rsid w:val="00F118A3"/>
    <w:rsid w:val="00F118C9"/>
    <w:rsid w:val="00F11941"/>
    <w:rsid w:val="00F119DB"/>
    <w:rsid w:val="00F11C21"/>
    <w:rsid w:val="00F11DC8"/>
    <w:rsid w:val="00F11E69"/>
    <w:rsid w:val="00F11EDC"/>
    <w:rsid w:val="00F11F48"/>
    <w:rsid w:val="00F12100"/>
    <w:rsid w:val="00F1216A"/>
    <w:rsid w:val="00F122CF"/>
    <w:rsid w:val="00F122ED"/>
    <w:rsid w:val="00F12454"/>
    <w:rsid w:val="00F126B1"/>
    <w:rsid w:val="00F1278B"/>
    <w:rsid w:val="00F12920"/>
    <w:rsid w:val="00F12A03"/>
    <w:rsid w:val="00F12C59"/>
    <w:rsid w:val="00F12E99"/>
    <w:rsid w:val="00F13014"/>
    <w:rsid w:val="00F131BF"/>
    <w:rsid w:val="00F13303"/>
    <w:rsid w:val="00F1344F"/>
    <w:rsid w:val="00F13741"/>
    <w:rsid w:val="00F1385B"/>
    <w:rsid w:val="00F13907"/>
    <w:rsid w:val="00F13A67"/>
    <w:rsid w:val="00F13BA0"/>
    <w:rsid w:val="00F13BA4"/>
    <w:rsid w:val="00F13D0D"/>
    <w:rsid w:val="00F13F6A"/>
    <w:rsid w:val="00F13FA6"/>
    <w:rsid w:val="00F140EF"/>
    <w:rsid w:val="00F1410C"/>
    <w:rsid w:val="00F142A2"/>
    <w:rsid w:val="00F14489"/>
    <w:rsid w:val="00F14494"/>
    <w:rsid w:val="00F144E7"/>
    <w:rsid w:val="00F14642"/>
    <w:rsid w:val="00F14689"/>
    <w:rsid w:val="00F1472A"/>
    <w:rsid w:val="00F14A26"/>
    <w:rsid w:val="00F14CCF"/>
    <w:rsid w:val="00F14E29"/>
    <w:rsid w:val="00F14F58"/>
    <w:rsid w:val="00F150D4"/>
    <w:rsid w:val="00F15135"/>
    <w:rsid w:val="00F15239"/>
    <w:rsid w:val="00F153E9"/>
    <w:rsid w:val="00F155DE"/>
    <w:rsid w:val="00F15610"/>
    <w:rsid w:val="00F15757"/>
    <w:rsid w:val="00F15B5D"/>
    <w:rsid w:val="00F15C17"/>
    <w:rsid w:val="00F15C3E"/>
    <w:rsid w:val="00F15C94"/>
    <w:rsid w:val="00F15DB0"/>
    <w:rsid w:val="00F15E06"/>
    <w:rsid w:val="00F15E3F"/>
    <w:rsid w:val="00F16326"/>
    <w:rsid w:val="00F16366"/>
    <w:rsid w:val="00F163E8"/>
    <w:rsid w:val="00F16923"/>
    <w:rsid w:val="00F16949"/>
    <w:rsid w:val="00F16966"/>
    <w:rsid w:val="00F16D0B"/>
    <w:rsid w:val="00F16F41"/>
    <w:rsid w:val="00F17415"/>
    <w:rsid w:val="00F175F7"/>
    <w:rsid w:val="00F17674"/>
    <w:rsid w:val="00F17675"/>
    <w:rsid w:val="00F17680"/>
    <w:rsid w:val="00F17696"/>
    <w:rsid w:val="00F1776F"/>
    <w:rsid w:val="00F178BB"/>
    <w:rsid w:val="00F17970"/>
    <w:rsid w:val="00F17B5B"/>
    <w:rsid w:val="00F17BFC"/>
    <w:rsid w:val="00F17EB3"/>
    <w:rsid w:val="00F17FF7"/>
    <w:rsid w:val="00F20067"/>
    <w:rsid w:val="00F2021F"/>
    <w:rsid w:val="00F20427"/>
    <w:rsid w:val="00F20437"/>
    <w:rsid w:val="00F2048F"/>
    <w:rsid w:val="00F20654"/>
    <w:rsid w:val="00F206A9"/>
    <w:rsid w:val="00F2089D"/>
    <w:rsid w:val="00F20A16"/>
    <w:rsid w:val="00F20A29"/>
    <w:rsid w:val="00F20BC1"/>
    <w:rsid w:val="00F20FEA"/>
    <w:rsid w:val="00F2108E"/>
    <w:rsid w:val="00F21309"/>
    <w:rsid w:val="00F21353"/>
    <w:rsid w:val="00F2143B"/>
    <w:rsid w:val="00F21485"/>
    <w:rsid w:val="00F216A1"/>
    <w:rsid w:val="00F216FE"/>
    <w:rsid w:val="00F217BE"/>
    <w:rsid w:val="00F2181A"/>
    <w:rsid w:val="00F219D5"/>
    <w:rsid w:val="00F21AD7"/>
    <w:rsid w:val="00F21AF9"/>
    <w:rsid w:val="00F21B17"/>
    <w:rsid w:val="00F21BE3"/>
    <w:rsid w:val="00F21D3A"/>
    <w:rsid w:val="00F21EB7"/>
    <w:rsid w:val="00F21F03"/>
    <w:rsid w:val="00F21F04"/>
    <w:rsid w:val="00F21F46"/>
    <w:rsid w:val="00F220FD"/>
    <w:rsid w:val="00F2243B"/>
    <w:rsid w:val="00F224F6"/>
    <w:rsid w:val="00F22511"/>
    <w:rsid w:val="00F22529"/>
    <w:rsid w:val="00F2282F"/>
    <w:rsid w:val="00F228AB"/>
    <w:rsid w:val="00F22A0B"/>
    <w:rsid w:val="00F22AF5"/>
    <w:rsid w:val="00F22BE2"/>
    <w:rsid w:val="00F22D86"/>
    <w:rsid w:val="00F22F8C"/>
    <w:rsid w:val="00F23109"/>
    <w:rsid w:val="00F23310"/>
    <w:rsid w:val="00F2339F"/>
    <w:rsid w:val="00F237FE"/>
    <w:rsid w:val="00F23824"/>
    <w:rsid w:val="00F23914"/>
    <w:rsid w:val="00F23C76"/>
    <w:rsid w:val="00F23D60"/>
    <w:rsid w:val="00F23DA8"/>
    <w:rsid w:val="00F23DBE"/>
    <w:rsid w:val="00F24013"/>
    <w:rsid w:val="00F24024"/>
    <w:rsid w:val="00F24052"/>
    <w:rsid w:val="00F2422D"/>
    <w:rsid w:val="00F24357"/>
    <w:rsid w:val="00F24439"/>
    <w:rsid w:val="00F24464"/>
    <w:rsid w:val="00F247FC"/>
    <w:rsid w:val="00F24983"/>
    <w:rsid w:val="00F24986"/>
    <w:rsid w:val="00F24995"/>
    <w:rsid w:val="00F24ACE"/>
    <w:rsid w:val="00F24CC5"/>
    <w:rsid w:val="00F24DF3"/>
    <w:rsid w:val="00F24E13"/>
    <w:rsid w:val="00F25165"/>
    <w:rsid w:val="00F251CF"/>
    <w:rsid w:val="00F251F7"/>
    <w:rsid w:val="00F25273"/>
    <w:rsid w:val="00F252EB"/>
    <w:rsid w:val="00F25719"/>
    <w:rsid w:val="00F257A2"/>
    <w:rsid w:val="00F25883"/>
    <w:rsid w:val="00F258BD"/>
    <w:rsid w:val="00F258D7"/>
    <w:rsid w:val="00F259B4"/>
    <w:rsid w:val="00F25A26"/>
    <w:rsid w:val="00F25B6D"/>
    <w:rsid w:val="00F25D50"/>
    <w:rsid w:val="00F25E96"/>
    <w:rsid w:val="00F26018"/>
    <w:rsid w:val="00F2604D"/>
    <w:rsid w:val="00F260DF"/>
    <w:rsid w:val="00F26377"/>
    <w:rsid w:val="00F26468"/>
    <w:rsid w:val="00F26558"/>
    <w:rsid w:val="00F26561"/>
    <w:rsid w:val="00F26587"/>
    <w:rsid w:val="00F2691F"/>
    <w:rsid w:val="00F26A68"/>
    <w:rsid w:val="00F26C33"/>
    <w:rsid w:val="00F26C9D"/>
    <w:rsid w:val="00F26D8C"/>
    <w:rsid w:val="00F26FFE"/>
    <w:rsid w:val="00F2709D"/>
    <w:rsid w:val="00F2710C"/>
    <w:rsid w:val="00F274FA"/>
    <w:rsid w:val="00F27506"/>
    <w:rsid w:val="00F27880"/>
    <w:rsid w:val="00F2795E"/>
    <w:rsid w:val="00F2796F"/>
    <w:rsid w:val="00F279CA"/>
    <w:rsid w:val="00F27A14"/>
    <w:rsid w:val="00F27AA3"/>
    <w:rsid w:val="00F27AC0"/>
    <w:rsid w:val="00F27B4A"/>
    <w:rsid w:val="00F27B97"/>
    <w:rsid w:val="00F27DA3"/>
    <w:rsid w:val="00F27E2F"/>
    <w:rsid w:val="00F27FB9"/>
    <w:rsid w:val="00F3001E"/>
    <w:rsid w:val="00F30046"/>
    <w:rsid w:val="00F30091"/>
    <w:rsid w:val="00F303E7"/>
    <w:rsid w:val="00F305E6"/>
    <w:rsid w:val="00F30607"/>
    <w:rsid w:val="00F30686"/>
    <w:rsid w:val="00F3089A"/>
    <w:rsid w:val="00F30D14"/>
    <w:rsid w:val="00F30D50"/>
    <w:rsid w:val="00F3109F"/>
    <w:rsid w:val="00F3114F"/>
    <w:rsid w:val="00F3127F"/>
    <w:rsid w:val="00F31329"/>
    <w:rsid w:val="00F31493"/>
    <w:rsid w:val="00F317EA"/>
    <w:rsid w:val="00F318A0"/>
    <w:rsid w:val="00F31978"/>
    <w:rsid w:val="00F31AC3"/>
    <w:rsid w:val="00F31D3B"/>
    <w:rsid w:val="00F31F8A"/>
    <w:rsid w:val="00F321DE"/>
    <w:rsid w:val="00F32465"/>
    <w:rsid w:val="00F326CE"/>
    <w:rsid w:val="00F329FB"/>
    <w:rsid w:val="00F32A7B"/>
    <w:rsid w:val="00F32C04"/>
    <w:rsid w:val="00F32F7D"/>
    <w:rsid w:val="00F32FD7"/>
    <w:rsid w:val="00F32FFC"/>
    <w:rsid w:val="00F33016"/>
    <w:rsid w:val="00F33089"/>
    <w:rsid w:val="00F331E1"/>
    <w:rsid w:val="00F332E2"/>
    <w:rsid w:val="00F33656"/>
    <w:rsid w:val="00F33713"/>
    <w:rsid w:val="00F33782"/>
    <w:rsid w:val="00F339D8"/>
    <w:rsid w:val="00F339DD"/>
    <w:rsid w:val="00F33BAE"/>
    <w:rsid w:val="00F33C3A"/>
    <w:rsid w:val="00F33DD3"/>
    <w:rsid w:val="00F33DF1"/>
    <w:rsid w:val="00F341D3"/>
    <w:rsid w:val="00F3437D"/>
    <w:rsid w:val="00F343B1"/>
    <w:rsid w:val="00F346E5"/>
    <w:rsid w:val="00F34820"/>
    <w:rsid w:val="00F34BAD"/>
    <w:rsid w:val="00F34CAD"/>
    <w:rsid w:val="00F34D1B"/>
    <w:rsid w:val="00F34DA8"/>
    <w:rsid w:val="00F34DCD"/>
    <w:rsid w:val="00F34F21"/>
    <w:rsid w:val="00F351C4"/>
    <w:rsid w:val="00F351CF"/>
    <w:rsid w:val="00F355CA"/>
    <w:rsid w:val="00F35683"/>
    <w:rsid w:val="00F35738"/>
    <w:rsid w:val="00F3581C"/>
    <w:rsid w:val="00F35AB4"/>
    <w:rsid w:val="00F35B08"/>
    <w:rsid w:val="00F35B69"/>
    <w:rsid w:val="00F35B92"/>
    <w:rsid w:val="00F35C17"/>
    <w:rsid w:val="00F35D2C"/>
    <w:rsid w:val="00F35D8A"/>
    <w:rsid w:val="00F35DB5"/>
    <w:rsid w:val="00F35F6C"/>
    <w:rsid w:val="00F35F77"/>
    <w:rsid w:val="00F3640B"/>
    <w:rsid w:val="00F36717"/>
    <w:rsid w:val="00F36718"/>
    <w:rsid w:val="00F367BA"/>
    <w:rsid w:val="00F367EE"/>
    <w:rsid w:val="00F3684A"/>
    <w:rsid w:val="00F368DC"/>
    <w:rsid w:val="00F36A6C"/>
    <w:rsid w:val="00F36BAB"/>
    <w:rsid w:val="00F36C80"/>
    <w:rsid w:val="00F36C9C"/>
    <w:rsid w:val="00F36CAC"/>
    <w:rsid w:val="00F36F71"/>
    <w:rsid w:val="00F37583"/>
    <w:rsid w:val="00F377DC"/>
    <w:rsid w:val="00F37A36"/>
    <w:rsid w:val="00F40036"/>
    <w:rsid w:val="00F40210"/>
    <w:rsid w:val="00F402B8"/>
    <w:rsid w:val="00F402CE"/>
    <w:rsid w:val="00F402EF"/>
    <w:rsid w:val="00F403AB"/>
    <w:rsid w:val="00F4078B"/>
    <w:rsid w:val="00F408C7"/>
    <w:rsid w:val="00F409B2"/>
    <w:rsid w:val="00F40C58"/>
    <w:rsid w:val="00F40C82"/>
    <w:rsid w:val="00F40CD2"/>
    <w:rsid w:val="00F40D82"/>
    <w:rsid w:val="00F41101"/>
    <w:rsid w:val="00F4111A"/>
    <w:rsid w:val="00F4118B"/>
    <w:rsid w:val="00F41264"/>
    <w:rsid w:val="00F4128C"/>
    <w:rsid w:val="00F412DB"/>
    <w:rsid w:val="00F41325"/>
    <w:rsid w:val="00F41383"/>
    <w:rsid w:val="00F413E0"/>
    <w:rsid w:val="00F41482"/>
    <w:rsid w:val="00F417AE"/>
    <w:rsid w:val="00F4191D"/>
    <w:rsid w:val="00F41D7E"/>
    <w:rsid w:val="00F4200E"/>
    <w:rsid w:val="00F4204A"/>
    <w:rsid w:val="00F4206F"/>
    <w:rsid w:val="00F4212D"/>
    <w:rsid w:val="00F42132"/>
    <w:rsid w:val="00F42168"/>
    <w:rsid w:val="00F42513"/>
    <w:rsid w:val="00F425F8"/>
    <w:rsid w:val="00F42632"/>
    <w:rsid w:val="00F42692"/>
    <w:rsid w:val="00F427AB"/>
    <w:rsid w:val="00F42AE8"/>
    <w:rsid w:val="00F42B17"/>
    <w:rsid w:val="00F42C4F"/>
    <w:rsid w:val="00F42E61"/>
    <w:rsid w:val="00F431F2"/>
    <w:rsid w:val="00F43241"/>
    <w:rsid w:val="00F43257"/>
    <w:rsid w:val="00F43377"/>
    <w:rsid w:val="00F43492"/>
    <w:rsid w:val="00F4362C"/>
    <w:rsid w:val="00F438C6"/>
    <w:rsid w:val="00F43B51"/>
    <w:rsid w:val="00F43EBB"/>
    <w:rsid w:val="00F43F61"/>
    <w:rsid w:val="00F43FB7"/>
    <w:rsid w:val="00F4401E"/>
    <w:rsid w:val="00F44071"/>
    <w:rsid w:val="00F4410E"/>
    <w:rsid w:val="00F442CB"/>
    <w:rsid w:val="00F4439C"/>
    <w:rsid w:val="00F445B7"/>
    <w:rsid w:val="00F44666"/>
    <w:rsid w:val="00F4467A"/>
    <w:rsid w:val="00F447C1"/>
    <w:rsid w:val="00F447D6"/>
    <w:rsid w:val="00F44869"/>
    <w:rsid w:val="00F448CA"/>
    <w:rsid w:val="00F44CAB"/>
    <w:rsid w:val="00F44CE4"/>
    <w:rsid w:val="00F44D9C"/>
    <w:rsid w:val="00F44EC8"/>
    <w:rsid w:val="00F44EF7"/>
    <w:rsid w:val="00F44FBF"/>
    <w:rsid w:val="00F450E0"/>
    <w:rsid w:val="00F452FF"/>
    <w:rsid w:val="00F4537A"/>
    <w:rsid w:val="00F45473"/>
    <w:rsid w:val="00F454AA"/>
    <w:rsid w:val="00F45579"/>
    <w:rsid w:val="00F455ED"/>
    <w:rsid w:val="00F45956"/>
    <w:rsid w:val="00F45B6B"/>
    <w:rsid w:val="00F45BD9"/>
    <w:rsid w:val="00F45CAF"/>
    <w:rsid w:val="00F45E2F"/>
    <w:rsid w:val="00F45E4B"/>
    <w:rsid w:val="00F45F52"/>
    <w:rsid w:val="00F45F73"/>
    <w:rsid w:val="00F4607D"/>
    <w:rsid w:val="00F460DB"/>
    <w:rsid w:val="00F4615F"/>
    <w:rsid w:val="00F461F4"/>
    <w:rsid w:val="00F46315"/>
    <w:rsid w:val="00F46635"/>
    <w:rsid w:val="00F46692"/>
    <w:rsid w:val="00F467A3"/>
    <w:rsid w:val="00F467FC"/>
    <w:rsid w:val="00F46811"/>
    <w:rsid w:val="00F46848"/>
    <w:rsid w:val="00F46A33"/>
    <w:rsid w:val="00F46CA5"/>
    <w:rsid w:val="00F46ECF"/>
    <w:rsid w:val="00F46F52"/>
    <w:rsid w:val="00F46FE3"/>
    <w:rsid w:val="00F47019"/>
    <w:rsid w:val="00F47112"/>
    <w:rsid w:val="00F47208"/>
    <w:rsid w:val="00F47382"/>
    <w:rsid w:val="00F473AE"/>
    <w:rsid w:val="00F474AA"/>
    <w:rsid w:val="00F474CB"/>
    <w:rsid w:val="00F47577"/>
    <w:rsid w:val="00F47671"/>
    <w:rsid w:val="00F478DD"/>
    <w:rsid w:val="00F478FF"/>
    <w:rsid w:val="00F47A21"/>
    <w:rsid w:val="00F47A26"/>
    <w:rsid w:val="00F47AF4"/>
    <w:rsid w:val="00F47E3F"/>
    <w:rsid w:val="00F47F63"/>
    <w:rsid w:val="00F47F70"/>
    <w:rsid w:val="00F5011C"/>
    <w:rsid w:val="00F50214"/>
    <w:rsid w:val="00F50283"/>
    <w:rsid w:val="00F5036C"/>
    <w:rsid w:val="00F50420"/>
    <w:rsid w:val="00F50497"/>
    <w:rsid w:val="00F5057D"/>
    <w:rsid w:val="00F50589"/>
    <w:rsid w:val="00F50604"/>
    <w:rsid w:val="00F50A8A"/>
    <w:rsid w:val="00F50AEE"/>
    <w:rsid w:val="00F50C23"/>
    <w:rsid w:val="00F50CFB"/>
    <w:rsid w:val="00F50E4F"/>
    <w:rsid w:val="00F50F13"/>
    <w:rsid w:val="00F50FC7"/>
    <w:rsid w:val="00F51015"/>
    <w:rsid w:val="00F511FD"/>
    <w:rsid w:val="00F51217"/>
    <w:rsid w:val="00F5122B"/>
    <w:rsid w:val="00F51444"/>
    <w:rsid w:val="00F518DF"/>
    <w:rsid w:val="00F51960"/>
    <w:rsid w:val="00F519A5"/>
    <w:rsid w:val="00F51A62"/>
    <w:rsid w:val="00F51AD2"/>
    <w:rsid w:val="00F51D70"/>
    <w:rsid w:val="00F51F80"/>
    <w:rsid w:val="00F520E9"/>
    <w:rsid w:val="00F522BA"/>
    <w:rsid w:val="00F522DB"/>
    <w:rsid w:val="00F52588"/>
    <w:rsid w:val="00F52935"/>
    <w:rsid w:val="00F52BBB"/>
    <w:rsid w:val="00F52BBE"/>
    <w:rsid w:val="00F52C23"/>
    <w:rsid w:val="00F52D2E"/>
    <w:rsid w:val="00F532C6"/>
    <w:rsid w:val="00F53A46"/>
    <w:rsid w:val="00F53A91"/>
    <w:rsid w:val="00F53BE1"/>
    <w:rsid w:val="00F53BED"/>
    <w:rsid w:val="00F53C5C"/>
    <w:rsid w:val="00F53E29"/>
    <w:rsid w:val="00F53E99"/>
    <w:rsid w:val="00F540A5"/>
    <w:rsid w:val="00F5413A"/>
    <w:rsid w:val="00F542DC"/>
    <w:rsid w:val="00F54367"/>
    <w:rsid w:val="00F544A4"/>
    <w:rsid w:val="00F545EF"/>
    <w:rsid w:val="00F545FF"/>
    <w:rsid w:val="00F54736"/>
    <w:rsid w:val="00F5478B"/>
    <w:rsid w:val="00F54A09"/>
    <w:rsid w:val="00F54C89"/>
    <w:rsid w:val="00F54CB0"/>
    <w:rsid w:val="00F54D92"/>
    <w:rsid w:val="00F54DE6"/>
    <w:rsid w:val="00F550BF"/>
    <w:rsid w:val="00F553CA"/>
    <w:rsid w:val="00F55422"/>
    <w:rsid w:val="00F556BB"/>
    <w:rsid w:val="00F55851"/>
    <w:rsid w:val="00F559AC"/>
    <w:rsid w:val="00F55E94"/>
    <w:rsid w:val="00F55F3B"/>
    <w:rsid w:val="00F5613D"/>
    <w:rsid w:val="00F56196"/>
    <w:rsid w:val="00F5630E"/>
    <w:rsid w:val="00F5638F"/>
    <w:rsid w:val="00F563AD"/>
    <w:rsid w:val="00F56478"/>
    <w:rsid w:val="00F564F5"/>
    <w:rsid w:val="00F567BB"/>
    <w:rsid w:val="00F5686D"/>
    <w:rsid w:val="00F56A4E"/>
    <w:rsid w:val="00F56C58"/>
    <w:rsid w:val="00F56DB2"/>
    <w:rsid w:val="00F56F7D"/>
    <w:rsid w:val="00F57056"/>
    <w:rsid w:val="00F571B8"/>
    <w:rsid w:val="00F571CA"/>
    <w:rsid w:val="00F572E5"/>
    <w:rsid w:val="00F57363"/>
    <w:rsid w:val="00F57377"/>
    <w:rsid w:val="00F57432"/>
    <w:rsid w:val="00F574A8"/>
    <w:rsid w:val="00F574AE"/>
    <w:rsid w:val="00F574F2"/>
    <w:rsid w:val="00F57505"/>
    <w:rsid w:val="00F575E1"/>
    <w:rsid w:val="00F576B8"/>
    <w:rsid w:val="00F577B8"/>
    <w:rsid w:val="00F578E1"/>
    <w:rsid w:val="00F578F6"/>
    <w:rsid w:val="00F57928"/>
    <w:rsid w:val="00F57B19"/>
    <w:rsid w:val="00F57B22"/>
    <w:rsid w:val="00F57C1A"/>
    <w:rsid w:val="00F57CFC"/>
    <w:rsid w:val="00F57D55"/>
    <w:rsid w:val="00F57DDE"/>
    <w:rsid w:val="00F60018"/>
    <w:rsid w:val="00F60034"/>
    <w:rsid w:val="00F60223"/>
    <w:rsid w:val="00F603F3"/>
    <w:rsid w:val="00F60501"/>
    <w:rsid w:val="00F60542"/>
    <w:rsid w:val="00F60659"/>
    <w:rsid w:val="00F609F3"/>
    <w:rsid w:val="00F60AA4"/>
    <w:rsid w:val="00F60AFD"/>
    <w:rsid w:val="00F60B2C"/>
    <w:rsid w:val="00F60BF9"/>
    <w:rsid w:val="00F60D3A"/>
    <w:rsid w:val="00F60F0A"/>
    <w:rsid w:val="00F6117A"/>
    <w:rsid w:val="00F6132E"/>
    <w:rsid w:val="00F613E5"/>
    <w:rsid w:val="00F61461"/>
    <w:rsid w:val="00F614ED"/>
    <w:rsid w:val="00F61577"/>
    <w:rsid w:val="00F61975"/>
    <w:rsid w:val="00F61983"/>
    <w:rsid w:val="00F61BA9"/>
    <w:rsid w:val="00F61BBF"/>
    <w:rsid w:val="00F61BE8"/>
    <w:rsid w:val="00F61C20"/>
    <w:rsid w:val="00F61CDA"/>
    <w:rsid w:val="00F61FB1"/>
    <w:rsid w:val="00F62169"/>
    <w:rsid w:val="00F6242D"/>
    <w:rsid w:val="00F625F6"/>
    <w:rsid w:val="00F62693"/>
    <w:rsid w:val="00F62806"/>
    <w:rsid w:val="00F629FC"/>
    <w:rsid w:val="00F62DA9"/>
    <w:rsid w:val="00F62DEE"/>
    <w:rsid w:val="00F62F8E"/>
    <w:rsid w:val="00F6308B"/>
    <w:rsid w:val="00F630A7"/>
    <w:rsid w:val="00F6310B"/>
    <w:rsid w:val="00F63247"/>
    <w:rsid w:val="00F632AD"/>
    <w:rsid w:val="00F6330B"/>
    <w:rsid w:val="00F634B3"/>
    <w:rsid w:val="00F63523"/>
    <w:rsid w:val="00F635C6"/>
    <w:rsid w:val="00F63786"/>
    <w:rsid w:val="00F63915"/>
    <w:rsid w:val="00F63917"/>
    <w:rsid w:val="00F63E57"/>
    <w:rsid w:val="00F63FA6"/>
    <w:rsid w:val="00F63FF6"/>
    <w:rsid w:val="00F6401F"/>
    <w:rsid w:val="00F640DD"/>
    <w:rsid w:val="00F642B2"/>
    <w:rsid w:val="00F642C5"/>
    <w:rsid w:val="00F642F1"/>
    <w:rsid w:val="00F64420"/>
    <w:rsid w:val="00F64430"/>
    <w:rsid w:val="00F6455F"/>
    <w:rsid w:val="00F6470D"/>
    <w:rsid w:val="00F64735"/>
    <w:rsid w:val="00F647B6"/>
    <w:rsid w:val="00F64897"/>
    <w:rsid w:val="00F6492C"/>
    <w:rsid w:val="00F649A1"/>
    <w:rsid w:val="00F64A2C"/>
    <w:rsid w:val="00F64ADD"/>
    <w:rsid w:val="00F64B88"/>
    <w:rsid w:val="00F64C0D"/>
    <w:rsid w:val="00F6505B"/>
    <w:rsid w:val="00F651B2"/>
    <w:rsid w:val="00F65269"/>
    <w:rsid w:val="00F65440"/>
    <w:rsid w:val="00F658DE"/>
    <w:rsid w:val="00F65A44"/>
    <w:rsid w:val="00F65AD6"/>
    <w:rsid w:val="00F65B9E"/>
    <w:rsid w:val="00F65EDB"/>
    <w:rsid w:val="00F65F49"/>
    <w:rsid w:val="00F66054"/>
    <w:rsid w:val="00F66103"/>
    <w:rsid w:val="00F6617A"/>
    <w:rsid w:val="00F6637C"/>
    <w:rsid w:val="00F663EE"/>
    <w:rsid w:val="00F6641C"/>
    <w:rsid w:val="00F664D3"/>
    <w:rsid w:val="00F66A57"/>
    <w:rsid w:val="00F66A9F"/>
    <w:rsid w:val="00F66E75"/>
    <w:rsid w:val="00F66E89"/>
    <w:rsid w:val="00F67088"/>
    <w:rsid w:val="00F671D3"/>
    <w:rsid w:val="00F67213"/>
    <w:rsid w:val="00F67281"/>
    <w:rsid w:val="00F6731F"/>
    <w:rsid w:val="00F673B1"/>
    <w:rsid w:val="00F6791E"/>
    <w:rsid w:val="00F679D5"/>
    <w:rsid w:val="00F679EF"/>
    <w:rsid w:val="00F67A47"/>
    <w:rsid w:val="00F67B68"/>
    <w:rsid w:val="00F67C1A"/>
    <w:rsid w:val="00F67D2B"/>
    <w:rsid w:val="00F67FBC"/>
    <w:rsid w:val="00F70228"/>
    <w:rsid w:val="00F7025D"/>
    <w:rsid w:val="00F7073A"/>
    <w:rsid w:val="00F70790"/>
    <w:rsid w:val="00F707D6"/>
    <w:rsid w:val="00F708E1"/>
    <w:rsid w:val="00F708EE"/>
    <w:rsid w:val="00F708FB"/>
    <w:rsid w:val="00F70D81"/>
    <w:rsid w:val="00F70DAD"/>
    <w:rsid w:val="00F70E5E"/>
    <w:rsid w:val="00F70E68"/>
    <w:rsid w:val="00F70E9F"/>
    <w:rsid w:val="00F7128F"/>
    <w:rsid w:val="00F7137F"/>
    <w:rsid w:val="00F71552"/>
    <w:rsid w:val="00F71841"/>
    <w:rsid w:val="00F71B99"/>
    <w:rsid w:val="00F71CBD"/>
    <w:rsid w:val="00F71E9A"/>
    <w:rsid w:val="00F71EA4"/>
    <w:rsid w:val="00F71F96"/>
    <w:rsid w:val="00F72002"/>
    <w:rsid w:val="00F720D5"/>
    <w:rsid w:val="00F7212C"/>
    <w:rsid w:val="00F722E5"/>
    <w:rsid w:val="00F724A4"/>
    <w:rsid w:val="00F724C4"/>
    <w:rsid w:val="00F724D7"/>
    <w:rsid w:val="00F72539"/>
    <w:rsid w:val="00F7264C"/>
    <w:rsid w:val="00F72756"/>
    <w:rsid w:val="00F728C1"/>
    <w:rsid w:val="00F72942"/>
    <w:rsid w:val="00F729B7"/>
    <w:rsid w:val="00F729FF"/>
    <w:rsid w:val="00F72A87"/>
    <w:rsid w:val="00F72B04"/>
    <w:rsid w:val="00F72C3D"/>
    <w:rsid w:val="00F72CE6"/>
    <w:rsid w:val="00F72D57"/>
    <w:rsid w:val="00F72D7F"/>
    <w:rsid w:val="00F72E0C"/>
    <w:rsid w:val="00F72EDA"/>
    <w:rsid w:val="00F72F48"/>
    <w:rsid w:val="00F7302A"/>
    <w:rsid w:val="00F7329B"/>
    <w:rsid w:val="00F733B2"/>
    <w:rsid w:val="00F73466"/>
    <w:rsid w:val="00F7353D"/>
    <w:rsid w:val="00F73543"/>
    <w:rsid w:val="00F736EA"/>
    <w:rsid w:val="00F7380E"/>
    <w:rsid w:val="00F73865"/>
    <w:rsid w:val="00F739D1"/>
    <w:rsid w:val="00F73A3A"/>
    <w:rsid w:val="00F73A50"/>
    <w:rsid w:val="00F73D18"/>
    <w:rsid w:val="00F73E27"/>
    <w:rsid w:val="00F73E48"/>
    <w:rsid w:val="00F73ECB"/>
    <w:rsid w:val="00F74066"/>
    <w:rsid w:val="00F747A3"/>
    <w:rsid w:val="00F74B27"/>
    <w:rsid w:val="00F74B42"/>
    <w:rsid w:val="00F74DCB"/>
    <w:rsid w:val="00F74DEC"/>
    <w:rsid w:val="00F74F56"/>
    <w:rsid w:val="00F7504F"/>
    <w:rsid w:val="00F752C9"/>
    <w:rsid w:val="00F75354"/>
    <w:rsid w:val="00F754B0"/>
    <w:rsid w:val="00F754EF"/>
    <w:rsid w:val="00F75753"/>
    <w:rsid w:val="00F757F8"/>
    <w:rsid w:val="00F75847"/>
    <w:rsid w:val="00F75C21"/>
    <w:rsid w:val="00F75C44"/>
    <w:rsid w:val="00F75E78"/>
    <w:rsid w:val="00F75EDA"/>
    <w:rsid w:val="00F7602C"/>
    <w:rsid w:val="00F76073"/>
    <w:rsid w:val="00F7617E"/>
    <w:rsid w:val="00F761EC"/>
    <w:rsid w:val="00F761F4"/>
    <w:rsid w:val="00F76362"/>
    <w:rsid w:val="00F763DC"/>
    <w:rsid w:val="00F763E4"/>
    <w:rsid w:val="00F76449"/>
    <w:rsid w:val="00F7650A"/>
    <w:rsid w:val="00F765DF"/>
    <w:rsid w:val="00F766A8"/>
    <w:rsid w:val="00F767F2"/>
    <w:rsid w:val="00F76A9B"/>
    <w:rsid w:val="00F76AD1"/>
    <w:rsid w:val="00F76B1F"/>
    <w:rsid w:val="00F76B54"/>
    <w:rsid w:val="00F76BDA"/>
    <w:rsid w:val="00F76D41"/>
    <w:rsid w:val="00F76D6C"/>
    <w:rsid w:val="00F76E41"/>
    <w:rsid w:val="00F76FAE"/>
    <w:rsid w:val="00F76FBC"/>
    <w:rsid w:val="00F77000"/>
    <w:rsid w:val="00F7711B"/>
    <w:rsid w:val="00F771EF"/>
    <w:rsid w:val="00F77472"/>
    <w:rsid w:val="00F7768A"/>
    <w:rsid w:val="00F77727"/>
    <w:rsid w:val="00F77761"/>
    <w:rsid w:val="00F777A0"/>
    <w:rsid w:val="00F778B8"/>
    <w:rsid w:val="00F77A4C"/>
    <w:rsid w:val="00F77D32"/>
    <w:rsid w:val="00F77E1F"/>
    <w:rsid w:val="00F77E7F"/>
    <w:rsid w:val="00F77ECD"/>
    <w:rsid w:val="00F77EDB"/>
    <w:rsid w:val="00F77F3D"/>
    <w:rsid w:val="00F80082"/>
    <w:rsid w:val="00F80136"/>
    <w:rsid w:val="00F80201"/>
    <w:rsid w:val="00F802B2"/>
    <w:rsid w:val="00F802FB"/>
    <w:rsid w:val="00F80354"/>
    <w:rsid w:val="00F803CC"/>
    <w:rsid w:val="00F80439"/>
    <w:rsid w:val="00F8045A"/>
    <w:rsid w:val="00F80783"/>
    <w:rsid w:val="00F80825"/>
    <w:rsid w:val="00F80953"/>
    <w:rsid w:val="00F80AFF"/>
    <w:rsid w:val="00F81061"/>
    <w:rsid w:val="00F8114C"/>
    <w:rsid w:val="00F81242"/>
    <w:rsid w:val="00F8151B"/>
    <w:rsid w:val="00F8156B"/>
    <w:rsid w:val="00F8197A"/>
    <w:rsid w:val="00F81AE7"/>
    <w:rsid w:val="00F81AEA"/>
    <w:rsid w:val="00F81CAB"/>
    <w:rsid w:val="00F81E5E"/>
    <w:rsid w:val="00F81F16"/>
    <w:rsid w:val="00F82047"/>
    <w:rsid w:val="00F821BD"/>
    <w:rsid w:val="00F8224D"/>
    <w:rsid w:val="00F82338"/>
    <w:rsid w:val="00F8234D"/>
    <w:rsid w:val="00F8252E"/>
    <w:rsid w:val="00F8269B"/>
    <w:rsid w:val="00F826DA"/>
    <w:rsid w:val="00F826EA"/>
    <w:rsid w:val="00F828A4"/>
    <w:rsid w:val="00F82914"/>
    <w:rsid w:val="00F829D1"/>
    <w:rsid w:val="00F82CED"/>
    <w:rsid w:val="00F82D9A"/>
    <w:rsid w:val="00F82DBC"/>
    <w:rsid w:val="00F82F6E"/>
    <w:rsid w:val="00F82FE4"/>
    <w:rsid w:val="00F83023"/>
    <w:rsid w:val="00F830D5"/>
    <w:rsid w:val="00F831A3"/>
    <w:rsid w:val="00F832EC"/>
    <w:rsid w:val="00F8331F"/>
    <w:rsid w:val="00F833B1"/>
    <w:rsid w:val="00F83491"/>
    <w:rsid w:val="00F834DB"/>
    <w:rsid w:val="00F8351E"/>
    <w:rsid w:val="00F835E5"/>
    <w:rsid w:val="00F836EE"/>
    <w:rsid w:val="00F83754"/>
    <w:rsid w:val="00F83764"/>
    <w:rsid w:val="00F83C3A"/>
    <w:rsid w:val="00F83EA2"/>
    <w:rsid w:val="00F84002"/>
    <w:rsid w:val="00F84133"/>
    <w:rsid w:val="00F8413A"/>
    <w:rsid w:val="00F842B9"/>
    <w:rsid w:val="00F842BA"/>
    <w:rsid w:val="00F84365"/>
    <w:rsid w:val="00F84465"/>
    <w:rsid w:val="00F845CE"/>
    <w:rsid w:val="00F846C3"/>
    <w:rsid w:val="00F847FD"/>
    <w:rsid w:val="00F8483C"/>
    <w:rsid w:val="00F8488D"/>
    <w:rsid w:val="00F8490C"/>
    <w:rsid w:val="00F84AA7"/>
    <w:rsid w:val="00F84AEE"/>
    <w:rsid w:val="00F84B88"/>
    <w:rsid w:val="00F84BA5"/>
    <w:rsid w:val="00F84C50"/>
    <w:rsid w:val="00F84C86"/>
    <w:rsid w:val="00F84E50"/>
    <w:rsid w:val="00F84EDC"/>
    <w:rsid w:val="00F850AE"/>
    <w:rsid w:val="00F85189"/>
    <w:rsid w:val="00F8522A"/>
    <w:rsid w:val="00F852BA"/>
    <w:rsid w:val="00F85379"/>
    <w:rsid w:val="00F853FC"/>
    <w:rsid w:val="00F85628"/>
    <w:rsid w:val="00F856CB"/>
    <w:rsid w:val="00F85711"/>
    <w:rsid w:val="00F85C11"/>
    <w:rsid w:val="00F85CC2"/>
    <w:rsid w:val="00F85D04"/>
    <w:rsid w:val="00F85D0B"/>
    <w:rsid w:val="00F85D5E"/>
    <w:rsid w:val="00F85E19"/>
    <w:rsid w:val="00F85F11"/>
    <w:rsid w:val="00F86063"/>
    <w:rsid w:val="00F86083"/>
    <w:rsid w:val="00F86153"/>
    <w:rsid w:val="00F861F2"/>
    <w:rsid w:val="00F8627B"/>
    <w:rsid w:val="00F863E4"/>
    <w:rsid w:val="00F86553"/>
    <w:rsid w:val="00F867A5"/>
    <w:rsid w:val="00F867D4"/>
    <w:rsid w:val="00F867DD"/>
    <w:rsid w:val="00F86B34"/>
    <w:rsid w:val="00F86FAB"/>
    <w:rsid w:val="00F86FB8"/>
    <w:rsid w:val="00F871E1"/>
    <w:rsid w:val="00F87471"/>
    <w:rsid w:val="00F8752E"/>
    <w:rsid w:val="00F87656"/>
    <w:rsid w:val="00F8768D"/>
    <w:rsid w:val="00F87870"/>
    <w:rsid w:val="00F87900"/>
    <w:rsid w:val="00F8796C"/>
    <w:rsid w:val="00F87AC7"/>
    <w:rsid w:val="00F87AEE"/>
    <w:rsid w:val="00F87C89"/>
    <w:rsid w:val="00F87ED8"/>
    <w:rsid w:val="00F900B0"/>
    <w:rsid w:val="00F901CF"/>
    <w:rsid w:val="00F9020A"/>
    <w:rsid w:val="00F90295"/>
    <w:rsid w:val="00F903E2"/>
    <w:rsid w:val="00F90682"/>
    <w:rsid w:val="00F90A85"/>
    <w:rsid w:val="00F90B26"/>
    <w:rsid w:val="00F90BBF"/>
    <w:rsid w:val="00F91251"/>
    <w:rsid w:val="00F912EF"/>
    <w:rsid w:val="00F9147B"/>
    <w:rsid w:val="00F914F7"/>
    <w:rsid w:val="00F916BD"/>
    <w:rsid w:val="00F91721"/>
    <w:rsid w:val="00F9176E"/>
    <w:rsid w:val="00F91A13"/>
    <w:rsid w:val="00F91A44"/>
    <w:rsid w:val="00F91A46"/>
    <w:rsid w:val="00F91C46"/>
    <w:rsid w:val="00F91C7A"/>
    <w:rsid w:val="00F91E3A"/>
    <w:rsid w:val="00F92030"/>
    <w:rsid w:val="00F92271"/>
    <w:rsid w:val="00F922BB"/>
    <w:rsid w:val="00F9238F"/>
    <w:rsid w:val="00F9239B"/>
    <w:rsid w:val="00F923A0"/>
    <w:rsid w:val="00F92615"/>
    <w:rsid w:val="00F92707"/>
    <w:rsid w:val="00F92924"/>
    <w:rsid w:val="00F92B3F"/>
    <w:rsid w:val="00F92C4B"/>
    <w:rsid w:val="00F92C82"/>
    <w:rsid w:val="00F92C8A"/>
    <w:rsid w:val="00F92CC6"/>
    <w:rsid w:val="00F92D5B"/>
    <w:rsid w:val="00F92E6F"/>
    <w:rsid w:val="00F9301D"/>
    <w:rsid w:val="00F9303B"/>
    <w:rsid w:val="00F932F1"/>
    <w:rsid w:val="00F934B0"/>
    <w:rsid w:val="00F93528"/>
    <w:rsid w:val="00F9353B"/>
    <w:rsid w:val="00F93743"/>
    <w:rsid w:val="00F93866"/>
    <w:rsid w:val="00F938A8"/>
    <w:rsid w:val="00F93999"/>
    <w:rsid w:val="00F939F3"/>
    <w:rsid w:val="00F93D6D"/>
    <w:rsid w:val="00F93D6F"/>
    <w:rsid w:val="00F93E4F"/>
    <w:rsid w:val="00F93E55"/>
    <w:rsid w:val="00F93F6D"/>
    <w:rsid w:val="00F94089"/>
    <w:rsid w:val="00F940C0"/>
    <w:rsid w:val="00F941E1"/>
    <w:rsid w:val="00F94221"/>
    <w:rsid w:val="00F94239"/>
    <w:rsid w:val="00F94274"/>
    <w:rsid w:val="00F94281"/>
    <w:rsid w:val="00F94475"/>
    <w:rsid w:val="00F944EF"/>
    <w:rsid w:val="00F9462E"/>
    <w:rsid w:val="00F94746"/>
    <w:rsid w:val="00F948B3"/>
    <w:rsid w:val="00F94A3B"/>
    <w:rsid w:val="00F94A77"/>
    <w:rsid w:val="00F94C9C"/>
    <w:rsid w:val="00F94CC8"/>
    <w:rsid w:val="00F94EDC"/>
    <w:rsid w:val="00F94FBE"/>
    <w:rsid w:val="00F95078"/>
    <w:rsid w:val="00F95084"/>
    <w:rsid w:val="00F95528"/>
    <w:rsid w:val="00F955E4"/>
    <w:rsid w:val="00F95693"/>
    <w:rsid w:val="00F958B7"/>
    <w:rsid w:val="00F95953"/>
    <w:rsid w:val="00F95BAF"/>
    <w:rsid w:val="00F95C62"/>
    <w:rsid w:val="00F95CD6"/>
    <w:rsid w:val="00F9638A"/>
    <w:rsid w:val="00F9647E"/>
    <w:rsid w:val="00F965F1"/>
    <w:rsid w:val="00F966B2"/>
    <w:rsid w:val="00F9681E"/>
    <w:rsid w:val="00F9691D"/>
    <w:rsid w:val="00F969C2"/>
    <w:rsid w:val="00F96AF8"/>
    <w:rsid w:val="00F96B17"/>
    <w:rsid w:val="00F96CD9"/>
    <w:rsid w:val="00F96E4C"/>
    <w:rsid w:val="00F96F2B"/>
    <w:rsid w:val="00F9703F"/>
    <w:rsid w:val="00F97125"/>
    <w:rsid w:val="00F971E3"/>
    <w:rsid w:val="00F97440"/>
    <w:rsid w:val="00F97701"/>
    <w:rsid w:val="00F97831"/>
    <w:rsid w:val="00F97982"/>
    <w:rsid w:val="00F97D32"/>
    <w:rsid w:val="00F97E30"/>
    <w:rsid w:val="00F97FB3"/>
    <w:rsid w:val="00FA00EC"/>
    <w:rsid w:val="00FA011D"/>
    <w:rsid w:val="00FA0192"/>
    <w:rsid w:val="00FA0251"/>
    <w:rsid w:val="00FA02F6"/>
    <w:rsid w:val="00FA0319"/>
    <w:rsid w:val="00FA03EF"/>
    <w:rsid w:val="00FA042B"/>
    <w:rsid w:val="00FA04C7"/>
    <w:rsid w:val="00FA0525"/>
    <w:rsid w:val="00FA06F0"/>
    <w:rsid w:val="00FA0773"/>
    <w:rsid w:val="00FA079F"/>
    <w:rsid w:val="00FA0969"/>
    <w:rsid w:val="00FA09A9"/>
    <w:rsid w:val="00FA09B9"/>
    <w:rsid w:val="00FA0AF5"/>
    <w:rsid w:val="00FA0F44"/>
    <w:rsid w:val="00FA1048"/>
    <w:rsid w:val="00FA1128"/>
    <w:rsid w:val="00FA123A"/>
    <w:rsid w:val="00FA124C"/>
    <w:rsid w:val="00FA13E6"/>
    <w:rsid w:val="00FA1405"/>
    <w:rsid w:val="00FA1451"/>
    <w:rsid w:val="00FA1691"/>
    <w:rsid w:val="00FA17AE"/>
    <w:rsid w:val="00FA18A8"/>
    <w:rsid w:val="00FA18E8"/>
    <w:rsid w:val="00FA197C"/>
    <w:rsid w:val="00FA1D69"/>
    <w:rsid w:val="00FA1DA8"/>
    <w:rsid w:val="00FA1DB2"/>
    <w:rsid w:val="00FA1E78"/>
    <w:rsid w:val="00FA1EAA"/>
    <w:rsid w:val="00FA1F2A"/>
    <w:rsid w:val="00FA2188"/>
    <w:rsid w:val="00FA2314"/>
    <w:rsid w:val="00FA2318"/>
    <w:rsid w:val="00FA256A"/>
    <w:rsid w:val="00FA259D"/>
    <w:rsid w:val="00FA2986"/>
    <w:rsid w:val="00FA2A26"/>
    <w:rsid w:val="00FA2A3A"/>
    <w:rsid w:val="00FA2A8E"/>
    <w:rsid w:val="00FA2AAB"/>
    <w:rsid w:val="00FA2B21"/>
    <w:rsid w:val="00FA2B2F"/>
    <w:rsid w:val="00FA2B43"/>
    <w:rsid w:val="00FA2CE3"/>
    <w:rsid w:val="00FA325F"/>
    <w:rsid w:val="00FA32C8"/>
    <w:rsid w:val="00FA3378"/>
    <w:rsid w:val="00FA3415"/>
    <w:rsid w:val="00FA34AA"/>
    <w:rsid w:val="00FA35B9"/>
    <w:rsid w:val="00FA3806"/>
    <w:rsid w:val="00FA3A6F"/>
    <w:rsid w:val="00FA3C1D"/>
    <w:rsid w:val="00FA3DC6"/>
    <w:rsid w:val="00FA4275"/>
    <w:rsid w:val="00FA42CD"/>
    <w:rsid w:val="00FA45E0"/>
    <w:rsid w:val="00FA46D6"/>
    <w:rsid w:val="00FA4AC7"/>
    <w:rsid w:val="00FA4B3A"/>
    <w:rsid w:val="00FA4BDA"/>
    <w:rsid w:val="00FA4CE2"/>
    <w:rsid w:val="00FA4D83"/>
    <w:rsid w:val="00FA4D98"/>
    <w:rsid w:val="00FA4E20"/>
    <w:rsid w:val="00FA50BC"/>
    <w:rsid w:val="00FA5132"/>
    <w:rsid w:val="00FA543C"/>
    <w:rsid w:val="00FA553A"/>
    <w:rsid w:val="00FA5551"/>
    <w:rsid w:val="00FA557A"/>
    <w:rsid w:val="00FA5587"/>
    <w:rsid w:val="00FA5722"/>
    <w:rsid w:val="00FA57D4"/>
    <w:rsid w:val="00FA58FA"/>
    <w:rsid w:val="00FA5928"/>
    <w:rsid w:val="00FA5A97"/>
    <w:rsid w:val="00FA5B92"/>
    <w:rsid w:val="00FA5CD9"/>
    <w:rsid w:val="00FA5CE0"/>
    <w:rsid w:val="00FA5D82"/>
    <w:rsid w:val="00FA5FAF"/>
    <w:rsid w:val="00FA62AE"/>
    <w:rsid w:val="00FA6328"/>
    <w:rsid w:val="00FA6373"/>
    <w:rsid w:val="00FA6445"/>
    <w:rsid w:val="00FA6459"/>
    <w:rsid w:val="00FA6474"/>
    <w:rsid w:val="00FA64BA"/>
    <w:rsid w:val="00FA64BF"/>
    <w:rsid w:val="00FA64E3"/>
    <w:rsid w:val="00FA6512"/>
    <w:rsid w:val="00FA653D"/>
    <w:rsid w:val="00FA6641"/>
    <w:rsid w:val="00FA66E3"/>
    <w:rsid w:val="00FA6721"/>
    <w:rsid w:val="00FA6731"/>
    <w:rsid w:val="00FA6AAB"/>
    <w:rsid w:val="00FA6B9D"/>
    <w:rsid w:val="00FA6C0F"/>
    <w:rsid w:val="00FA6D19"/>
    <w:rsid w:val="00FA6E0F"/>
    <w:rsid w:val="00FA6F30"/>
    <w:rsid w:val="00FA6FA6"/>
    <w:rsid w:val="00FA7158"/>
    <w:rsid w:val="00FA715C"/>
    <w:rsid w:val="00FA7197"/>
    <w:rsid w:val="00FA71A9"/>
    <w:rsid w:val="00FA72FC"/>
    <w:rsid w:val="00FA7431"/>
    <w:rsid w:val="00FA767C"/>
    <w:rsid w:val="00FA76CA"/>
    <w:rsid w:val="00FA7763"/>
    <w:rsid w:val="00FA78D1"/>
    <w:rsid w:val="00FA7961"/>
    <w:rsid w:val="00FA7C00"/>
    <w:rsid w:val="00FA7CF4"/>
    <w:rsid w:val="00FB00CB"/>
    <w:rsid w:val="00FB040F"/>
    <w:rsid w:val="00FB0445"/>
    <w:rsid w:val="00FB0627"/>
    <w:rsid w:val="00FB0638"/>
    <w:rsid w:val="00FB0731"/>
    <w:rsid w:val="00FB07AF"/>
    <w:rsid w:val="00FB0800"/>
    <w:rsid w:val="00FB084B"/>
    <w:rsid w:val="00FB096C"/>
    <w:rsid w:val="00FB0C8B"/>
    <w:rsid w:val="00FB0D23"/>
    <w:rsid w:val="00FB0D35"/>
    <w:rsid w:val="00FB0FC3"/>
    <w:rsid w:val="00FB100F"/>
    <w:rsid w:val="00FB10DA"/>
    <w:rsid w:val="00FB11BA"/>
    <w:rsid w:val="00FB11CC"/>
    <w:rsid w:val="00FB12C1"/>
    <w:rsid w:val="00FB142A"/>
    <w:rsid w:val="00FB1568"/>
    <w:rsid w:val="00FB1696"/>
    <w:rsid w:val="00FB17C3"/>
    <w:rsid w:val="00FB18E8"/>
    <w:rsid w:val="00FB1991"/>
    <w:rsid w:val="00FB1A46"/>
    <w:rsid w:val="00FB1AE0"/>
    <w:rsid w:val="00FB1AE8"/>
    <w:rsid w:val="00FB1C2F"/>
    <w:rsid w:val="00FB1E5B"/>
    <w:rsid w:val="00FB1F16"/>
    <w:rsid w:val="00FB2152"/>
    <w:rsid w:val="00FB2205"/>
    <w:rsid w:val="00FB22CA"/>
    <w:rsid w:val="00FB24E4"/>
    <w:rsid w:val="00FB25C6"/>
    <w:rsid w:val="00FB27A2"/>
    <w:rsid w:val="00FB2945"/>
    <w:rsid w:val="00FB29FB"/>
    <w:rsid w:val="00FB2B17"/>
    <w:rsid w:val="00FB2B4F"/>
    <w:rsid w:val="00FB2CAA"/>
    <w:rsid w:val="00FB2D55"/>
    <w:rsid w:val="00FB2E52"/>
    <w:rsid w:val="00FB2F44"/>
    <w:rsid w:val="00FB30E8"/>
    <w:rsid w:val="00FB314D"/>
    <w:rsid w:val="00FB3210"/>
    <w:rsid w:val="00FB32BC"/>
    <w:rsid w:val="00FB346C"/>
    <w:rsid w:val="00FB34D4"/>
    <w:rsid w:val="00FB3615"/>
    <w:rsid w:val="00FB361C"/>
    <w:rsid w:val="00FB3641"/>
    <w:rsid w:val="00FB3694"/>
    <w:rsid w:val="00FB37A6"/>
    <w:rsid w:val="00FB38AA"/>
    <w:rsid w:val="00FB3976"/>
    <w:rsid w:val="00FB39CC"/>
    <w:rsid w:val="00FB3B16"/>
    <w:rsid w:val="00FB3C85"/>
    <w:rsid w:val="00FB3D90"/>
    <w:rsid w:val="00FB3DC5"/>
    <w:rsid w:val="00FB3EB4"/>
    <w:rsid w:val="00FB3EF9"/>
    <w:rsid w:val="00FB3F78"/>
    <w:rsid w:val="00FB4085"/>
    <w:rsid w:val="00FB40A8"/>
    <w:rsid w:val="00FB4126"/>
    <w:rsid w:val="00FB4274"/>
    <w:rsid w:val="00FB4304"/>
    <w:rsid w:val="00FB441C"/>
    <w:rsid w:val="00FB445A"/>
    <w:rsid w:val="00FB44F1"/>
    <w:rsid w:val="00FB4562"/>
    <w:rsid w:val="00FB461E"/>
    <w:rsid w:val="00FB46AA"/>
    <w:rsid w:val="00FB470E"/>
    <w:rsid w:val="00FB479D"/>
    <w:rsid w:val="00FB4811"/>
    <w:rsid w:val="00FB4871"/>
    <w:rsid w:val="00FB4874"/>
    <w:rsid w:val="00FB4A4C"/>
    <w:rsid w:val="00FB4AFA"/>
    <w:rsid w:val="00FB4C0C"/>
    <w:rsid w:val="00FB4D21"/>
    <w:rsid w:val="00FB5162"/>
    <w:rsid w:val="00FB5332"/>
    <w:rsid w:val="00FB5447"/>
    <w:rsid w:val="00FB56F2"/>
    <w:rsid w:val="00FB5741"/>
    <w:rsid w:val="00FB582C"/>
    <w:rsid w:val="00FB5A7A"/>
    <w:rsid w:val="00FB5AE2"/>
    <w:rsid w:val="00FB5AF7"/>
    <w:rsid w:val="00FB5B09"/>
    <w:rsid w:val="00FB5C12"/>
    <w:rsid w:val="00FB5C49"/>
    <w:rsid w:val="00FB5D40"/>
    <w:rsid w:val="00FB5E17"/>
    <w:rsid w:val="00FB5E49"/>
    <w:rsid w:val="00FB5E64"/>
    <w:rsid w:val="00FB609A"/>
    <w:rsid w:val="00FB611F"/>
    <w:rsid w:val="00FB616B"/>
    <w:rsid w:val="00FB658F"/>
    <w:rsid w:val="00FB66F6"/>
    <w:rsid w:val="00FB6796"/>
    <w:rsid w:val="00FB6A65"/>
    <w:rsid w:val="00FB6CF7"/>
    <w:rsid w:val="00FB6F03"/>
    <w:rsid w:val="00FB707B"/>
    <w:rsid w:val="00FB72C0"/>
    <w:rsid w:val="00FB72FD"/>
    <w:rsid w:val="00FB732C"/>
    <w:rsid w:val="00FB765C"/>
    <w:rsid w:val="00FB7825"/>
    <w:rsid w:val="00FB784A"/>
    <w:rsid w:val="00FB7B3C"/>
    <w:rsid w:val="00FB7B48"/>
    <w:rsid w:val="00FB7CFE"/>
    <w:rsid w:val="00FB7D70"/>
    <w:rsid w:val="00FB7E92"/>
    <w:rsid w:val="00FB7FC5"/>
    <w:rsid w:val="00FC0007"/>
    <w:rsid w:val="00FC008D"/>
    <w:rsid w:val="00FC0146"/>
    <w:rsid w:val="00FC02B8"/>
    <w:rsid w:val="00FC02BD"/>
    <w:rsid w:val="00FC0326"/>
    <w:rsid w:val="00FC0686"/>
    <w:rsid w:val="00FC0784"/>
    <w:rsid w:val="00FC07D1"/>
    <w:rsid w:val="00FC0824"/>
    <w:rsid w:val="00FC09A1"/>
    <w:rsid w:val="00FC0AD1"/>
    <w:rsid w:val="00FC0D8D"/>
    <w:rsid w:val="00FC0EF8"/>
    <w:rsid w:val="00FC0F6E"/>
    <w:rsid w:val="00FC1144"/>
    <w:rsid w:val="00FC11BB"/>
    <w:rsid w:val="00FC11DB"/>
    <w:rsid w:val="00FC120C"/>
    <w:rsid w:val="00FC1504"/>
    <w:rsid w:val="00FC159C"/>
    <w:rsid w:val="00FC15AE"/>
    <w:rsid w:val="00FC1807"/>
    <w:rsid w:val="00FC1A81"/>
    <w:rsid w:val="00FC1C7B"/>
    <w:rsid w:val="00FC1CD8"/>
    <w:rsid w:val="00FC1D41"/>
    <w:rsid w:val="00FC1DDF"/>
    <w:rsid w:val="00FC1E21"/>
    <w:rsid w:val="00FC2171"/>
    <w:rsid w:val="00FC2213"/>
    <w:rsid w:val="00FC2354"/>
    <w:rsid w:val="00FC243F"/>
    <w:rsid w:val="00FC25EE"/>
    <w:rsid w:val="00FC2A36"/>
    <w:rsid w:val="00FC2A6A"/>
    <w:rsid w:val="00FC2B3A"/>
    <w:rsid w:val="00FC2BCE"/>
    <w:rsid w:val="00FC3005"/>
    <w:rsid w:val="00FC301F"/>
    <w:rsid w:val="00FC320D"/>
    <w:rsid w:val="00FC329E"/>
    <w:rsid w:val="00FC33E4"/>
    <w:rsid w:val="00FC3533"/>
    <w:rsid w:val="00FC38A9"/>
    <w:rsid w:val="00FC3AAB"/>
    <w:rsid w:val="00FC3FD8"/>
    <w:rsid w:val="00FC40AA"/>
    <w:rsid w:val="00FC40DB"/>
    <w:rsid w:val="00FC40EC"/>
    <w:rsid w:val="00FC41B6"/>
    <w:rsid w:val="00FC41F6"/>
    <w:rsid w:val="00FC44FA"/>
    <w:rsid w:val="00FC45CD"/>
    <w:rsid w:val="00FC4619"/>
    <w:rsid w:val="00FC46DF"/>
    <w:rsid w:val="00FC4803"/>
    <w:rsid w:val="00FC49FF"/>
    <w:rsid w:val="00FC4A7C"/>
    <w:rsid w:val="00FC4B83"/>
    <w:rsid w:val="00FC4C08"/>
    <w:rsid w:val="00FC4C1C"/>
    <w:rsid w:val="00FC4F03"/>
    <w:rsid w:val="00FC5025"/>
    <w:rsid w:val="00FC5057"/>
    <w:rsid w:val="00FC511E"/>
    <w:rsid w:val="00FC512B"/>
    <w:rsid w:val="00FC528E"/>
    <w:rsid w:val="00FC52B1"/>
    <w:rsid w:val="00FC52BA"/>
    <w:rsid w:val="00FC52EA"/>
    <w:rsid w:val="00FC5583"/>
    <w:rsid w:val="00FC5758"/>
    <w:rsid w:val="00FC57FA"/>
    <w:rsid w:val="00FC596F"/>
    <w:rsid w:val="00FC59FD"/>
    <w:rsid w:val="00FC5A45"/>
    <w:rsid w:val="00FC5B3F"/>
    <w:rsid w:val="00FC5D41"/>
    <w:rsid w:val="00FC5D71"/>
    <w:rsid w:val="00FC5E1A"/>
    <w:rsid w:val="00FC5E3E"/>
    <w:rsid w:val="00FC5E45"/>
    <w:rsid w:val="00FC5F27"/>
    <w:rsid w:val="00FC5FEF"/>
    <w:rsid w:val="00FC606E"/>
    <w:rsid w:val="00FC6218"/>
    <w:rsid w:val="00FC6514"/>
    <w:rsid w:val="00FC6546"/>
    <w:rsid w:val="00FC65E0"/>
    <w:rsid w:val="00FC661B"/>
    <w:rsid w:val="00FC66A8"/>
    <w:rsid w:val="00FC6A5E"/>
    <w:rsid w:val="00FC6AE8"/>
    <w:rsid w:val="00FC6BC5"/>
    <w:rsid w:val="00FC6C7D"/>
    <w:rsid w:val="00FC6D84"/>
    <w:rsid w:val="00FC714A"/>
    <w:rsid w:val="00FC7198"/>
    <w:rsid w:val="00FC7303"/>
    <w:rsid w:val="00FC735E"/>
    <w:rsid w:val="00FC73EA"/>
    <w:rsid w:val="00FC7512"/>
    <w:rsid w:val="00FC75AF"/>
    <w:rsid w:val="00FC75B5"/>
    <w:rsid w:val="00FC7831"/>
    <w:rsid w:val="00FC783E"/>
    <w:rsid w:val="00FC7B9F"/>
    <w:rsid w:val="00FC7CD2"/>
    <w:rsid w:val="00FD0219"/>
    <w:rsid w:val="00FD0226"/>
    <w:rsid w:val="00FD0419"/>
    <w:rsid w:val="00FD0473"/>
    <w:rsid w:val="00FD047B"/>
    <w:rsid w:val="00FD0491"/>
    <w:rsid w:val="00FD04A2"/>
    <w:rsid w:val="00FD06B1"/>
    <w:rsid w:val="00FD0B3A"/>
    <w:rsid w:val="00FD0BC6"/>
    <w:rsid w:val="00FD0D64"/>
    <w:rsid w:val="00FD0D80"/>
    <w:rsid w:val="00FD0DC1"/>
    <w:rsid w:val="00FD0E2A"/>
    <w:rsid w:val="00FD0F2C"/>
    <w:rsid w:val="00FD10BF"/>
    <w:rsid w:val="00FD117F"/>
    <w:rsid w:val="00FD1246"/>
    <w:rsid w:val="00FD151C"/>
    <w:rsid w:val="00FD1753"/>
    <w:rsid w:val="00FD18B1"/>
    <w:rsid w:val="00FD1A3D"/>
    <w:rsid w:val="00FD1E3E"/>
    <w:rsid w:val="00FD1ECB"/>
    <w:rsid w:val="00FD20E9"/>
    <w:rsid w:val="00FD2165"/>
    <w:rsid w:val="00FD232A"/>
    <w:rsid w:val="00FD283D"/>
    <w:rsid w:val="00FD2922"/>
    <w:rsid w:val="00FD29D0"/>
    <w:rsid w:val="00FD2BED"/>
    <w:rsid w:val="00FD2E4F"/>
    <w:rsid w:val="00FD2F1E"/>
    <w:rsid w:val="00FD2F92"/>
    <w:rsid w:val="00FD306E"/>
    <w:rsid w:val="00FD312C"/>
    <w:rsid w:val="00FD314A"/>
    <w:rsid w:val="00FD317F"/>
    <w:rsid w:val="00FD321D"/>
    <w:rsid w:val="00FD3236"/>
    <w:rsid w:val="00FD3237"/>
    <w:rsid w:val="00FD32E4"/>
    <w:rsid w:val="00FD34F0"/>
    <w:rsid w:val="00FD381E"/>
    <w:rsid w:val="00FD3908"/>
    <w:rsid w:val="00FD3A47"/>
    <w:rsid w:val="00FD3A9F"/>
    <w:rsid w:val="00FD3AC4"/>
    <w:rsid w:val="00FD3B26"/>
    <w:rsid w:val="00FD3B3E"/>
    <w:rsid w:val="00FD3CF5"/>
    <w:rsid w:val="00FD4000"/>
    <w:rsid w:val="00FD4135"/>
    <w:rsid w:val="00FD44D9"/>
    <w:rsid w:val="00FD4610"/>
    <w:rsid w:val="00FD4924"/>
    <w:rsid w:val="00FD4E5D"/>
    <w:rsid w:val="00FD5012"/>
    <w:rsid w:val="00FD51AA"/>
    <w:rsid w:val="00FD53FC"/>
    <w:rsid w:val="00FD54C6"/>
    <w:rsid w:val="00FD55AA"/>
    <w:rsid w:val="00FD5C39"/>
    <w:rsid w:val="00FD5C87"/>
    <w:rsid w:val="00FD5C90"/>
    <w:rsid w:val="00FD5CD2"/>
    <w:rsid w:val="00FD5E94"/>
    <w:rsid w:val="00FD6412"/>
    <w:rsid w:val="00FD65C1"/>
    <w:rsid w:val="00FD6675"/>
    <w:rsid w:val="00FD683C"/>
    <w:rsid w:val="00FD6859"/>
    <w:rsid w:val="00FD6885"/>
    <w:rsid w:val="00FD69BB"/>
    <w:rsid w:val="00FD6AC4"/>
    <w:rsid w:val="00FD6C9E"/>
    <w:rsid w:val="00FD6CB6"/>
    <w:rsid w:val="00FD6F1E"/>
    <w:rsid w:val="00FD6F3C"/>
    <w:rsid w:val="00FD6F62"/>
    <w:rsid w:val="00FD7115"/>
    <w:rsid w:val="00FD7118"/>
    <w:rsid w:val="00FD73E2"/>
    <w:rsid w:val="00FD7745"/>
    <w:rsid w:val="00FD7861"/>
    <w:rsid w:val="00FD78B7"/>
    <w:rsid w:val="00FD78CB"/>
    <w:rsid w:val="00FD797F"/>
    <w:rsid w:val="00FD7A0F"/>
    <w:rsid w:val="00FD7B0D"/>
    <w:rsid w:val="00FD7B8A"/>
    <w:rsid w:val="00FD7C9B"/>
    <w:rsid w:val="00FD7CBC"/>
    <w:rsid w:val="00FD7CE1"/>
    <w:rsid w:val="00FD7E60"/>
    <w:rsid w:val="00FE017C"/>
    <w:rsid w:val="00FE022A"/>
    <w:rsid w:val="00FE02C3"/>
    <w:rsid w:val="00FE03D4"/>
    <w:rsid w:val="00FE048A"/>
    <w:rsid w:val="00FE064F"/>
    <w:rsid w:val="00FE06EB"/>
    <w:rsid w:val="00FE0A7B"/>
    <w:rsid w:val="00FE0AB3"/>
    <w:rsid w:val="00FE0AFA"/>
    <w:rsid w:val="00FE0E7E"/>
    <w:rsid w:val="00FE0F0B"/>
    <w:rsid w:val="00FE1355"/>
    <w:rsid w:val="00FE13EF"/>
    <w:rsid w:val="00FE1692"/>
    <w:rsid w:val="00FE1727"/>
    <w:rsid w:val="00FE192A"/>
    <w:rsid w:val="00FE1A2E"/>
    <w:rsid w:val="00FE1AB8"/>
    <w:rsid w:val="00FE1AFC"/>
    <w:rsid w:val="00FE1E00"/>
    <w:rsid w:val="00FE1E1B"/>
    <w:rsid w:val="00FE1F21"/>
    <w:rsid w:val="00FE2119"/>
    <w:rsid w:val="00FE2223"/>
    <w:rsid w:val="00FE2314"/>
    <w:rsid w:val="00FE2416"/>
    <w:rsid w:val="00FE2471"/>
    <w:rsid w:val="00FE24E1"/>
    <w:rsid w:val="00FE279F"/>
    <w:rsid w:val="00FE29FB"/>
    <w:rsid w:val="00FE29FF"/>
    <w:rsid w:val="00FE2AE8"/>
    <w:rsid w:val="00FE2C23"/>
    <w:rsid w:val="00FE2CCB"/>
    <w:rsid w:val="00FE2CEB"/>
    <w:rsid w:val="00FE2D33"/>
    <w:rsid w:val="00FE2FF0"/>
    <w:rsid w:val="00FE30CF"/>
    <w:rsid w:val="00FE3246"/>
    <w:rsid w:val="00FE324A"/>
    <w:rsid w:val="00FE363A"/>
    <w:rsid w:val="00FE3734"/>
    <w:rsid w:val="00FE3AC2"/>
    <w:rsid w:val="00FE3CEE"/>
    <w:rsid w:val="00FE3CFB"/>
    <w:rsid w:val="00FE3D65"/>
    <w:rsid w:val="00FE3E13"/>
    <w:rsid w:val="00FE3EAD"/>
    <w:rsid w:val="00FE3F37"/>
    <w:rsid w:val="00FE3F47"/>
    <w:rsid w:val="00FE404F"/>
    <w:rsid w:val="00FE425F"/>
    <w:rsid w:val="00FE42A2"/>
    <w:rsid w:val="00FE438B"/>
    <w:rsid w:val="00FE461F"/>
    <w:rsid w:val="00FE4629"/>
    <w:rsid w:val="00FE486E"/>
    <w:rsid w:val="00FE4877"/>
    <w:rsid w:val="00FE4CC3"/>
    <w:rsid w:val="00FE4F43"/>
    <w:rsid w:val="00FE4F5D"/>
    <w:rsid w:val="00FE510C"/>
    <w:rsid w:val="00FE51D9"/>
    <w:rsid w:val="00FE52A9"/>
    <w:rsid w:val="00FE52AB"/>
    <w:rsid w:val="00FE541F"/>
    <w:rsid w:val="00FE563F"/>
    <w:rsid w:val="00FE5686"/>
    <w:rsid w:val="00FE56C9"/>
    <w:rsid w:val="00FE56CF"/>
    <w:rsid w:val="00FE56E8"/>
    <w:rsid w:val="00FE57D6"/>
    <w:rsid w:val="00FE58D0"/>
    <w:rsid w:val="00FE58DA"/>
    <w:rsid w:val="00FE5931"/>
    <w:rsid w:val="00FE59C9"/>
    <w:rsid w:val="00FE5A79"/>
    <w:rsid w:val="00FE5C5E"/>
    <w:rsid w:val="00FE5CCA"/>
    <w:rsid w:val="00FE5D7E"/>
    <w:rsid w:val="00FE5E27"/>
    <w:rsid w:val="00FE5E5F"/>
    <w:rsid w:val="00FE5ED3"/>
    <w:rsid w:val="00FE6135"/>
    <w:rsid w:val="00FE6397"/>
    <w:rsid w:val="00FE63DB"/>
    <w:rsid w:val="00FE64FB"/>
    <w:rsid w:val="00FE6738"/>
    <w:rsid w:val="00FE67AD"/>
    <w:rsid w:val="00FE6A28"/>
    <w:rsid w:val="00FE6B47"/>
    <w:rsid w:val="00FE6C60"/>
    <w:rsid w:val="00FE6D4D"/>
    <w:rsid w:val="00FE6DE2"/>
    <w:rsid w:val="00FE6EC9"/>
    <w:rsid w:val="00FE711F"/>
    <w:rsid w:val="00FE71FD"/>
    <w:rsid w:val="00FE7290"/>
    <w:rsid w:val="00FE790E"/>
    <w:rsid w:val="00FE79EA"/>
    <w:rsid w:val="00FE7DF9"/>
    <w:rsid w:val="00FE7EDE"/>
    <w:rsid w:val="00FF00E9"/>
    <w:rsid w:val="00FF019C"/>
    <w:rsid w:val="00FF0313"/>
    <w:rsid w:val="00FF0520"/>
    <w:rsid w:val="00FF0549"/>
    <w:rsid w:val="00FF058E"/>
    <w:rsid w:val="00FF06A1"/>
    <w:rsid w:val="00FF06D0"/>
    <w:rsid w:val="00FF07A2"/>
    <w:rsid w:val="00FF0959"/>
    <w:rsid w:val="00FF09FD"/>
    <w:rsid w:val="00FF0AA2"/>
    <w:rsid w:val="00FF0BFE"/>
    <w:rsid w:val="00FF0CD4"/>
    <w:rsid w:val="00FF0DE4"/>
    <w:rsid w:val="00FF0EE7"/>
    <w:rsid w:val="00FF1041"/>
    <w:rsid w:val="00FF10A2"/>
    <w:rsid w:val="00FF12A5"/>
    <w:rsid w:val="00FF162E"/>
    <w:rsid w:val="00FF174B"/>
    <w:rsid w:val="00FF17FE"/>
    <w:rsid w:val="00FF187F"/>
    <w:rsid w:val="00FF18FB"/>
    <w:rsid w:val="00FF1A67"/>
    <w:rsid w:val="00FF1AC4"/>
    <w:rsid w:val="00FF1B4B"/>
    <w:rsid w:val="00FF1CFB"/>
    <w:rsid w:val="00FF1D51"/>
    <w:rsid w:val="00FF1D94"/>
    <w:rsid w:val="00FF1E68"/>
    <w:rsid w:val="00FF1E8B"/>
    <w:rsid w:val="00FF227F"/>
    <w:rsid w:val="00FF238D"/>
    <w:rsid w:val="00FF2400"/>
    <w:rsid w:val="00FF2466"/>
    <w:rsid w:val="00FF24F2"/>
    <w:rsid w:val="00FF2544"/>
    <w:rsid w:val="00FF258A"/>
    <w:rsid w:val="00FF258D"/>
    <w:rsid w:val="00FF260A"/>
    <w:rsid w:val="00FF2846"/>
    <w:rsid w:val="00FF28BF"/>
    <w:rsid w:val="00FF290F"/>
    <w:rsid w:val="00FF2B33"/>
    <w:rsid w:val="00FF2EA3"/>
    <w:rsid w:val="00FF2F83"/>
    <w:rsid w:val="00FF2F90"/>
    <w:rsid w:val="00FF300B"/>
    <w:rsid w:val="00FF3079"/>
    <w:rsid w:val="00FF3102"/>
    <w:rsid w:val="00FF3188"/>
    <w:rsid w:val="00FF333D"/>
    <w:rsid w:val="00FF355F"/>
    <w:rsid w:val="00FF3A00"/>
    <w:rsid w:val="00FF3B5B"/>
    <w:rsid w:val="00FF3DDD"/>
    <w:rsid w:val="00FF3F72"/>
    <w:rsid w:val="00FF401E"/>
    <w:rsid w:val="00FF401F"/>
    <w:rsid w:val="00FF40AF"/>
    <w:rsid w:val="00FF41C2"/>
    <w:rsid w:val="00FF4214"/>
    <w:rsid w:val="00FF4515"/>
    <w:rsid w:val="00FF4563"/>
    <w:rsid w:val="00FF458C"/>
    <w:rsid w:val="00FF47F9"/>
    <w:rsid w:val="00FF4C11"/>
    <w:rsid w:val="00FF4C86"/>
    <w:rsid w:val="00FF4CAC"/>
    <w:rsid w:val="00FF529B"/>
    <w:rsid w:val="00FF52F2"/>
    <w:rsid w:val="00FF5396"/>
    <w:rsid w:val="00FF5427"/>
    <w:rsid w:val="00FF54C7"/>
    <w:rsid w:val="00FF551C"/>
    <w:rsid w:val="00FF58E9"/>
    <w:rsid w:val="00FF5968"/>
    <w:rsid w:val="00FF5A2F"/>
    <w:rsid w:val="00FF5B07"/>
    <w:rsid w:val="00FF5B72"/>
    <w:rsid w:val="00FF5CD4"/>
    <w:rsid w:val="00FF5DA2"/>
    <w:rsid w:val="00FF5FDE"/>
    <w:rsid w:val="00FF6047"/>
    <w:rsid w:val="00FF6057"/>
    <w:rsid w:val="00FF606A"/>
    <w:rsid w:val="00FF6191"/>
    <w:rsid w:val="00FF626B"/>
    <w:rsid w:val="00FF62FD"/>
    <w:rsid w:val="00FF635A"/>
    <w:rsid w:val="00FF63FF"/>
    <w:rsid w:val="00FF6491"/>
    <w:rsid w:val="00FF6702"/>
    <w:rsid w:val="00FF6712"/>
    <w:rsid w:val="00FF6741"/>
    <w:rsid w:val="00FF68B2"/>
    <w:rsid w:val="00FF699D"/>
    <w:rsid w:val="00FF6A59"/>
    <w:rsid w:val="00FF6AF3"/>
    <w:rsid w:val="00FF6B61"/>
    <w:rsid w:val="00FF6D2A"/>
    <w:rsid w:val="00FF6DA3"/>
    <w:rsid w:val="00FF6EE6"/>
    <w:rsid w:val="00FF6EFB"/>
    <w:rsid w:val="00FF7065"/>
    <w:rsid w:val="00FF713D"/>
    <w:rsid w:val="00FF717F"/>
    <w:rsid w:val="00FF7204"/>
    <w:rsid w:val="00FF74BB"/>
    <w:rsid w:val="00FF766B"/>
    <w:rsid w:val="00FF7C74"/>
    <w:rsid w:val="00FF7C87"/>
    <w:rsid w:val="00FF7F9E"/>
    <w:rsid w:val="00FF7FE7"/>
    <w:rsid w:val="00FF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5CC923"/>
  <w15:docId w15:val="{D12F13A5-5561-4C53-B176-D0B3C8963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E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Heading1Char1">
    <w:name w:val="Heading 1 Char1"/>
    <w:rsid w:val="0086695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EucrosiaUPC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harChar23">
    <w:name w:val="Char Char23"/>
    <w:rsid w:val="00691BF1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EucrosiaUPC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Tahoma" w:hAnsi="Tahoma" w:cs="Tahoma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Tahoma" w:hAnsi="Tahoma" w:cs="Tahoma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onsolas" w:eastAsia="Calibri" w:hAnsi="Consolas" w:cs="Cordia New"/>
      <w:sz w:val="21"/>
      <w:szCs w:val="26"/>
    </w:rPr>
  </w:style>
  <w:style w:type="character" w:customStyle="1" w:styleId="Heading8Char1">
    <w:name w:val="Heading 8 Char1"/>
    <w:rsid w:val="008E685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57C1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57C1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57C1A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Arial" w:hAnsi="Aria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Arial" w:hAnsi="Aria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ragraph">
    <w:name w:val="paragraph"/>
    <w:basedOn w:val="Normal"/>
    <w:rsid w:val="0071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17DA0"/>
  </w:style>
  <w:style w:type="character" w:customStyle="1" w:styleId="eop">
    <w:name w:val="eop"/>
    <w:basedOn w:val="DefaultParagraphFont"/>
    <w:rsid w:val="00717DA0"/>
  </w:style>
  <w:style w:type="character" w:customStyle="1" w:styleId="scxw181545373">
    <w:name w:val="scxw181545373"/>
    <w:basedOn w:val="DefaultParagraphFont"/>
    <w:rsid w:val="00717DA0"/>
  </w:style>
  <w:style w:type="character" w:customStyle="1" w:styleId="findhit">
    <w:name w:val="findhit"/>
    <w:basedOn w:val="DefaultParagraphFont"/>
    <w:rsid w:val="00A84D97"/>
  </w:style>
  <w:style w:type="character" w:customStyle="1" w:styleId="scxw168714142">
    <w:name w:val="scxw168714142"/>
    <w:basedOn w:val="DefaultParagraphFont"/>
    <w:rsid w:val="00A84D97"/>
  </w:style>
  <w:style w:type="character" w:styleId="UnresolvedMention">
    <w:name w:val="Unresolved Mention"/>
    <w:basedOn w:val="DefaultParagraphFont"/>
    <w:uiPriority w:val="99"/>
    <w:unhideWhenUsed/>
    <w:rsid w:val="00F757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57F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3" ma:contentTypeDescription="Create a new document." ma:contentTypeScope="" ma:versionID="a51170c4223040412b72138a8d64de4b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c192d0129dcbcb39953321217af75a19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7BF23-2E72-4936-A0E2-CDAE582C0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7832D7-B004-42C0-A69A-31D6D64C4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94149F-055B-4EEA-89B6-3B3222F867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BF5B3D-9B68-46F5-8EF7-DC446DFD6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1737</TotalTime>
  <Pages>8</Pages>
  <Words>2080</Words>
  <Characters>11857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Nuttatiya, Chidsin</dc:creator>
  <cp:keywords/>
  <dc:description/>
  <cp:lastModifiedBy>Thiteerath, Gangvalpornroj</cp:lastModifiedBy>
  <cp:revision>659</cp:revision>
  <cp:lastPrinted>2022-02-24T14:41:00Z</cp:lastPrinted>
  <dcterms:created xsi:type="dcterms:W3CDTF">2022-02-15T22:13:00Z</dcterms:created>
  <dcterms:modified xsi:type="dcterms:W3CDTF">2022-02-24T15:16:00Z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0x010100A84D60DE1BF87541B179544BBE165E40</vt:lpwstr>
  </property>
</Properties>
</file>